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a1fe" w14:paraId="509a1fe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9A51C8">
        <w:t>2221</w:t>
      </w:r>
      <w:r w:rsidR="0027261E">
        <w:t>/16-</w:t>
      </w:r>
      <w:r w:rsidR="00081694">
        <w:t>9</w:t>
      </w:r>
    </w:p>
    <w:p w:rsidRDefault="00A27295" w:rsidP="00A27295" w:rsidR="00A27295">
      <w:r>
        <w:rPr>
          <w:rStyle w:val="Strong"/>
        </w:rPr>
        <w:t xml:space="preserve">             </w:t>
      </w:r>
      <w:r w:rsidR="00594BF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BodyText"/>
      </w:pPr>
      <w:r>
        <w:tab/>
      </w:r>
      <w:r w:rsidR="00451DD6" w:rsidRPr="00451DD6">
        <w:t>Trgovački sud u Osijeku, po stečajno</w:t>
      </w:r>
      <w:r w:rsidR="00597AC0">
        <w:t>j</w:t>
      </w:r>
      <w:r w:rsidR="00451DD6" w:rsidRPr="00451DD6">
        <w:t xml:space="preserve"> su</w:t>
      </w:r>
      <w:r w:rsidR="00597AC0">
        <w:t>tkinji</w:t>
      </w:r>
      <w:r w:rsidR="00451DD6" w:rsidRPr="00451DD6">
        <w:t xml:space="preserve"> Nadi Roso, u stečajnom postupku </w:t>
      </w:r>
      <w:r w:rsidR="00110B58">
        <w:t>predlagatelja</w:t>
      </w:r>
      <w:r w:rsidR="00451DD6" w:rsidRPr="00451DD6">
        <w:t xml:space="preserve"> </w:t>
      </w:r>
      <w:r w:rsidR="00597AC0">
        <w:t>F</w:t>
      </w:r>
      <w:r w:rsidR="00597AC0" w:rsidRPr="00597AC0">
        <w:t xml:space="preserve">INA RC Osijek Podružnica Osijek za otvaranje stečajnog postupka nad dužnikom </w:t>
      </w:r>
      <w:r w:rsidR="009A51C8">
        <w:rPr>
          <w:b/>
        </w:rPr>
        <w:t>SPURS j.d.o.o. za ugostiteljstvo i ostale usluge</w:t>
      </w:r>
      <w:r w:rsidR="00081694">
        <w:rPr>
          <w:b/>
        </w:rPr>
        <w:t xml:space="preserve">, </w:t>
      </w:r>
      <w:r w:rsidR="009A51C8">
        <w:rPr>
          <w:b/>
        </w:rPr>
        <w:t xml:space="preserve">Osijek, Vijenac Kraljeve Sutjeske 2, </w:t>
      </w:r>
      <w:r w:rsidR="00081694">
        <w:rPr>
          <w:b/>
        </w:rPr>
        <w:t>MBS: 0</w:t>
      </w:r>
      <w:r w:rsidR="009A51C8">
        <w:rPr>
          <w:b/>
        </w:rPr>
        <w:t>30151789</w:t>
      </w:r>
      <w:r w:rsidR="00081694">
        <w:t xml:space="preserve">, </w:t>
      </w:r>
      <w:r w:rsidR="00081694">
        <w:rPr>
          <w:b/>
        </w:rPr>
        <w:t xml:space="preserve">OIB: </w:t>
      </w:r>
      <w:r w:rsidR="009A51C8">
        <w:rPr>
          <w:b/>
        </w:rPr>
        <w:t>78113256264</w:t>
      </w:r>
      <w:r w:rsidR="00081694">
        <w:t>,</w:t>
      </w:r>
      <w:r w:rsidR="006139EC">
        <w:t xml:space="preserve"> </w:t>
      </w:r>
      <w:r w:rsidR="003B4C28">
        <w:t xml:space="preserve">dana </w:t>
      </w:r>
      <w:r w:rsidR="00081694">
        <w:t>2</w:t>
      </w:r>
      <w:r w:rsidR="009A51C8">
        <w:t>2</w:t>
      </w:r>
      <w:r w:rsidR="004E745C">
        <w:t xml:space="preserve">. </w:t>
      </w:r>
      <w:r w:rsidR="00081694">
        <w:t>veljače</w:t>
      </w:r>
      <w:r w:rsidR="004D3648">
        <w:t xml:space="preserve"> 201</w:t>
      </w:r>
      <w:r w:rsidR="00081694">
        <w:t>7</w:t>
      </w:r>
      <w:r w:rsidR="004D3648">
        <w:t>. g.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BodyText"/>
      </w:pP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BodyText"/>
      </w:pPr>
      <w:r>
        <w:tab/>
      </w:r>
    </w:p>
    <w:p w:rsidRDefault="00366021" w:rsidP="004B741D" w:rsidR="00366021">
      <w:pPr>
        <w:pStyle w:val="BodyText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da se provede stečajni postupak nad dužnikom </w:t>
      </w:r>
      <w:r w:rsidR="009A51C8">
        <w:rPr>
          <w:b/>
        </w:rPr>
        <w:t>SPURS j.d.o.o. za ugostiteljstvo i ostale usluge, Osijek, Vijenac Kraljeve Sutjeske 2, MBS: 030151789</w:t>
      </w:r>
      <w:r w:rsidR="009A51C8">
        <w:t xml:space="preserve">, </w:t>
      </w:r>
      <w:r w:rsidR="009A51C8">
        <w:rPr>
          <w:b/>
        </w:rPr>
        <w:t>OIB: 78113256264</w:t>
      </w:r>
      <w:r w:rsidR="00110B58">
        <w:rPr>
          <w:b/>
        </w:rPr>
        <w:t xml:space="preserve">, </w:t>
      </w:r>
      <w:r w:rsidR="00110B58"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9A51C8">
        <w:rPr>
          <w:b/>
        </w:rPr>
        <w:t>2221</w:t>
      </w:r>
      <w:r w:rsidR="00FC6351" w:rsidRPr="004E745C">
        <w:rPr>
          <w:b/>
        </w:rPr>
        <w:t>-16</w:t>
      </w:r>
      <w:r w:rsidR="009B61F0">
        <w:t xml:space="preserve"> kod Hrv</w:t>
      </w:r>
      <w:r w:rsidR="00963406">
        <w:t xml:space="preserve">atske poštanske banke iznos od </w:t>
      </w:r>
      <w:r w:rsidR="004E745C">
        <w:t>20</w:t>
      </w:r>
      <w:r w:rsidR="009B61F0">
        <w:t>.000,00 kn, na ime predujma za pokriće troškova kako prethodnog tako i otvorenog stečajnog postupka, te da u istom roku potvrdu o uplati dostave u sudski spis</w:t>
      </w:r>
      <w:r w:rsidR="00110B58">
        <w:t xml:space="preserve"> (čl. 132 st. 1 Stečajnog zakona – NN br. 71/15)</w:t>
      </w:r>
      <w:r w:rsidR="009B61F0">
        <w:t>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 xml:space="preserve">U tom se slučaju stečajni postupak neće provesti i na odgovarajući će se način primijeniti odredbe članka </w:t>
      </w:r>
      <w:r w:rsidR="00110B58">
        <w:t>132 st. 2 Stečajnog zakona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</w:t>
      </w:r>
      <w:r w:rsidR="00110B58">
        <w:t>sud</w:t>
      </w:r>
      <w:r w:rsidR="009B61F0">
        <w:t xml:space="preserve"> zaključi</w:t>
      </w:r>
      <w:r w:rsidR="00110B58">
        <w:t xml:space="preserve"> stečajni postupak</w:t>
      </w:r>
      <w:r w:rsidR="009B61F0">
        <w:t xml:space="preserve"> u skladu s odredbom članka </w:t>
      </w:r>
      <w:r w:rsidR="00110B58">
        <w:t>132</w:t>
      </w:r>
      <w:r w:rsidR="009B61F0">
        <w:t xml:space="preserve"> </w:t>
      </w:r>
      <w:r w:rsidR="00110B58">
        <w:t xml:space="preserve">st. 2 </w:t>
      </w:r>
      <w:r w:rsidR="009B61F0">
        <w:t>Stečajnog zakona</w:t>
      </w:r>
      <w:r w:rsidR="00110B58">
        <w:t xml:space="preserve"> (NN 71/15)</w:t>
      </w:r>
      <w:r w:rsidR="009B61F0">
        <w:t xml:space="preserve">, a dužnik nema sredstava za </w:t>
      </w:r>
      <w:r w:rsidR="00110B58">
        <w:t>namirenje</w:t>
      </w:r>
      <w:r w:rsidR="009B61F0">
        <w:t xml:space="preserve"> najnužnijih troškova</w:t>
      </w:r>
      <w:r w:rsidR="00110B58">
        <w:t xml:space="preserve"> (sređivanje arhivske građe i sl.)</w:t>
      </w:r>
      <w:r w:rsidR="009B61F0">
        <w:t xml:space="preserve">, </w:t>
      </w:r>
      <w:r w:rsidR="00110B58">
        <w:t xml:space="preserve">potrebna </w:t>
      </w:r>
      <w:r w:rsidR="009B61F0">
        <w:t xml:space="preserve">sredstva </w:t>
      </w:r>
      <w:r w:rsidR="00110B58">
        <w:t>isplatit će se iz fonda za namirenje troškova stečajnog postupka</w:t>
      </w:r>
      <w:r w:rsidR="009B61F0">
        <w:t>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4E745C" w:rsidP="004E745C" w:rsidR="004E745C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 w:rsidR="009A51C8">
        <w:t xml:space="preserve"> 9</w:t>
      </w:r>
      <w:r>
        <w:t xml:space="preserve">. </w:t>
      </w:r>
      <w:r w:rsidR="009A51C8">
        <w:t>rujna</w:t>
      </w:r>
      <w:r>
        <w:t xml:space="preserve"> 2016. g.</w:t>
      </w:r>
      <w:r w:rsidRPr="00DD2365">
        <w:t xml:space="preserve"> prijedlog za otvaranje stečajnog postupka nad dužnikom </w:t>
      </w:r>
      <w:r w:rsidR="009A51C8">
        <w:rPr>
          <w:b/>
        </w:rPr>
        <w:t>SPURS j.d.o.o. za ugostiteljstvo i ostale usluge, Osijek, Vijenac Kraljeve Sutjeske 2, MBS: 030151789</w:t>
      </w:r>
      <w:r w:rsidR="009A51C8">
        <w:t xml:space="preserve">, </w:t>
      </w:r>
      <w:r w:rsidR="009A51C8">
        <w:rPr>
          <w:b/>
        </w:rPr>
        <w:t>OIB: 78113256264</w:t>
      </w:r>
      <w:r w:rsidRPr="00DD2365">
        <w:t xml:space="preserve">.  </w:t>
      </w:r>
      <w:r>
        <w:tab/>
      </w:r>
    </w:p>
    <w:p w:rsidRDefault="004E745C" w:rsidP="00081694" w:rsidR="004E745C">
      <w:pPr>
        <w:jc w:val="right"/>
      </w:pPr>
      <w:r>
        <w:lastRenderedPageBreak/>
        <w:tab/>
      </w:r>
      <w:r w:rsidR="00597AC0">
        <w:t>Broj: St-</w:t>
      </w:r>
      <w:r w:rsidR="009A51C8">
        <w:t>2221</w:t>
      </w:r>
      <w:r w:rsidR="006E7518">
        <w:t>/16-</w:t>
      </w:r>
      <w:r w:rsidR="00081694">
        <w:t>9</w:t>
      </w:r>
    </w:p>
    <w:p w:rsidRDefault="00A27295" w:rsidP="00E83ED0" w:rsidR="00A27295">
      <w:pPr>
        <w:jc w:val="both"/>
      </w:pPr>
    </w:p>
    <w:p w:rsidRDefault="00110B58" w:rsidP="00110B58" w:rsidR="00110B58">
      <w:pPr>
        <w:ind w:firstLine="720"/>
        <w:jc w:val="both"/>
      </w:pPr>
      <w:r>
        <w:t>Zaključkom Trgovačkog suda u Osijeku broj St-</w:t>
      </w:r>
      <w:r w:rsidR="009A51C8">
        <w:t>2221</w:t>
      </w:r>
      <w:r w:rsidR="004E745C">
        <w:t>/16</w:t>
      </w:r>
      <w:r w:rsidR="008750EB">
        <w:t xml:space="preserve"> od </w:t>
      </w:r>
      <w:r w:rsidR="009A51C8">
        <w:t>28</w:t>
      </w:r>
      <w:r w:rsidR="004E745C">
        <w:t xml:space="preserve">. </w:t>
      </w:r>
      <w:r w:rsidR="00081694">
        <w:t>studenog</w:t>
      </w:r>
      <w:r w:rsidR="008750EB">
        <w:t xml:space="preserve"> 2016. g.</w:t>
      </w:r>
      <w:r>
        <w:t xml:space="preserve"> pozvan je zakonski zastupnik dužnika da u roku od 8 dana od dana primitka zaključka preda sudu izvješće o financijsko-gospodarskom stanju dužnika u dva primjerka te joj je ujedno i naloženo da podnese prokazni popis imovine ovjerovljen kod javnog bilježnika.</w:t>
      </w:r>
    </w:p>
    <w:p w:rsidRDefault="00110B58" w:rsidP="00110B58" w:rsidR="00110B58">
      <w:pPr>
        <w:ind w:firstLine="720"/>
        <w:jc w:val="both"/>
      </w:pPr>
    </w:p>
    <w:p w:rsidRDefault="008750EB" w:rsidP="00110B58" w:rsidR="00110B58">
      <w:pPr>
        <w:ind w:firstLine="720"/>
        <w:jc w:val="both"/>
      </w:pPr>
      <w:r>
        <w:t>Dana</w:t>
      </w:r>
      <w:r w:rsidR="0027261E">
        <w:t xml:space="preserve"> </w:t>
      </w:r>
      <w:r w:rsidR="009A51C8">
        <w:t>17</w:t>
      </w:r>
      <w:r w:rsidR="004E745C">
        <w:t xml:space="preserve">. </w:t>
      </w:r>
      <w:r w:rsidR="009A51C8">
        <w:t>veljače</w:t>
      </w:r>
      <w:r w:rsidR="0027261E">
        <w:t xml:space="preserve"> 201</w:t>
      </w:r>
      <w:r w:rsidR="009A51C8">
        <w:t>7</w:t>
      </w:r>
      <w:r w:rsidR="0027261E">
        <w:t>. g.</w:t>
      </w:r>
      <w:r w:rsidR="00110B58">
        <w:t xml:space="preserve"> dužnik je </w:t>
      </w:r>
      <w:r>
        <w:t>dostavio Izvješće o financijsko-gospodarskom stanju dužnika te</w:t>
      </w:r>
      <w:r w:rsidR="00110B58">
        <w:t xml:space="preserve"> prokazni popis imovine ovjerovljen kod javnog bilježnika </w:t>
      </w:r>
      <w:r w:rsidR="009A51C8">
        <w:t>Dragice Dumančić</w:t>
      </w:r>
      <w:r w:rsidR="00081694">
        <w:t xml:space="preserve"> iz </w:t>
      </w:r>
      <w:r w:rsidR="009A51C8">
        <w:t>Osijek</w:t>
      </w:r>
      <w:r w:rsidR="00081694">
        <w:t>a</w:t>
      </w:r>
      <w:r>
        <w:t xml:space="preserve"> OV-</w:t>
      </w:r>
      <w:r w:rsidR="009A51C8">
        <w:t>955</w:t>
      </w:r>
      <w:r w:rsidR="00597AC0">
        <w:t>/1</w:t>
      </w:r>
      <w:r w:rsidR="009A51C8">
        <w:t>7</w:t>
      </w:r>
      <w:r w:rsidR="00597AC0">
        <w:t xml:space="preserve"> od </w:t>
      </w:r>
      <w:r w:rsidR="009A51C8">
        <w:t>17</w:t>
      </w:r>
      <w:r w:rsidR="004E745C">
        <w:t xml:space="preserve">. </w:t>
      </w:r>
      <w:r w:rsidR="009A51C8">
        <w:t>2</w:t>
      </w:r>
      <w:r w:rsidR="00081694">
        <w:t>.</w:t>
      </w:r>
      <w:r>
        <w:t xml:space="preserve"> 201</w:t>
      </w:r>
      <w:r w:rsidR="009A51C8">
        <w:t>7</w:t>
      </w:r>
      <w:r>
        <w:t>. g.</w:t>
      </w:r>
      <w:r w:rsidR="00110B58">
        <w:t xml:space="preserve"> iz kojeg je razvidno da dužnik nema nikakve imovine.</w:t>
      </w:r>
    </w:p>
    <w:p w:rsidRDefault="00110B58" w:rsidP="00110B58" w:rsidR="00110B58">
      <w:pPr>
        <w:ind w:firstLine="720"/>
        <w:jc w:val="both"/>
      </w:pPr>
      <w:r>
        <w:t xml:space="preserve"> </w:t>
      </w:r>
    </w:p>
    <w:p w:rsidRDefault="00110B58" w:rsidP="00110B58" w:rsidR="00110B58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9A51C8">
        <w:t>9</w:t>
      </w:r>
      <w:r w:rsidR="004E745C">
        <w:t xml:space="preserve">. </w:t>
      </w:r>
      <w:r w:rsidR="009A51C8">
        <w:t>rujna</w:t>
      </w:r>
      <w:r w:rsidR="0027261E">
        <w:t xml:space="preserve"> 2016. g.</w:t>
      </w:r>
      <w:r>
        <w:t xml:space="preserve"> za otvaranje stečajnog postupka nad dužnikom razvidno da na dan </w:t>
      </w:r>
      <w:r w:rsidR="009A51C8">
        <w:t>7</w:t>
      </w:r>
      <w:r w:rsidR="004E745C">
        <w:t xml:space="preserve">. </w:t>
      </w:r>
      <w:r w:rsidR="00081694">
        <w:t>rujna</w:t>
      </w:r>
      <w:r w:rsidR="004E745C">
        <w:t xml:space="preserve"> 201</w:t>
      </w:r>
      <w:r w:rsidR="009A51C8">
        <w:t>6</w:t>
      </w:r>
      <w:r w:rsidR="004E745C">
        <w:t xml:space="preserve">. g. </w:t>
      </w:r>
      <w:r>
        <w:t xml:space="preserve">dužnik u Očevidniku redoslijeda osnova za plaćanje ima evidentirane neizvršene osnove za plaćanje u ukupnom iznosu od </w:t>
      </w:r>
      <w:r w:rsidR="009A51C8">
        <w:t>24.194,28</w:t>
      </w:r>
      <w:r>
        <w:t xml:space="preserve"> kn</w:t>
      </w:r>
      <w:r w:rsidR="006E7518">
        <w:t xml:space="preserve"> u neprekidnom razdoblju od </w:t>
      </w:r>
      <w:r w:rsidR="009A51C8">
        <w:t>12</w:t>
      </w:r>
      <w:r w:rsidR="00081694">
        <w:t>0</w:t>
      </w:r>
      <w:r w:rsidR="006E7518">
        <w:t xml:space="preserve"> dana </w:t>
      </w:r>
      <w:r>
        <w:t xml:space="preserve">valjalo je sukladno čl. 132 </w:t>
      </w:r>
      <w:r w:rsidR="00E83ED0">
        <w:t>st.</w:t>
      </w:r>
      <w:r>
        <w:t xml:space="preserve"> 1 Stečajnog zakona (NN 71/15) odlučiti kao u izreci pod točkom 1.</w:t>
      </w: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9A51C8">
        <w:t>22</w:t>
      </w:r>
      <w:r w:rsidR="004E745C">
        <w:t xml:space="preserve">. </w:t>
      </w:r>
      <w:r w:rsidR="00081694">
        <w:t>veljače</w:t>
      </w:r>
      <w:r w:rsidR="0027261E">
        <w:t xml:space="preserve"> 201</w:t>
      </w:r>
      <w:r w:rsidR="00081694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9A51C8">
        <w:t>Maja Videnović</w:t>
      </w:r>
      <w:r w:rsidR="004B741D">
        <w:tab/>
      </w:r>
      <w:r w:rsidR="004B741D">
        <w:tab/>
      </w:r>
      <w:r>
        <w:t xml:space="preserve">                                  </w:t>
      </w:r>
      <w:r w:rsidR="009A51C8">
        <w:t xml:space="preserve">            </w:t>
      </w:r>
      <w:r>
        <w:t xml:space="preserve">    </w:t>
      </w:r>
      <w:r w:rsidR="004B741D">
        <w:t>STEČAJN</w:t>
      </w:r>
      <w:r w:rsidR="0027261E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27261E">
        <w:t xml:space="preserve">  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081694">
        <w:t>2</w:t>
      </w:r>
      <w:r w:rsidR="009A51C8">
        <w:t>2</w:t>
      </w:r>
      <w:r w:rsidR="00081694">
        <w:t>/3</w:t>
      </w:r>
      <w:r w:rsidR="004E745C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E83ED0" w:rsidP="004B741D" w:rsidR="00E83ED0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51DD6" w:rsidP="00960C63" w:rsidR="00451DD6">
      <w:pPr>
        <w:pStyle w:val="BodyText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sectPr w:rsidSect="009A51C8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C5E" w:rsidR="00130C5E">
      <w:r>
        <w:separator/>
      </w:r>
    </w:p>
  </w:endnote>
  <w:endnote w:id="0" w:type="continuationSeparator">
    <w:p w:rsidRDefault="00130C5E" w:rsidR="00130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C5E" w:rsidR="00130C5E">
      <w:r>
        <w:separator/>
      </w:r>
    </w:p>
  </w:footnote>
  <w:footnote w:id="0" w:type="continuationSeparator">
    <w:p w:rsidRDefault="00130C5E" w:rsidR="00130C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027C2A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27C2A"/>
    <w:rsid w:val="0003531D"/>
    <w:rsid w:val="0005396D"/>
    <w:rsid w:val="00081694"/>
    <w:rsid w:val="00086232"/>
    <w:rsid w:val="000C092A"/>
    <w:rsid w:val="000C20F1"/>
    <w:rsid w:val="000C7F37"/>
    <w:rsid w:val="000E414B"/>
    <w:rsid w:val="000F22FF"/>
    <w:rsid w:val="00110B58"/>
    <w:rsid w:val="00130C5E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470B2"/>
    <w:rsid w:val="00252C63"/>
    <w:rsid w:val="00255E1A"/>
    <w:rsid w:val="0027261E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3648"/>
    <w:rsid w:val="004E5065"/>
    <w:rsid w:val="004E745C"/>
    <w:rsid w:val="00500BBD"/>
    <w:rsid w:val="0055624C"/>
    <w:rsid w:val="00594BF7"/>
    <w:rsid w:val="00597AC0"/>
    <w:rsid w:val="005B403D"/>
    <w:rsid w:val="005B4E72"/>
    <w:rsid w:val="00607E75"/>
    <w:rsid w:val="006139EC"/>
    <w:rsid w:val="006235FB"/>
    <w:rsid w:val="006826C2"/>
    <w:rsid w:val="006837ED"/>
    <w:rsid w:val="006A2408"/>
    <w:rsid w:val="006A56C2"/>
    <w:rsid w:val="006E7518"/>
    <w:rsid w:val="007053B9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BC"/>
    <w:rsid w:val="008737C5"/>
    <w:rsid w:val="008750EB"/>
    <w:rsid w:val="008763AA"/>
    <w:rsid w:val="0088689D"/>
    <w:rsid w:val="008A0787"/>
    <w:rsid w:val="009001D6"/>
    <w:rsid w:val="009053A0"/>
    <w:rsid w:val="0093450C"/>
    <w:rsid w:val="00935547"/>
    <w:rsid w:val="00960C63"/>
    <w:rsid w:val="00961D63"/>
    <w:rsid w:val="00963406"/>
    <w:rsid w:val="00970FEC"/>
    <w:rsid w:val="009807E2"/>
    <w:rsid w:val="00994095"/>
    <w:rsid w:val="009A51C8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6291"/>
    <w:rsid w:val="00C346B1"/>
    <w:rsid w:val="00C3548B"/>
    <w:rsid w:val="00C74FFE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3ED0"/>
    <w:rsid w:val="00E91BC9"/>
    <w:rsid w:val="00EB3D75"/>
    <w:rsid w:val="00ED0232"/>
    <w:rsid w:val="00ED3737"/>
    <w:rsid w:val="00F108B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686C"/>
    <w:rsid w:val="00FA7686"/>
    <w:rsid w:val="00FC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027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027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027C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027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27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27C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St-2221/2016</izvorni_sadrzaj>
    <derivirana_varijabla naziv="DomainObject.Predmet.OznakaBroj_1">St-2221/2016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SPURS j.d.o.o. za ugostiteljstvo i ostale usluge</izvorni_sadrzaj>
    <derivirana_varijabla naziv="DomainObject.Predmet.ProtustrankaFormated_1">  SPURS j.d.o.o. za ugostiteljstvo i ostale usluge</derivirana_varijabla>
  </DomainObject.Predmet.ProtustrankaFormated>
  <DomainObject.Predmet.ProtustrankaFormatedOIB>
    <izvorni_sadrzaj>  SPURS j.d.o.o. za ugostiteljstvo i ostale usluge, OIB 78113256264</izvorni_sadrzaj>
    <derivirana_varijabla naziv="DomainObject.Predmet.ProtustrankaFormatedOIB_1">  SPURS j.d.o.o. za ugostiteljstvo i ostale usluge, OIB 78113256264</derivirana_varijabla>
  </DomainObject.Predmet.ProtustrankaFormatedOIB>
  <DomainObject.Predmet.ProtustrankaFormatedWithAdress>
    <izvorni_sadrzaj> SPURS j.d.o.o. za ugostiteljstvo i ostale usluge, Vijenac Kraljeve Sutjeske 2, 31000 Osijek</izvorni_sadrzaj>
    <derivirana_varijabla naziv="DomainObject.Predmet.ProtustrankaFormatedWithAdress_1"> SPURS j.d.o.o. za ugostiteljstvo i ostale usluge, Vijenac Kraljeve Sutjeske 2, 31000 Osijek</derivirana_varijabla>
  </DomainObject.Predmet.ProtustrankaFormatedWithAdress>
  <DomainObject.Predmet.ProtustrankaFormatedWithAdressOIB>
    <izvorni_sadrzaj> SPURS j.d.o.o. za ugostiteljstvo i ostale usluge, OIB 78113256264, Vijenac Kraljeve Sutjeske 2, 31000 Osijek</izvorni_sadrzaj>
    <derivirana_varijabla naziv="DomainObject.Predmet.ProtustrankaFormatedWithAdressOIB_1"> SPURS j.d.o.o. za ugostiteljstvo i ostale usluge, OIB 78113256264, Vijenac Kraljeve Sutjeske 2, 31000 Osijek</derivirana_varijabla>
  </DomainObject.Predmet.ProtustrankaFormatedWithAdressOIB>
  <DomainObject.Predmet.ProtustrankaWithAdress>
    <izvorni_sadrzaj>SPURS j.d.o.o. za ugostiteljstvo i ostale usluge Vijenac Kraljeve Sutjeske 2, 31000 Osijek</izvorni_sadrzaj>
    <derivirana_varijabla naziv="DomainObject.Predmet.ProtustrankaWithAdress_1">SPURS j.d.o.o. za ugostiteljstvo i ostale usluge Vijenac Kraljeve Sutjeske 2, 31000 Osijek</derivirana_varijabla>
  </DomainObject.Predmet.ProtustrankaWithAdress>
  <DomainObject.Predmet.ProtustrankaWithAdressOIB>
    <izvorni_sadrzaj>SPURS j.d.o.o. za ugostiteljstvo i ostale usluge, OIB 78113256264, Vijenac Kraljeve Sutjeske 2, 31000 Osijek</izvorni_sadrzaj>
    <derivirana_varijabla naziv="DomainObject.Predmet.ProtustrankaWithAdressOIB_1">SPURS j.d.o.o. za ugostiteljstvo i ostale usluge, OIB 78113256264, Vijenac Kraljeve Sutjeske 2, 31000 Osijek</derivirana_varijabla>
  </DomainObject.Predmet.ProtustrankaWithAdressOIB>
  <DomainObject.Predmet.ProtustrankaNazivFormated>
    <izvorni_sadrzaj>SPURS j.d.o.o. za ugostiteljstvo i ostale usluge</izvorni_sadrzaj>
    <derivirana_varijabla naziv="DomainObject.Predmet.ProtustrankaNazivFormated_1">SPURS j.d.o.o. za ugostiteljstvo i ostale usluge</derivirana_varijabla>
  </DomainObject.Predmet.ProtustrankaNazivFormated>
  <DomainObject.Predmet.ProtustrankaNazivFormatedOIB>
    <izvorni_sadrzaj>SPURS j.d.o.o. za ugostiteljstvo i ostale usluge, OIB 78113256264</izvorni_sadrzaj>
    <derivirana_varijabla naziv="DomainObject.Predmet.ProtustrankaNazivFormatedOIB_1">SPURS j.d.o.o. za ugostiteljstvo i ostale usluge, OIB 78113256264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SPURS j.d.o.o. za ugostiteljstvo i ostale usluge</item>
    </izvorni_sadrzaj>
    <derivirana_varijabla naziv="DomainObject.Predmet.ProtuStrankaListFormated_1">
      <item>SPURS j.d.o.o. za ugostiteljstvo i ostale usluge</item>
    </derivirana_varijabla>
  </DomainObject.Predmet.ProtuStrankaListFormated>
  <DomainObject.Predmet.ProtuStrankaListFormatedOIB>
    <izvorni_sadrzaj>
      <item>SPURS j.d.o.o. za ugostiteljstvo i ostale usluge, OIB 78113256264</item>
    </izvorni_sadrzaj>
    <derivirana_varijabla naziv="DomainObject.Predmet.ProtuStrankaListFormatedOIB_1">
      <item>SPURS j.d.o.o. za ugostiteljstvo i ostale usluge, OIB 78113256264</item>
    </derivirana_varijabla>
  </DomainObject.Predmet.ProtuStrankaListFormatedOIB>
  <DomainObject.Predmet.ProtuStrankaListFormatedWithAdress>
    <izvorni_sadrzaj>
      <item>SPURS j.d.o.o. za ugostiteljstvo i ostale usluge, Vijenac Kraljeve Sutjeske 2, 31000 Osijek</item>
    </izvorni_sadrzaj>
    <derivirana_varijabla naziv="DomainObject.Predmet.ProtuStrankaListFormatedWithAdress_1">
      <item>SPURS j.d.o.o. za ugostiteljstvo i ostale usluge, Vijenac Kraljeve Sutjeske 2, 31000 Osijek</item>
    </derivirana_varijabla>
  </DomainObject.Predmet.ProtuStrankaListFormatedWithAdress>
  <DomainObject.Predmet.ProtuStrankaListFormatedWithAdressOIB>
    <izvorni_sadrzaj>
      <item>SPURS j.d.o.o. za ugostiteljstvo i ostale usluge, OIB 78113256264, Vijenac Kraljeve Sutjeske 2, 31000 Osijek</item>
    </izvorni_sadrzaj>
    <derivirana_varijabla naziv="DomainObject.Predmet.ProtuStrankaListFormatedWithAdressOIB_1">
      <item>SPURS j.d.o.o. za ugostiteljstvo i ostale usluge, OIB 78113256264, Vijenac Kraljeve Sutjeske 2, 31000 Osijek</item>
    </derivirana_varijabla>
  </DomainObject.Predmet.ProtuStrankaListFormatedWithAdressOIB>
  <DomainObject.Predmet.ProtuStrankaListNazivFormated>
    <izvorni_sadrzaj>
      <item>SPURS j.d.o.o. za ugostiteljstvo i ostale usluge</item>
    </izvorni_sadrzaj>
    <derivirana_varijabla naziv="DomainObject.Predmet.ProtuStrankaListNazivFormated_1">
      <item>SPURS j.d.o.o. za ugostiteljstvo i ostale usluge</item>
    </derivirana_varijabla>
  </DomainObject.Predmet.ProtuStrankaListNazivFormated>
  <DomainObject.Predmet.ProtuStrankaListNazivFormatedOIB>
    <izvorni_sadrzaj>
      <item>SPURS j.d.o.o. za ugostiteljstvo i ostale usluge, OIB 78113256264</item>
    </izvorni_sadrzaj>
    <derivirana_varijabla naziv="DomainObject.Predmet.ProtuStrankaListNazivFormatedOIB_1">
      <item>SPURS j.d.o.o. za ugostiteljstvo i ostale usluge, OIB 78113256264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SPURS j.d.o.o. za ugostiteljstvo i ostale usluge</izvorni_sadrzaj>
    <derivirana_varijabla naziv="DomainObject.Predmet.ProtustrankaIDrugi_1">SPURS j.d.o.o. za ugostiteljstvo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SPURS j.d.o.o. za ugostiteljstvo i ostale usluge, OIB 78113256264, Vijenac Kraljeve Sutjeske 2, 31000 Osijek</izvorni_sadrzaj>
    <derivirana_varijabla naziv="DomainObject.Predmet.ProtustrankaIDrugiAdressOIB_1">SPURS j.d.o.o. za ugostiteljstvo i ostale usluge, OIB 78113256264, Vijenac Kraljeve Sutjeske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SPURS j.d.o.o. za ugostiteljstvo i ostale usluge</item>
    </izvorni_sadrzaj>
    <derivirana_varijabla naziv="DomainObject.Predmet.SudioniciListNaziv_1">
      <item>FINA RC OSIJEK</item>
      <item>SPURS j.d.o.o. za ugostiteljstvo i ostale usluge</item>
    </derivirana_varijabla>
  </DomainObject.Predmet.SudioniciListNaziv>
  <DomainObject.Predmet.SudioniciListAdressOIB>
    <izvorni_sadrzaj>
      <item>FINA RC OSIJEK, OIB 85821130368</item>
      <item>SPURS j.d.o.o. za ugostiteljstvo i ostale usluge, OIB 78113256264, Vijenac Kraljeve Sutjeske 2,31000 Osijek</item>
    </izvorni_sadrzaj>
    <derivirana_varijabla naziv="DomainObject.Predmet.SudioniciListAdressOIB_1">
      <item>FINA RC OSIJEK, OIB 85821130368</item>
      <item>SPURS j.d.o.o. za ugostiteljstvo i ostale usluge, OIB 78113256264, Vijenac Kraljeve Sutjeske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78113256264</item>
    </izvorni_sadrzaj>
    <derivirana_varijabla naziv="DomainObject.Predmet.SudioniciListNazivOIB_1">
      <item>, OIB 85821130368</item>
      <item>, OIB 78113256264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ABEB8-0C26-4851-87B3-AA54C5928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2770</properties:Characters>
  <properties:Lines>96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2017-02-21T13:23:00Z</dcterms:created>
  <dc:creator>hermanj</dc:creator>
  <cp:lastModifiedBy>Maja Videnović</cp:lastModifiedBy>
  <cp:lastPrinted>2016-05-13T07:29:00Z</cp:lastPrinted>
  <dcterms:modified xmlns:xsi="http://www.w3.org/2001/XMLSchema-instance" xsi:type="dcterms:W3CDTF">2017-02-22T07:14:00Z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