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f54f" w14:paraId="251f54f" w:rsidRDefault="00AC1BCE" w:rsidP="00914E67" w:rsidR="00914E67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E3F77">
        <w:rPr>
          <w:sz w:val="24"/>
        </w:rPr>
        <w:t>2834/2016-8</w:t>
      </w:r>
      <w:bookmarkStart w:name="_GoBack" w:id="0"/>
      <w:bookmarkEnd w:id="0"/>
    </w:p>
    <w:p w:rsidRDefault="00AC1BCE" w:rsidR="00AC1B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St-109/2017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AC1BCE">
        <w:rPr>
          <w:sz w:val="24"/>
        </w:rPr>
        <w:t>prijedloga</w:t>
      </w:r>
      <w:r>
        <w:rPr>
          <w:sz w:val="24"/>
        </w:rPr>
        <w:t xml:space="preserve"> FINE</w:t>
      </w:r>
      <w:r w:rsidR="00AC1BCE">
        <w:rPr>
          <w:sz w:val="24"/>
        </w:rPr>
        <w:t xml:space="preserve"> RC Rijeka</w:t>
      </w:r>
      <w:r>
        <w:rPr>
          <w:sz w:val="24"/>
        </w:rPr>
        <w:t xml:space="preserve"> za </w:t>
      </w:r>
      <w:r w:rsidR="00AC1BCE">
        <w:rPr>
          <w:sz w:val="24"/>
        </w:rPr>
        <w:t>otvaranje</w:t>
      </w:r>
      <w:r>
        <w:rPr>
          <w:sz w:val="24"/>
        </w:rPr>
        <w:t xml:space="preserve"> stečajnog postupka nad dužnikom</w:t>
      </w:r>
      <w:r w:rsidR="00AC1BCE">
        <w:rPr>
          <w:sz w:val="24"/>
        </w:rPr>
        <w:t xml:space="preserve"> VUKOJA</w:t>
      </w:r>
      <w:r>
        <w:rPr>
          <w:sz w:val="24"/>
        </w:rPr>
        <w:t xml:space="preserve"> </w:t>
      </w:r>
      <w:r w:rsidR="00AC1BCE">
        <w:rPr>
          <w:sz w:val="24"/>
        </w:rPr>
        <w:t>COMPANY</w:t>
      </w:r>
      <w:r>
        <w:rPr>
          <w:sz w:val="24"/>
        </w:rPr>
        <w:t>,</w:t>
      </w:r>
      <w:r w:rsidR="00AC1BCE">
        <w:rPr>
          <w:sz w:val="24"/>
        </w:rPr>
        <w:t xml:space="preserve"> j.d.o.o., OIB 78785730765, sa sjedištem Slavonska 34, </w:t>
      </w:r>
      <w:proofErr w:type="spellStart"/>
      <w:r w:rsidR="00AC1BCE">
        <w:rPr>
          <w:sz w:val="24"/>
        </w:rPr>
        <w:t>Slav.Brod</w:t>
      </w:r>
      <w:proofErr w:type="spellEnd"/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AC1BCE">
        <w:rPr>
          <w:sz w:val="24"/>
        </w:rPr>
        <w:t>16.lipnja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 xml:space="preserve">Radi </w:t>
      </w:r>
      <w:r w:rsidR="00AC1BCE">
        <w:rPr>
          <w:sz w:val="24"/>
        </w:rPr>
        <w:t xml:space="preserve">donošenja odluke o prijedlogu za otvaranje stečajnog postupka nad dužnikom VUKOJA COMPANY, j.d.o.o., OIB 78785730765, sa sjedištem Slavonska 34, </w:t>
      </w:r>
      <w:proofErr w:type="spellStart"/>
      <w:r w:rsidR="00AC1BCE">
        <w:rPr>
          <w:sz w:val="24"/>
        </w:rPr>
        <w:t>Slav.Brod</w:t>
      </w:r>
      <w:proofErr w:type="spellEnd"/>
      <w:r w:rsidR="00AC1BCE">
        <w:rPr>
          <w:sz w:val="24"/>
        </w:rPr>
        <w:t xml:space="preserve">, </w:t>
      </w:r>
      <w:r w:rsidR="00293FBA">
        <w:rPr>
          <w:sz w:val="24"/>
        </w:rPr>
        <w:t>poziv</w:t>
      </w:r>
      <w:r w:rsidR="00AC1BCE">
        <w:rPr>
          <w:sz w:val="24"/>
        </w:rPr>
        <w:t>a se FINA RC  Osijek u roku od 8</w:t>
      </w:r>
      <w:r w:rsidR="00293FBA">
        <w:rPr>
          <w:sz w:val="24"/>
        </w:rPr>
        <w:t xml:space="preserve"> dana dostaviti sudu </w:t>
      </w:r>
      <w:r w:rsidR="00AC1BCE">
        <w:rPr>
          <w:sz w:val="24"/>
        </w:rPr>
        <w:t xml:space="preserve">Očevidnik </w:t>
      </w:r>
      <w:r w:rsidR="00A31603">
        <w:rPr>
          <w:sz w:val="24"/>
        </w:rPr>
        <w:t xml:space="preserve">o </w:t>
      </w:r>
      <w:r w:rsidR="00AC1BCE">
        <w:rPr>
          <w:sz w:val="24"/>
        </w:rPr>
        <w:t>redoslijedu osnova za plaćanje.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AC1BCE">
        <w:rPr>
          <w:sz w:val="24"/>
        </w:rPr>
        <w:t>16.lipnja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E3F77"/>
    <w:rsid w:val="007F56F1"/>
    <w:rsid w:val="00807FB8"/>
    <w:rsid w:val="008123B2"/>
    <w:rsid w:val="0081352B"/>
    <w:rsid w:val="008338C2"/>
    <w:rsid w:val="00850107"/>
    <w:rsid w:val="008509A0"/>
    <w:rsid w:val="00866BE7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B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B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6506.80</izvorni_sadrzaj>
    <derivirana_varijabla naziv="DomainObject.Predmet.InicijalnaVrijednost_1">6506.80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ST-109/2017 spojen</izvorni_sadrzaj>
    <derivirana_varijabla naziv="DomainObject.Predmet.Opis_1">spis ST-109/2017 spojen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VUKOJA COMPANY j.d.o.o. za trgovinu i usluge; VUKOJA COMPANY j.d.o.o.</izvorni_sadrzaj>
    <derivirana_varijabla naziv="DomainObject.Predmet.ProtustrankaFormated_1">  VUKOJA COMPANY j.d.o.o. za trgovinu i usluge; VUKOJA COMPANY j.d.o.o.</derivirana_varijabla>
  </DomainObject.Predmet.ProtustrankaFormated>
  <DomainObject.Predmet.ProtustrankaFormatedOIB>
    <izvorni_sadrzaj>  VUKOJA COMPANY j.d.o.o. za trgovinu i usluge, OIB 78785730765; VUKOJA COMPANY j.d.o.o., OIB 78785730765</izvorni_sadrzaj>
    <derivirana_varijabla naziv="DomainObject.Predmet.ProtustrankaFormatedOIB_1">  VUKOJA COMPANY j.d.o.o. za trgovinu i usluge, OIB 78785730765; VUKOJA COMPANY j.d.o.o., OIB 78785730765</derivirana_varijabla>
  </DomainObject.Predmet.ProtustrankaFormatedOIB>
  <DomainObject.Predmet.ProtustrankaFormatedWithAdress>
    <izvorni_sadrzaj> VUKOJA COMPANY j.d.o.o. za trgovinu i usluge, Slavonska 34, 35000 Slavonski Brod; VUKOJA COMPANY j.d.o.o., Slavonska 34, 35000 Slavonski Brod</izvorni_sadrzaj>
    <derivirana_varijabla naziv="DomainObject.Predmet.ProtustrankaFormatedWithAdress_1"> VUKOJA COMPANY j.d.o.o. za trgovinu i usluge, Slavonska 34, 35000 Slavonski Brod; VUKOJA COMPANY j.d.o.o., Slavonska 34, 35000 Slavonski Brod</derivirana_varijabla>
  </DomainObject.Predmet.ProtustrankaFormatedWithAdress>
  <DomainObject.Predmet.ProtustrankaFormatedWithAdressOIB>
    <izvorni_sadrzaj> VUKOJA COMPANY j.d.o.o. za trgovinu i usluge, OIB 78785730765, Slavonska 34, 35000 Slavonski Brod; VUKOJA COMPANY j.d.o.o., OIB 78785730765, Slavonska 34, 35000 Slavonski Brod</izvorni_sadrzaj>
    <derivirana_varijabla naziv="DomainObject.Predmet.ProtustrankaFormatedWithAdressOIB_1"> VUKOJA COMPANY j.d.o.o. za trgovinu i usluge, OIB 78785730765, Slavonska 34, 35000 Slavonski Brod; VUKOJA COMPANY j.d.o.o., OIB 78785730765, Slavonska 34, 35000 Slavonski Brod</derivirana_varijabla>
  </DomainObject.Predmet.ProtustrankaFormatedWithAdressOIB>
  <DomainObject.Predmet.ProtustrankaWithAdress>
    <izvorni_sadrzaj>VUKOJA COMPANY j.d.o.o. za trgovinu i usluge Slavonska 34, 35000 Slavonski Brod, VUKOJA COMPANY j.d.o.o. Slavonska 34, 35000 Slavonski Brod</izvorni_sadrzaj>
    <derivirana_varijabla naziv="DomainObject.Predmet.ProtustrankaWithAdress_1">VUKOJA COMPANY j.d.o.o. za trgovinu i usluge Slavonska 34, 35000 Slavonski Brod, VUKOJA COMPANY j.d.o.o. Slavonska 34, 35000 Slavonski Brod</derivirana_varijabla>
  </DomainObject.Predmet.ProtustrankaWithAdress>
  <DomainObject.Predmet.ProtustrankaWithAdressOIB>
    <izvorni_sadrzaj>VUKOJA COMPANY j.d.o.o. za trgovinu i usluge, OIB 78785730765, Slavonska 34, 35000 Slavonski Brod, VUKOJA COMPANY j.d.o.o., OIB 78785730765, Slavonska 34, 35000 Slavonski Brod</izvorni_sadrzaj>
    <derivirana_varijabla naziv="DomainObject.Predmet.ProtustrankaWithAdressOIB_1">VUKOJA COMPANY j.d.o.o. za trgovinu i usluge, OIB 78785730765, Slavonska 34, 35000 Slavonski Brod, VUKOJA COMPANY j.d.o.o., OIB 78785730765, Slavonska 34, 35000 Slavonski Brod</derivirana_varijabla>
  </DomainObject.Predmet.ProtustrankaWithAdressOIB>
  <DomainObject.Predmet.ProtustrankaNazivFormated>
    <izvorni_sadrzaj>VUKOJA COMPANY j.d.o.o. za trgovinu i usluge,VUKOJA COMPANY j.d.o.o.</izvorni_sadrzaj>
    <derivirana_varijabla naziv="DomainObject.Predmet.ProtustrankaNazivFormated_1">VUKOJA COMPANY j.d.o.o. za trgovinu i usluge,VUKOJA COMPANY j.d.o.o.</derivirana_varijabla>
  </DomainObject.Predmet.ProtustrankaNazivFormated>
  <DomainObject.Predmet.ProtustrankaNazivFormatedOIB>
    <izvorni_sadrzaj>VUKOJA COMPANY j.d.o.o. za trgovinu i usluge, OIB 78785730765,VUKOJA COMPANY j.d.o.o., OIB 78785730765</izvorni_sadrzaj>
    <derivirana_varijabla naziv="DomainObject.Predmet.ProtustrankaNazivFormatedOIB_1">VUKOJA COMPANY j.d.o.o. za trgovinu i usluge, OIB 78785730765,VUKOJA COMPANY j.d.o.o., OIB 78785730765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 Rijeka</izvorni_sadrzaj>
    <derivirana_varijabla naziv="DomainObject.Predmet.StrankaFormated_1">  Financijska agencija; FINA  Rijeka</derivirana_varijabla>
  </DomainObject.Predmet.StrankaFormated>
  <DomainObject.Predmet.StrankaFormatedOIB>
    <izvorni_sadrzaj>  Financijska agencija, OIB 85821130368; FINA  Rijeka, OIB 85821130368</izvorni_sadrzaj>
    <derivirana_varijabla naziv="DomainObject.Predmet.StrankaFormatedOIB_1">  Financijska agencija, OIB 85821130368; FINA  Rijeka, OIB 85821130368</derivirana_varijabla>
  </DomainObject.Predmet.StrankaFormatedOIB>
  <DomainObject.Predmet.StrankaFormatedWithAdress>
    <izvorni_sadrzaj> Financijska agencija, Ulica grada Vukovara 70, 10000 Zagreb; FINA  Rijeka, Frana Kurelca 8, 51000 Rijeka</izvorni_sadrzaj>
    <derivirana_varijabla naziv="DomainObject.Predmet.StrankaFormatedWithAdress_1"> Financijska agencija, Ulica grada Vukovara 70, 10000 Zagreb; FINA  Rijeka, Frana Kurelca 8, 51000 Rijeka</derivirana_varijabla>
  </DomainObject.Predmet.StrankaFormatedWithAdress>
  <DomainObject.Predmet.StrankaFormatedWithAdressOIB>
    <izvorni_sadrzaj> Financijska agencija, OIB 85821130368, Ulica grada Vukovara 70, 10000 Zagreb; FINA  Rijeka, OIB 85821130368, Frana Kurelca 8, 51000 Rijeka</izvorni_sadrzaj>
    <derivirana_varijabla naziv="DomainObject.Predmet.StrankaFormatedWithAdressOIB_1"> Financijska agencija, OIB 85821130368, Ulica grada Vukovara 70, 10000 Zagreb; FINA  Rijeka, OIB 85821130368, Frana Kurelca 8, 51000 Rijeka</derivirana_varijabla>
  </DomainObject.Predmet.StrankaFormatedWithAdressOIB>
  <DomainObject.Predmet.StrankaWithAdress>
    <izvorni_sadrzaj>Financijska agencija Ulica grada Vukovara 70,10000 Zagreb,FINA  Rijeka Frana Kurelca 8,51000 Rijeka</izvorni_sadrzaj>
    <derivirana_varijabla naziv="DomainObject.Predmet.StrankaWithAdress_1">Financijska agencija Ulica grada Vukovara 70,10000 Zagreb,FINA  Rijeka Frana Kurelca 8,51000 Rijeka</derivirana_varijabla>
  </DomainObject.Predmet.StrankaWithAdress>
  <DomainObject.Predmet.StrankaWithAdressOIB>
    <izvorni_sadrzaj>Financijska agencija, OIB 85821130368, Ulica grada Vukovara 70,10000 Zagreb,FINA  Rijeka, OIB 85821130368, Frana Kurelca 8,51000 Rijeka</izvorni_sadrzaj>
    <derivirana_varijabla naziv="DomainObject.Predmet.StrankaWithAdressOIB_1">Financijska agencija, OIB 85821130368, Ulica grada Vukovara 70,10000 Zagreb,FINA  Rijeka, OIB 85821130368, Frana Kurelca 8,51000 Rijeka</derivirana_varijabla>
  </DomainObject.Predmet.StrankaWithAdressOIB>
  <DomainObject.Predmet.StrankaNazivFormated>
    <izvorni_sadrzaj>Financijska agencija,FINA  Rijeka</izvorni_sadrzaj>
    <derivirana_varijabla naziv="DomainObject.Predmet.StrankaNazivFormated_1">Financijska agencija,FINA  Rijeka</derivirana_varijabla>
  </DomainObject.Predmet.StrankaNazivFormated>
  <DomainObject.Predmet.StrankaNazivFormatedOIB>
    <izvorni_sadrzaj>Financijska agencija, OIB 85821130368,FINA  Rijeka, OIB 85821130368</izvorni_sadrzaj>
    <derivirana_varijabla naziv="DomainObject.Predmet.StrankaNazivFormatedOIB_1">Financijska agencija, OIB 85821130368,FINA  Rijeka,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FINA  Rijeka</item>
    </izvorni_sadrzaj>
    <derivirana_varijabla naziv="DomainObject.Predmet.StrankaListFormated_1">
      <item>Financijska agencija</item>
      <item>FINA  Rijeka</item>
    </derivirana_varijabla>
  </DomainObject.Predmet.StrankaListFormated>
  <DomainObject.Predmet.StrankaListFormatedOIB>
    <izvorni_sadrzaj>
      <item>Financijska agencija, OIB 85821130368</item>
      <item>FINA  Rijeka, OIB 85821130368</item>
    </izvorni_sadrzaj>
    <derivirana_varijabla naziv="DomainObject.Predmet.StrankaListFormatedOIB_1">
      <item>Financijska agencija, OIB 85821130368</item>
      <item>FINA  Rijeka, OIB 85821130368</item>
    </derivirana_varijabla>
  </DomainObject.Predmet.StrankaListFormatedOIB>
  <DomainObject.Predmet.StrankaListFormatedWithAdress>
    <izvorni_sadrzaj>
      <item>Financijska agencija, Ulica grada Vukovara 70, 10000 Zagreb</item>
      <item>FINA  Rijeka, Frana Kurelca 8, 51000 Rijeka</item>
    </izvorni_sadrzaj>
    <derivirana_varijabla naziv="DomainObject.Predmet.StrankaListFormatedWithAdress_1">
      <item>Financijska agencija, Ulica grada Vukovara 70, 10000 Zagreb</item>
      <item>FINA  Rijeka, Frana Kurelca 8, 51000 Rijeka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 Rijeka, OIB 85821130368, Frana Kurelca 8, 51000 Rijeka</item>
    </izvorni_sadrzaj>
    <derivirana_varijabla naziv="DomainObject.Predmet.StrankaListFormatedWithAdressOIB_1">
      <item>Financijska agencija, OIB 85821130368, Ulica grada Vukovara 70, 10000 Zagreb</item>
      <item>FINA  Rijeka, OIB 85821130368, Frana Kurelca 8, 51000 Rijeka</item>
    </derivirana_varijabla>
  </DomainObject.Predmet.StrankaListFormatedWithAdressOIB>
  <DomainObject.Predmet.StrankaListNazivFormated>
    <izvorni_sadrzaj>
      <item>Financijska agencija</item>
      <item>FINA  Rijeka</item>
    </izvorni_sadrzaj>
    <derivirana_varijabla naziv="DomainObject.Predmet.StrankaListNazivFormated_1">
      <item>Financijska agencija</item>
      <item>FINA  Rijeka</item>
    </derivirana_varijabla>
  </DomainObject.Predmet.StrankaListNazivFormated>
  <DomainObject.Predmet.StrankaListNazivFormatedOIB>
    <izvorni_sadrzaj>
      <item>Financijska agencija, OIB 85821130368</item>
      <item>FINA  Rijeka, OIB 85821130368</item>
    </izvorni_sadrzaj>
    <derivirana_varijabla naziv="DomainObject.Predmet.StrankaListNazivFormatedOIB_1">
      <item>Financijska agencija, OIB 85821130368</item>
      <item>FINA  Rijeka, OIB 85821130368</item>
    </derivirana_varijabla>
  </DomainObject.Predmet.StrankaListNazivFormatedOIB>
  <DomainObject.Predmet.ProtuStrankaListFormated>
    <izvorni_sadrzaj>
      <item>VUKOJA COMPANY j.d.o.o. za trgovinu i usluge</item>
      <item>VUKOJA COMPANY j.d.o.o.</item>
    </izvorni_sadrzaj>
    <derivirana_varijabla naziv="DomainObject.Predmet.ProtuStrankaListFormated_1">
      <item>VUKOJA COMPANY j.d.o.o. za trgovinu i usluge</item>
      <item>VUKOJA COMPANY j.d.o.o.</item>
    </derivirana_varijabla>
  </DomainObject.Predmet.ProtuStrankaListFormated>
  <DomainObject.Predmet.ProtuStrankaListFormatedOIB>
    <izvorni_sadrzaj>
      <item>VUKOJA COMPANY j.d.o.o. za trgovinu i usluge, OIB 78785730765</item>
      <item>VUKOJA COMPANY j.d.o.o., OIB 78785730765</item>
    </izvorni_sadrzaj>
    <derivirana_varijabla naziv="DomainObject.Predmet.ProtuStrankaListFormatedOIB_1">
      <item>VUKOJA COMPANY j.d.o.o. za trgovinu i usluge, OIB 78785730765</item>
      <item>VUKOJA COMPANY j.d.o.o., OIB 78785730765</item>
    </derivirana_varijabla>
  </DomainObject.Predmet.ProtuStrankaListFormatedOIB>
  <DomainObject.Predmet.ProtuStrankaListFormatedWithAdress>
    <izvorni_sadrzaj>
      <item>VUKOJA COMPANY j.d.o.o. za trgovinu i usluge, Slavonska 34, 35000 Slavonski Brod</item>
      <item>VUKOJA COMPANY j.d.o.o., Slavonska 34, 35000 Slavonski Brod</item>
    </izvorni_sadrzaj>
    <derivirana_varijabla naziv="DomainObject.Predmet.ProtuStrankaListFormatedWithAdress_1">
      <item>VUKOJA COMPANY j.d.o.o. za trgovinu i usluge, Slavonska 34, 35000 Slavonski Brod</item>
      <item>VUKOJA COMPANY j.d.o.o., Slavonska 34, 35000 Slavonski Brod</item>
    </derivirana_varijabla>
  </DomainObject.Predmet.ProtuStrankaListFormatedWithAdress>
  <DomainObject.Predmet.ProtuStrankaListFormatedWithAdressOIB>
    <izvorni_sadrzaj>
      <item>VUKOJA COMPANY j.d.o.o. za trgovinu i usluge, OIB 78785730765, Slavonska 34, 35000 Slavonski Brod</item>
      <item>VUKOJA COMPANY j.d.o.o., OIB 78785730765, Slavonska 34, 35000 Slavonski Brod</item>
    </izvorni_sadrzaj>
    <derivirana_varijabla naziv="DomainObject.Predmet.ProtuStrankaListFormatedWithAdressOIB_1">
      <item>VUKOJA COMPANY j.d.o.o. za trgovinu i usluge, OIB 78785730765, Slavonska 34, 35000 Slavonski Brod</item>
      <item>VUKOJA COMPANY j.d.o.o., OIB 78785730765, Slavonska 34, 35000 Slavonski Brod</item>
    </derivirana_varijabla>
  </DomainObject.Predmet.ProtuStrankaListFormatedWithAdressOIB>
  <DomainObject.Predmet.ProtuStrankaListNazivFormated>
    <izvorni_sadrzaj>
      <item>VUKOJA COMPANY j.d.o.o. za trgovinu i usluge</item>
      <item>VUKOJA COMPANY j.d.o.o.</item>
    </izvorni_sadrzaj>
    <derivirana_varijabla naziv="DomainObject.Predmet.ProtuStrankaListNazivFormated_1">
      <item>VUKOJA COMPANY j.d.o.o. za trgovinu i usluge</item>
      <item>VUKOJA COMPANY j.d.o.o.</item>
    </derivirana_varijabla>
  </DomainObject.Predmet.ProtuStrankaListNazivFormated>
  <DomainObject.Predmet.ProtuStrankaListNazivFormatedOIB>
    <izvorni_sadrzaj>
      <item>VUKOJA COMPANY j.d.o.o. za trgovinu i usluge, OIB 78785730765</item>
      <item>VUKOJA COMPANY j.d.o.o., OIB 78785730765</item>
    </izvorni_sadrzaj>
    <derivirana_varijabla naziv="DomainObject.Predmet.ProtuStrankaListNazivFormatedOIB_1">
      <item>VUKOJA COMPANY j.d.o.o. za trgovinu i usluge, OIB 78785730765</item>
      <item>VUKOJA COMPANY j.d.o.o., OIB 78785730765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VUKOJA COMPANY j.d.o.o. za trgovinu i usluge i dr.</izvorni_sadrzaj>
    <derivirana_varijabla naziv="DomainObject.Predmet.ProtustrankaIDrugi_1">VUKOJA COMPANY j.d.o.o. za trgovinu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VUKOJA COMPANY j.d.o.o. za trgovinu i usluge, OIB 78785730765, Slavonska 34, 35000 Slavonski Brod i dr.</izvorni_sadrzaj>
    <derivirana_varijabla naziv="DomainObject.Predmet.ProtustrankaIDrugiAdressOIB_1">VUKOJA COMPANY j.d.o.o. za trgovinu i usluge, OIB 78785730765, Slavonska 34, 35000 Slavonski Brod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VUKOJA COMPANY j.d.o.o. za trgovinu i usluge</item>
      <item>VUKOJA COMPANY j.d.o.o.</item>
      <item>FINA  Rijeka</item>
    </izvorni_sadrzaj>
    <derivirana_varijabla naziv="DomainObject.Predmet.SudioniciListNaziv_1">
      <item>Financijska agencija</item>
      <item>VUKOJA COMPANY j.d.o.o. za trgovinu i usluge</item>
      <item>VUKOJA COMPANY j.d.o.o.</item>
      <item>FINA  Rijeka</item>
    </derivirana_varijabla>
  </DomainObject.Predmet.SudioniciListNaziv>
  <DomainObject.Predmet.SudioniciListAdressOIB>
    <izvorni_sadrzaj>
      <item>Financijska agencija, OIB 85821130368, Ulica grada Vukovara 70,10000 Zagreb</item>
      <item>VUKOJA COMPANY j.d.o.o. za trgovinu i usluge, OIB 78785730765, Slavonska 34,35000 Slavonski Brod</item>
      <item>VUKOJA COMPANY j.d.o.o., OIB 78785730765, Slavonska 34,35000 Slavonski Brod</item>
      <item>FINA  Rijeka, OIB 85821130368, Frana Kurelca 8,51000 Rijeka</item>
    </izvorni_sadrzaj>
    <derivirana_varijabla naziv="DomainObject.Predmet.SudioniciListAdressOIB_1">
      <item>Financijska agencija, OIB 85821130368, Ulica grada Vukovara 70,10000 Zagreb</item>
      <item>VUKOJA COMPANY j.d.o.o. za trgovinu i usluge, OIB 78785730765, Slavonska 34,35000 Slavonski Brod</item>
      <item>VUKOJA COMPANY j.d.o.o., OIB 78785730765, Slavonska 34,35000 Slavonski Brod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78785730765</item>
      <item>, OIB 78785730765</item>
      <item>, OIB 85821130368</item>
    </izvorni_sadrzaj>
    <derivirana_varijabla naziv="DomainObject.Predmet.SudioniciListNazivOIB_1">
      <item>, OIB 85821130368</item>
      <item>, OIB 78785730765</item>
      <item>, OIB 78785730765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134</properties:Words>
  <properties:Characters>708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2017-06-16T07:04:00Z</dcterms:created>
  <dc:creator>Trgovacki sud</dc:creator>
  <cp:lastModifiedBy>wsadmin</cp:lastModifiedBy>
  <cp:lastPrinted>2017-06-16T07:03:00Z</cp:lastPrinted>
  <dcterms:modified xmlns:xsi="http://www.w3.org/2001/XMLSchema-instance" xsi:type="dcterms:W3CDTF">2017-06-16T07:11:00Z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