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71e255" w14:paraId="a71e255" w:rsidRDefault="004952D7" w:rsidP="004952D7" w:rsidR="004952D7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A47666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952D7" w:rsidP="004952D7" w:rsidR="004952D7" w:rsidRPr="00D21A2C"/>
    <w:p w:rsidRDefault="004952D7" w:rsidP="004952D7" w:rsidR="004952D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4952D7" w:rsidP="004952D7" w:rsidR="004952D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B741D" w:rsidP="004B741D" w:rsidR="004B741D"/>
    <w:p w:rsidRDefault="0013209D" w:rsidP="0013209D" w:rsidR="00366021">
      <w:pPr>
        <w:jc w:val="center"/>
      </w:pPr>
      <w:r>
        <w:t>R E P U B L I K A  H R V A T S K A</w:t>
      </w:r>
    </w:p>
    <w:p w:rsidRDefault="00EF5439" w:rsidP="004B741D" w:rsidR="00EF5439"/>
    <w:p w:rsidRDefault="004B741D" w:rsidP="004B741D" w:rsidR="004B741D" w:rsidRPr="0013209D">
      <w:pPr>
        <w:jc w:val="center"/>
      </w:pPr>
      <w:r w:rsidRPr="0013209D">
        <w:t>R J E Š E N J E</w:t>
      </w:r>
    </w:p>
    <w:p w:rsidRDefault="00366021" w:rsidP="004B741D" w:rsidR="00366021" w:rsidRPr="0013209D"/>
    <w:p w:rsidRDefault="00366021" w:rsidP="004B741D" w:rsidR="00366021">
      <w:pPr>
        <w:rPr>
          <w:b/>
        </w:rPr>
      </w:pPr>
    </w:p>
    <w:p w:rsidRDefault="004B741D" w:rsidP="004B741D" w:rsidR="00094230">
      <w:pPr>
        <w:jc w:val="both"/>
      </w:pPr>
      <w:r>
        <w:tab/>
      </w:r>
      <w:r w:rsidR="00845CBB">
        <w:t>TRGOVAČKI SUD U OSIJEKU, po sucu Dubravki Kuveždić u stečajnom predmetu predlagatelja FINA RC Zagreb Podružnica Zagreb, Trg svibanjskih žrtava 1995. br. 1 povodom prijedloga za otvaranje stečajnog postupka nad dužnikom</w:t>
      </w:r>
      <w:r w:rsidR="00D83661">
        <w:t xml:space="preserve"> </w:t>
      </w:r>
      <w:r w:rsidR="00C55413">
        <w:t>FASADE ČAKARUN</w:t>
      </w:r>
      <w:r w:rsidR="00D83661">
        <w:t xml:space="preserve"> j.d.o.o. za</w:t>
      </w:r>
      <w:r w:rsidR="00C55413">
        <w:t xml:space="preserve"> građevinu,</w:t>
      </w:r>
      <w:r w:rsidR="00845CBB">
        <w:t xml:space="preserve"> Zagreb, </w:t>
      </w:r>
      <w:r w:rsidR="00C55413">
        <w:t xml:space="preserve">Furjanićka ulica 25, OIB 14078368838, </w:t>
      </w:r>
      <w:r w:rsidR="00D83661">
        <w:t xml:space="preserve">MBS </w:t>
      </w:r>
      <w:r w:rsidR="00C55413">
        <w:t>110053996</w:t>
      </w:r>
      <w:r w:rsidR="00D83661">
        <w:t>, dana 3. listopada 2018.,</w:t>
      </w:r>
      <w:r w:rsidR="00845CBB">
        <w:t xml:space="preserve">  </w:t>
      </w:r>
    </w:p>
    <w:p w:rsidRDefault="004F25AD" w:rsidP="004F25AD" w:rsidR="004011EC">
      <w:pPr>
        <w:tabs>
          <w:tab w:pos="3705" w:val="left"/>
        </w:tabs>
        <w:jc w:val="both"/>
      </w:pPr>
      <w:r>
        <w:tab/>
      </w:r>
    </w:p>
    <w:p w:rsidRDefault="005A54CF" w:rsidP="004F25AD" w:rsidR="005A54CF">
      <w:pPr>
        <w:tabs>
          <w:tab w:pos="3705" w:val="left"/>
        </w:tabs>
        <w:jc w:val="both"/>
      </w:pPr>
    </w:p>
    <w:p w:rsidRDefault="004B741D" w:rsidP="00A0258F" w:rsidR="00366021" w:rsidRPr="0013209D">
      <w:pPr>
        <w:jc w:val="center"/>
      </w:pPr>
      <w:r w:rsidRPr="0013209D">
        <w:t>r i j e š i o   j e</w:t>
      </w:r>
    </w:p>
    <w:p w:rsidRDefault="004011EC" w:rsidP="004B741D" w:rsidR="004011EC">
      <w:pPr>
        <w:pStyle w:val="Tijeloteksta"/>
      </w:pPr>
    </w:p>
    <w:p w:rsidRDefault="00A0258F" w:rsidP="004B741D" w:rsidR="00A0258F" w:rsidRPr="004011EC">
      <w:pPr>
        <w:pStyle w:val="Tijeloteksta"/>
      </w:pPr>
    </w:p>
    <w:p w:rsidRDefault="004B741D" w:rsidP="00E237D5" w:rsidR="009B0969" w:rsidRPr="00D576FB">
      <w:pPr>
        <w:pStyle w:val="Tijeloteksta"/>
        <w:numPr>
          <w:ilvl w:val="0"/>
          <w:numId w:val="1"/>
        </w:numPr>
      </w:pPr>
      <w:r>
        <w:t>Pokreće se prethodni postupak radi utvrđivanja uvjeta za otvaranje stečajnog postupk</w:t>
      </w:r>
      <w:r w:rsidR="00926DED">
        <w:t xml:space="preserve">a nad </w:t>
      </w:r>
      <w:r w:rsidR="00125C68">
        <w:t>dužnikom</w:t>
      </w:r>
      <w:r w:rsidR="001B1A0B" w:rsidRPr="001B1A0B">
        <w:t xml:space="preserve"> </w:t>
      </w:r>
      <w:r w:rsidR="00C55413">
        <w:t>FASADE ČAKARUN j.d.o.o. za građevinu, Zagreb, Furjanićka ulica 25, OIB 14078368838, MBS 110053996</w:t>
      </w:r>
      <w:r w:rsidR="004952D7">
        <w:rPr>
          <w:b/>
        </w:rPr>
        <w:t>.</w:t>
      </w:r>
      <w:r w:rsidR="00214478">
        <w:rPr>
          <w:b/>
        </w:rPr>
        <w:t xml:space="preserve"> </w:t>
      </w:r>
    </w:p>
    <w:p w:rsidRDefault="00D576FB" w:rsidP="00D576FB" w:rsidR="00D576FB">
      <w:pPr>
        <w:pStyle w:val="Tijeloteksta"/>
        <w:ind w:left="786"/>
      </w:pPr>
    </w:p>
    <w:p w:rsidRDefault="009B0969" w:rsidP="009B0969" w:rsidR="009B0969">
      <w:pPr>
        <w:pStyle w:val="Tijeloteksta"/>
        <w:numPr>
          <w:ilvl w:val="0"/>
          <w:numId w:val="1"/>
        </w:numPr>
      </w:pPr>
      <w:r>
        <w:t xml:space="preserve">Zakazuje se ročište radi izjašnjenja o prijedlogu za dan </w:t>
      </w:r>
      <w:r w:rsidR="00D83661" w:rsidRPr="00D83661">
        <w:rPr>
          <w:b/>
        </w:rPr>
        <w:t>15. studenoga 2018</w:t>
      </w:r>
      <w:r w:rsidR="00A23173">
        <w:rPr>
          <w:b/>
        </w:rPr>
        <w:t xml:space="preserve">. u </w:t>
      </w:r>
      <w:r w:rsidR="00615950">
        <w:rPr>
          <w:b/>
        </w:rPr>
        <w:t>10,</w:t>
      </w:r>
      <w:r w:rsidR="00C55413">
        <w:rPr>
          <w:b/>
        </w:rPr>
        <w:t>3</w:t>
      </w:r>
      <w:r w:rsidR="00D576FB">
        <w:rPr>
          <w:b/>
        </w:rPr>
        <w:t>0</w:t>
      </w:r>
      <w:r w:rsidR="00EB3AC0">
        <w:rPr>
          <w:b/>
        </w:rPr>
        <w:t xml:space="preserve"> </w:t>
      </w:r>
      <w:r>
        <w:rPr>
          <w:b/>
        </w:rPr>
        <w:t>sati</w:t>
      </w:r>
      <w:r>
        <w:t xml:space="preserve"> u zgradi ovog suda u Osijeku, Zagrebačka br. 2, soba br. </w:t>
      </w:r>
      <w:r w:rsidR="00D576FB">
        <w:t>38</w:t>
      </w:r>
      <w:r>
        <w:t>/II, na koje se pozivaju sve zainteresirane stranke dostavom ovog rješenja.</w:t>
      </w:r>
    </w:p>
    <w:p w:rsidRDefault="00615950" w:rsidP="00615950" w:rsidR="00615950">
      <w:pPr>
        <w:pStyle w:val="Tijeloteksta"/>
        <w:ind w:left="786"/>
      </w:pPr>
    </w:p>
    <w:p w:rsidRDefault="004B741D" w:rsidP="00615950" w:rsidR="002F1377" w:rsidRPr="002F1377">
      <w:pPr>
        <w:pStyle w:val="Tijeloteksta"/>
        <w:numPr>
          <w:ilvl w:val="0"/>
          <w:numId w:val="1"/>
        </w:numPr>
        <w:rPr>
          <w:b/>
        </w:rPr>
      </w:pPr>
      <w:r>
        <w:t>U ovom postupku imenuje se privremen</w:t>
      </w:r>
      <w:r w:rsidR="004952D7">
        <w:t>i</w:t>
      </w:r>
      <w:r w:rsidR="00E171AF">
        <w:t xml:space="preserve"> stečajn</w:t>
      </w:r>
      <w:r w:rsidR="004952D7">
        <w:t>i</w:t>
      </w:r>
      <w:r w:rsidR="00E171AF">
        <w:t xml:space="preserve"> upravitelj </w:t>
      </w:r>
      <w:r w:rsidR="00C55413">
        <w:t xml:space="preserve">Zdenko Bešlić iz Slavonskog Broda, Petra Krešimira IV br. 4, OIB </w:t>
      </w:r>
      <w:r w:rsidR="001815D4">
        <w:t>40568270984</w:t>
      </w:r>
      <w:r w:rsidR="00556377">
        <w:t>.</w:t>
      </w:r>
      <w:r w:rsidR="00D576FB">
        <w:t xml:space="preserve">       </w:t>
      </w:r>
    </w:p>
    <w:p w:rsidRDefault="00D576FB" w:rsidP="002F1377" w:rsidR="006C2276" w:rsidRPr="0099715B">
      <w:pPr>
        <w:pStyle w:val="Tijeloteksta"/>
        <w:ind w:left="786"/>
        <w:rPr>
          <w:b/>
        </w:rPr>
      </w:pPr>
      <w:r>
        <w:t xml:space="preserve">        </w:t>
      </w:r>
    </w:p>
    <w:p w:rsidRDefault="00A26E0B" w:rsidP="004B741D" w:rsidR="004B741D">
      <w:pPr>
        <w:pStyle w:val="Tijeloteksta"/>
        <w:numPr>
          <w:ilvl w:val="0"/>
          <w:numId w:val="1"/>
        </w:numPr>
      </w:pPr>
      <w:r>
        <w:t>P</w:t>
      </w:r>
      <w:r w:rsidR="004B741D">
        <w:t xml:space="preserve">rivremeni stečajni upravitelj dužan je u primjerenom roku, a najdulje u roku od </w:t>
      </w:r>
      <w:r w:rsidR="00070D0F">
        <w:t>8</w:t>
      </w:r>
      <w:r w:rsidR="004B741D">
        <w:t xml:space="preserve"> dana </w:t>
      </w:r>
      <w:r w:rsidR="00E11F11">
        <w:t xml:space="preserve">prije održavanja ročišta </w:t>
      </w:r>
      <w:r w:rsidR="00D576FB">
        <w:t>dostaviti</w:t>
      </w:r>
      <w:r w:rsidR="004B741D">
        <w:t xml:space="preserve"> sucu izvješće o financijsko</w:t>
      </w:r>
      <w:r w:rsidR="00660D00">
        <w:t xml:space="preserve"> g</w:t>
      </w:r>
      <w:r w:rsidR="004B741D">
        <w:t>ospodarskom stanju stečajnog dužnika, te mogućnostima provođenja stečajnog postupka nad njegovom imovinom.</w:t>
      </w:r>
    </w:p>
    <w:p w:rsidRDefault="002F1377" w:rsidP="002F1377" w:rsidR="002F1377">
      <w:pPr>
        <w:pStyle w:val="Tijeloteksta"/>
        <w:ind w:left="786"/>
      </w:pPr>
    </w:p>
    <w:p w:rsidRDefault="004B741D" w:rsidP="004B741D" w:rsidR="004B741D">
      <w:pPr>
        <w:pStyle w:val="Tijeloteksta"/>
        <w:numPr>
          <w:ilvl w:val="0"/>
          <w:numId w:val="1"/>
        </w:numPr>
      </w:pPr>
      <w:r>
        <w:t>Privremeni stečajni upravitelj ovlašten je stupiti u poslovne prostorije dužnika, te tamo provesti sve radnje.</w:t>
      </w:r>
    </w:p>
    <w:p w:rsidRDefault="002F1377" w:rsidP="002F1377" w:rsidR="002F1377">
      <w:pPr>
        <w:pStyle w:val="Odlomakpopisa"/>
      </w:pPr>
    </w:p>
    <w:p w:rsidRDefault="004B741D" w:rsidP="004B741D" w:rsidR="004B741D">
      <w:pPr>
        <w:pStyle w:val="Tijeloteksta"/>
        <w:numPr>
          <w:ilvl w:val="0"/>
          <w:numId w:val="1"/>
        </w:numPr>
      </w:pPr>
      <w:r>
        <w:t>Dužnik, odnosno zakonski zastupnik dužnika, dužan je privremenom stečajnom upravitelju dopustiti uvid u knjige i svu poslovnu dokumentaciju dužnika, pružiti mu sve potrebne obavijesti, pod prijetnjom zakonskih posljedica.</w:t>
      </w:r>
    </w:p>
    <w:p w:rsidRDefault="004952D7" w:rsidP="004B741D" w:rsidR="004952D7">
      <w:pPr>
        <w:pStyle w:val="Tijeloteksta"/>
        <w:rPr>
          <w:b/>
          <w:bCs/>
        </w:rPr>
      </w:pPr>
    </w:p>
    <w:p w:rsidRDefault="00A0258F" w:rsidP="004B741D" w:rsidR="00A0258F">
      <w:pPr>
        <w:pStyle w:val="Tijeloteksta"/>
        <w:rPr>
          <w:b/>
          <w:bCs/>
        </w:rPr>
      </w:pPr>
    </w:p>
    <w:p w:rsidRDefault="001815D4" w:rsidP="004B741D" w:rsidR="001815D4">
      <w:pPr>
        <w:pStyle w:val="Tijeloteksta"/>
        <w:rPr>
          <w:b/>
          <w:bCs/>
        </w:rPr>
      </w:pPr>
    </w:p>
    <w:p w:rsidRDefault="0028350B" w:rsidP="004B741D" w:rsidR="0028350B">
      <w:pPr>
        <w:pStyle w:val="Tijeloteksta"/>
        <w:rPr>
          <w:b/>
          <w:bCs/>
        </w:rPr>
      </w:pPr>
    </w:p>
    <w:p w:rsidRDefault="002F1377" w:rsidP="004B741D" w:rsidR="002F1377">
      <w:pPr>
        <w:pStyle w:val="Tijeloteksta"/>
        <w:rPr>
          <w:b/>
          <w:bCs/>
        </w:rPr>
      </w:pPr>
    </w:p>
    <w:p w:rsidRDefault="004B741D" w:rsidP="00965A37" w:rsidR="00965A37" w:rsidRPr="0013209D">
      <w:pPr>
        <w:pStyle w:val="Tijeloteksta"/>
        <w:jc w:val="center"/>
        <w:rPr>
          <w:bCs/>
        </w:rPr>
      </w:pPr>
      <w:r w:rsidRPr="0013209D">
        <w:rPr>
          <w:bCs/>
        </w:rPr>
        <w:lastRenderedPageBreak/>
        <w:t>Obrazloženje</w:t>
      </w:r>
    </w:p>
    <w:p w:rsidRDefault="00316834" w:rsidP="004B741D" w:rsidR="00316834">
      <w:pPr>
        <w:pStyle w:val="Tijeloteksta"/>
        <w:rPr>
          <w:b/>
          <w:bCs/>
        </w:rPr>
      </w:pPr>
    </w:p>
    <w:p w:rsidRDefault="00A0258F" w:rsidP="004B741D" w:rsidR="00A0258F">
      <w:pPr>
        <w:pStyle w:val="Tijeloteksta"/>
        <w:rPr>
          <w:b/>
          <w:bCs/>
        </w:rPr>
      </w:pPr>
    </w:p>
    <w:p w:rsidRDefault="00366021" w:rsidP="005A7923" w:rsidR="00A0258F">
      <w:pPr>
        <w:pStyle w:val="Tijeloteksta"/>
      </w:pPr>
      <w:r>
        <w:tab/>
        <w:t>Predlagatelj</w:t>
      </w:r>
      <w:r w:rsidR="002F1377">
        <w:t xml:space="preserve"> </w:t>
      </w:r>
      <w:r w:rsidR="00214478">
        <w:t xml:space="preserve">FINA RC </w:t>
      </w:r>
      <w:r w:rsidR="002F1377">
        <w:t>Zagreb</w:t>
      </w:r>
      <w:r w:rsidR="005A54CF">
        <w:t>, Podružnica Zagreb</w:t>
      </w:r>
      <w:r w:rsidR="002F1377">
        <w:t xml:space="preserve"> </w:t>
      </w:r>
      <w:r w:rsidR="00B32D98">
        <w:t>podni</w:t>
      </w:r>
      <w:r w:rsidR="00EF5439">
        <w:t>o je</w:t>
      </w:r>
      <w:r w:rsidR="005A54CF">
        <w:t xml:space="preserve"> Trgovačkom sudu u Zagrebu</w:t>
      </w:r>
      <w:r w:rsidR="00EF5439">
        <w:t xml:space="preserve"> dana</w:t>
      </w:r>
      <w:r w:rsidR="005A54CF">
        <w:t xml:space="preserve"> </w:t>
      </w:r>
      <w:r w:rsidR="001815D4">
        <w:t>20. srpnja</w:t>
      </w:r>
      <w:r w:rsidR="00556377">
        <w:t xml:space="preserve"> 2018.</w:t>
      </w:r>
      <w:r w:rsidR="006C2276">
        <w:t xml:space="preserve"> na propisanom obrascu</w:t>
      </w:r>
      <w:r w:rsidR="00576EA0">
        <w:t xml:space="preserve"> </w:t>
      </w:r>
      <w:r>
        <w:t xml:space="preserve">prijedlog za otvaranje </w:t>
      </w:r>
      <w:r w:rsidR="00D73015">
        <w:t>stečajnog postupka</w:t>
      </w:r>
      <w:r w:rsidR="00C473BD">
        <w:t xml:space="preserve"> </w:t>
      </w:r>
      <w:r>
        <w:t>nad dužnikom</w:t>
      </w:r>
      <w:r w:rsidR="002F1377" w:rsidRPr="002F1377">
        <w:t xml:space="preserve"> </w:t>
      </w:r>
      <w:r w:rsidR="001815D4">
        <w:t>FASADE ČAKARUN j.d.o.o. za građevinu, Zagreb, Furjanićka ulica 25, OIB 14078368838, MBS 110053996</w:t>
      </w:r>
      <w:r w:rsidR="00316834">
        <w:rPr>
          <w:b/>
        </w:rPr>
        <w:t>.</w:t>
      </w:r>
      <w:r w:rsidR="00EF5439">
        <w:t xml:space="preserve"> </w:t>
      </w:r>
      <w:r w:rsidR="002D77B4">
        <w:tab/>
      </w:r>
    </w:p>
    <w:p w:rsidRDefault="00A0258F" w:rsidP="005A7923" w:rsidR="00A0258F">
      <w:pPr>
        <w:pStyle w:val="Tijeloteksta"/>
      </w:pPr>
    </w:p>
    <w:p w:rsidRDefault="00214478" w:rsidP="00214478" w:rsidR="00214478">
      <w:pPr>
        <w:pStyle w:val="Tijeloteksta"/>
        <w:ind w:firstLine="708"/>
      </w:pPr>
      <w:r>
        <w:t xml:space="preserve">U prijedlogu FINA navodi da dužnik na dan </w:t>
      </w:r>
      <w:r w:rsidR="001815D4">
        <w:t>18. srpnja</w:t>
      </w:r>
      <w:r w:rsidR="00556377">
        <w:t xml:space="preserve"> 2018.</w:t>
      </w:r>
      <w:r>
        <w:t xml:space="preserve"> u Očevidniku redoslijed</w:t>
      </w:r>
      <w:r w:rsidR="00C45E7F">
        <w:t>a</w:t>
      </w:r>
      <w:r>
        <w:t xml:space="preserve"> osnova za plaćanje ima evidentirane neizvršene osnove za plaćanje u neprekinutom razdoblju od</w:t>
      </w:r>
      <w:r w:rsidR="00B94A89">
        <w:t xml:space="preserve"> </w:t>
      </w:r>
      <w:r w:rsidR="00C45E7F">
        <w:t>120</w:t>
      </w:r>
      <w:r>
        <w:t xml:space="preserve"> dana u ukupnom iznosu od </w:t>
      </w:r>
      <w:r w:rsidR="001815D4">
        <w:t>26.597,54</w:t>
      </w:r>
      <w:r w:rsidR="00556377">
        <w:t xml:space="preserve"> </w:t>
      </w:r>
      <w:r>
        <w:t>kn u koji iznos je uračunata kamata i naknada FINE za provedbu ovrhe na novčanim sredstvima te da dužnik ima</w:t>
      </w:r>
      <w:r w:rsidR="008F68B8">
        <w:t xml:space="preserve"> </w:t>
      </w:r>
      <w:r w:rsidR="00556377">
        <w:t>1</w:t>
      </w:r>
      <w:r>
        <w:t xml:space="preserve"> zaposlenika.</w:t>
      </w:r>
    </w:p>
    <w:p w:rsidRDefault="00DD6DE4" w:rsidP="00316834" w:rsidR="00DD6DE4">
      <w:pPr>
        <w:pStyle w:val="Tijeloteksta"/>
      </w:pPr>
    </w:p>
    <w:p w:rsidRDefault="00133EE5" w:rsidP="00133EE5" w:rsidR="00133EE5">
      <w:pPr>
        <w:ind w:firstLine="708"/>
        <w:jc w:val="both"/>
      </w:pPr>
      <w:r>
        <w:t>Slijedom navedenog</w:t>
      </w:r>
      <w:r w:rsidR="00C45E7F">
        <w:t xml:space="preserve">, a </w:t>
      </w:r>
      <w:r w:rsidR="008F68B8">
        <w:t xml:space="preserve">u skladu s </w:t>
      </w:r>
      <w:r>
        <w:t>čl</w:t>
      </w:r>
      <w:r w:rsidR="00C45E7F">
        <w:t>ank</w:t>
      </w:r>
      <w:r w:rsidR="008F68B8">
        <w:t>om</w:t>
      </w:r>
      <w:r>
        <w:t xml:space="preserve"> 115</w:t>
      </w:r>
      <w:r w:rsidR="008F68B8">
        <w:t>.</w:t>
      </w:r>
      <w:r>
        <w:t xml:space="preserve"> Stečajnog zakona (N</w:t>
      </w:r>
      <w:r w:rsidR="00C45E7F">
        <w:t>arodne novine br.</w:t>
      </w:r>
      <w:r>
        <w:t xml:space="preserve"> 71/15</w:t>
      </w:r>
      <w:r w:rsidR="00C45E7F">
        <w:t>, dalje SZ</w:t>
      </w:r>
      <w:r>
        <w:t xml:space="preserve">) valjalo je donijeti rješenje o pokretanju prethodnog postupka radi utvrđivanja pretpostavki za otvaranje stečajnog postupka (prethodni postupak). </w:t>
      </w:r>
    </w:p>
    <w:p w:rsidRDefault="00133EE5" w:rsidP="00133EE5" w:rsidR="00133EE5">
      <w:pPr>
        <w:jc w:val="both"/>
      </w:pPr>
      <w:r>
        <w:t xml:space="preserve"> </w:t>
      </w:r>
    </w:p>
    <w:p w:rsidRDefault="00133EE5" w:rsidP="00133EE5" w:rsidR="00133EE5">
      <w:pPr>
        <w:ind w:firstLine="708"/>
        <w:jc w:val="both"/>
      </w:pPr>
      <w:r>
        <w:t>Također, temeljem čl</w:t>
      </w:r>
      <w:r w:rsidR="00C45E7F">
        <w:t xml:space="preserve">anka </w:t>
      </w:r>
      <w:r>
        <w:t>115. st</w:t>
      </w:r>
      <w:r w:rsidR="00C45E7F">
        <w:t>av</w:t>
      </w:r>
      <w:r>
        <w:t xml:space="preserve"> 2. citiranog </w:t>
      </w:r>
      <w:r w:rsidR="00C45E7F">
        <w:t>Z</w:t>
      </w:r>
      <w:r>
        <w:t>akona imenovan je privremeni stečajni upravitelj</w:t>
      </w:r>
      <w:r w:rsidR="00556377">
        <w:t xml:space="preserve"> </w:t>
      </w:r>
      <w:r w:rsidR="001815D4">
        <w:t xml:space="preserve">Zdenko Bešlić iz Slavonskog Broda, Petra Krešimira IV br. 4 </w:t>
      </w:r>
      <w:r w:rsidR="00935EEC">
        <w:t>(a</w:t>
      </w:r>
      <w:r w:rsidR="00316834">
        <w:t>utomatski odabir)</w:t>
      </w:r>
      <w:r>
        <w:t>, radi utvrđivanja stanja imovine dužnika, nakon čega sudac može donijeti odluku u ovom postupku.</w:t>
      </w:r>
    </w:p>
    <w:p w:rsidRDefault="004B741D" w:rsidP="003E3A0B" w:rsidR="004B741D">
      <w:pPr>
        <w:pStyle w:val="Tijeloteksta"/>
        <w:rPr>
          <w:b/>
          <w:bCs/>
        </w:rPr>
      </w:pPr>
    </w:p>
    <w:p w:rsidRDefault="005A1D35" w:rsidP="004B741D" w:rsidR="005A1D35">
      <w:pPr>
        <w:pStyle w:val="Tijeloteksta"/>
        <w:jc w:val="center"/>
        <w:rPr>
          <w:b/>
          <w:bCs/>
        </w:rPr>
      </w:pPr>
    </w:p>
    <w:p w:rsidRDefault="00F1595D" w:rsidP="00F1595D" w:rsidR="007242CD">
      <w:pPr>
        <w:pStyle w:val="Tijeloteksta"/>
        <w:tabs>
          <w:tab w:pos="4536" w:val="center"/>
          <w:tab w:pos="6585" w:val="left"/>
        </w:tabs>
        <w:jc w:val="left"/>
      </w:pPr>
      <w:r>
        <w:tab/>
      </w:r>
      <w:r w:rsidR="001309A4">
        <w:t>U Osijeku</w:t>
      </w:r>
      <w:r w:rsidR="00935EEC">
        <w:t xml:space="preserve"> </w:t>
      </w:r>
      <w:r w:rsidR="00660D00">
        <w:t>3</w:t>
      </w:r>
      <w:r w:rsidR="00556377">
        <w:t>. listopada 2018</w:t>
      </w:r>
      <w:r w:rsidR="00935EEC">
        <w:t xml:space="preserve">.                </w:t>
      </w:r>
    </w:p>
    <w:p w:rsidRDefault="00094230" w:rsidP="001309A4" w:rsidR="00094230">
      <w:pPr>
        <w:pStyle w:val="Tijeloteksta"/>
        <w:jc w:val="center"/>
      </w:pPr>
    </w:p>
    <w:p w:rsidRDefault="001726B9" w:rsidP="001309A4" w:rsidR="001726B9">
      <w:pPr>
        <w:pStyle w:val="Tijeloteksta"/>
        <w:jc w:val="center"/>
      </w:pPr>
    </w:p>
    <w:p w:rsidRDefault="00BA690C" w:rsidP="00BA690C" w:rsidR="002D5985">
      <w:pPr>
        <w:pStyle w:val="Tijeloteksta"/>
        <w:ind w:firstLine="3"/>
        <w:jc w:val="left"/>
      </w:pPr>
      <w:r>
        <w:t xml:space="preserve">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S U D A C :          </w:t>
      </w:r>
      <w:r w:rsidR="002D5985">
        <w:tab/>
      </w:r>
      <w:r w:rsidR="002D5985">
        <w:tab/>
      </w:r>
      <w:r w:rsidR="002D5985">
        <w:tab/>
      </w:r>
      <w:r w:rsidR="002D5985">
        <w:tab/>
        <w:t xml:space="preserve">  </w:t>
      </w:r>
      <w:r w:rsidR="002D5985">
        <w:tab/>
        <w:t xml:space="preserve">                       </w:t>
      </w:r>
      <w:r w:rsidR="0028350B">
        <w:t xml:space="preserve"> </w:t>
      </w:r>
      <w:r>
        <w:t xml:space="preserve">                      </w:t>
      </w:r>
      <w:r w:rsidR="0028350B">
        <w:t xml:space="preserve">  Dubravka Kuveždić, v.r.  </w:t>
      </w:r>
    </w:p>
    <w:p w:rsidRDefault="002D5985" w:rsidP="002D5985" w:rsidR="002D5985">
      <w:pPr>
        <w:pStyle w:val="Tijeloteksta"/>
        <w:jc w:val="left"/>
      </w:pPr>
    </w:p>
    <w:p w:rsidRDefault="002D5985" w:rsidP="002D5985" w:rsidR="002D5985">
      <w:pPr>
        <w:pStyle w:val="Tijeloteksta"/>
        <w:jc w:val="left"/>
      </w:pPr>
    </w:p>
    <w:p w:rsidRDefault="002D5985" w:rsidP="002D5985" w:rsidR="002D5985">
      <w:pPr>
        <w:pStyle w:val="Tijeloteksta"/>
        <w:jc w:val="left"/>
      </w:pPr>
    </w:p>
    <w:p w:rsidRDefault="002D5985" w:rsidP="002D5985" w:rsidR="002D5985">
      <w:pPr>
        <w:pStyle w:val="Tijeloteksta"/>
        <w:jc w:val="left"/>
      </w:pPr>
      <w:r>
        <w:t>POUKA O PRAVNOM LIJEKU:</w:t>
      </w:r>
    </w:p>
    <w:p w:rsidRDefault="002D5985" w:rsidP="002D5985" w:rsidR="002D5985">
      <w:pPr>
        <w:pStyle w:val="Tijeloteksta"/>
        <w:jc w:val="left"/>
      </w:pPr>
      <w:r>
        <w:t xml:space="preserve">Protiv ovog rješenja nije dopuštena posebna žalba (čl. </w:t>
      </w:r>
      <w:r w:rsidR="00821E1D">
        <w:t>115</w:t>
      </w:r>
      <w:r>
        <w:t>. st. 1. Stečajnog zakona).</w:t>
      </w:r>
    </w:p>
    <w:p w:rsidRDefault="002D5985" w:rsidP="002D5985" w:rsidR="002D5985">
      <w:pPr>
        <w:pStyle w:val="Tijeloteksta"/>
        <w:jc w:val="left"/>
      </w:pPr>
    </w:p>
    <w:p w:rsidRDefault="002D5985" w:rsidP="002D5985" w:rsidR="002D5985" w:rsidRPr="00F92416">
      <w:pPr>
        <w:ind w:left="7080"/>
        <w:jc w:val="both"/>
      </w:pPr>
      <w:r w:rsidRPr="00F92416">
        <w:t xml:space="preserve">  </w:t>
      </w:r>
    </w:p>
    <w:p w:rsidRDefault="002D5985" w:rsidP="002D5985" w:rsidR="002D5985" w:rsidRPr="00F92416">
      <w:pPr>
        <w:jc w:val="both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  <w:t xml:space="preserve"> </w:t>
      </w:r>
      <w:r w:rsidR="00BA690C">
        <w:t xml:space="preserve"> </w:t>
      </w:r>
      <w:r w:rsidRPr="00F92416">
        <w:t xml:space="preserve">  Za točnost otpravka</w:t>
      </w:r>
    </w:p>
    <w:p w:rsidRDefault="002D5985" w:rsidP="002D5985" w:rsidR="002D5985" w:rsidRPr="00F92416">
      <w:pPr>
        <w:jc w:val="both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  <w:t xml:space="preserve">    </w:t>
      </w:r>
      <w:r w:rsidR="0028350B">
        <w:t>ov</w:t>
      </w:r>
      <w:r w:rsidRPr="00F92416">
        <w:t>lašteni službenik:</w:t>
      </w:r>
    </w:p>
    <w:p w:rsidRDefault="002D5985" w:rsidP="002D5985" w:rsidR="002D5985" w:rsidRPr="00F92416">
      <w:pPr>
        <w:jc w:val="both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="00BA690C">
        <w:t xml:space="preserve">       D</w:t>
      </w:r>
      <w:r w:rsidRPr="00F92416">
        <w:t>a</w:t>
      </w:r>
      <w:r w:rsidR="0028350B">
        <w:t xml:space="preserve">rija Miličević  </w:t>
      </w:r>
    </w:p>
    <w:p w:rsidRDefault="002D5985" w:rsidP="002D5985" w:rsidR="002D5985">
      <w:pPr>
        <w:pStyle w:val="Tijeloteksta"/>
        <w:jc w:val="left"/>
      </w:pPr>
    </w:p>
    <w:p w:rsidRDefault="002D5985" w:rsidP="002D5985" w:rsidR="002D5985">
      <w:pPr>
        <w:pStyle w:val="Tijeloteksta"/>
        <w:jc w:val="left"/>
      </w:pPr>
    </w:p>
    <w:sectPr w:rsidR="002D5985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07679" w:rsidR="00407679">
      <w:r>
        <w:separator/>
      </w:r>
    </w:p>
  </w:endnote>
  <w:endnote w:id="0" w:type="continuationSeparator">
    <w:p w:rsidRDefault="00407679" w:rsidR="004076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07679" w:rsidR="00407679">
      <w:r>
        <w:separator/>
      </w:r>
    </w:p>
  </w:footnote>
  <w:footnote w:id="0" w:type="continuationSeparator">
    <w:p w:rsidRDefault="00407679" w:rsidR="0040767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E5661" w:rsidR="00DE566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D68EC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DE5661" w:rsidP="00935EEC" w:rsidR="00935EEC">
    <w:pPr>
      <w:jc w:val="right"/>
    </w:pPr>
    <w:r>
      <w:tab/>
    </w:r>
    <w:r>
      <w:tab/>
    </w:r>
    <w:r w:rsidR="00935EEC">
      <w:t>4 St-</w:t>
    </w:r>
    <w:r w:rsidR="00C55413">
      <w:t>685</w:t>
    </w:r>
    <w:r w:rsidR="00D83661">
      <w:t>/18-</w:t>
    </w:r>
    <w:r w:rsidR="00C55413">
      <w:t>8</w:t>
    </w:r>
  </w:p>
  <w:p w:rsidRDefault="00935EEC" w:rsidP="00935EEC" w:rsidR="00DE5661">
    <w:pPr>
      <w:pStyle w:val="Zaglavlje"/>
      <w:tabs>
        <w:tab w:pos="7260" w:val="left"/>
      </w:tabs>
    </w:pP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444F3ED7"/>
    <w:multiLevelType w:val="hybridMultilevel"/>
    <w:tmpl w:val="7C9E26A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F92418B"/>
    <w:multiLevelType w:val="hybridMultilevel"/>
    <w:tmpl w:val="59BA944E"/>
    <w:lvl w:tplc="F6AEF94A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b w:val="false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242C5"/>
    <w:rsid w:val="00036EE7"/>
    <w:rsid w:val="0005396D"/>
    <w:rsid w:val="00070D0F"/>
    <w:rsid w:val="00094230"/>
    <w:rsid w:val="000C20F1"/>
    <w:rsid w:val="000E414B"/>
    <w:rsid w:val="000F2CEE"/>
    <w:rsid w:val="0010785A"/>
    <w:rsid w:val="00125C68"/>
    <w:rsid w:val="001309A4"/>
    <w:rsid w:val="0013209D"/>
    <w:rsid w:val="00133EE5"/>
    <w:rsid w:val="0016016C"/>
    <w:rsid w:val="001608AA"/>
    <w:rsid w:val="00163019"/>
    <w:rsid w:val="001726B9"/>
    <w:rsid w:val="001815D4"/>
    <w:rsid w:val="0019752C"/>
    <w:rsid w:val="001A0170"/>
    <w:rsid w:val="001A6201"/>
    <w:rsid w:val="001B1A0B"/>
    <w:rsid w:val="001B5E31"/>
    <w:rsid w:val="001E75FC"/>
    <w:rsid w:val="002029E7"/>
    <w:rsid w:val="002142C7"/>
    <w:rsid w:val="00214478"/>
    <w:rsid w:val="00223C8E"/>
    <w:rsid w:val="0028350B"/>
    <w:rsid w:val="00290B77"/>
    <w:rsid w:val="00291B9C"/>
    <w:rsid w:val="002D5985"/>
    <w:rsid w:val="002D77B4"/>
    <w:rsid w:val="002F1377"/>
    <w:rsid w:val="00313F98"/>
    <w:rsid w:val="00316834"/>
    <w:rsid w:val="00316E40"/>
    <w:rsid w:val="00327B99"/>
    <w:rsid w:val="00345815"/>
    <w:rsid w:val="00347D31"/>
    <w:rsid w:val="00366021"/>
    <w:rsid w:val="00377AF1"/>
    <w:rsid w:val="00386AD3"/>
    <w:rsid w:val="003B010B"/>
    <w:rsid w:val="003E08E5"/>
    <w:rsid w:val="003E147C"/>
    <w:rsid w:val="003E3A0B"/>
    <w:rsid w:val="004011EC"/>
    <w:rsid w:val="00407679"/>
    <w:rsid w:val="00447FD2"/>
    <w:rsid w:val="004806AD"/>
    <w:rsid w:val="004952D7"/>
    <w:rsid w:val="00497410"/>
    <w:rsid w:val="004B741D"/>
    <w:rsid w:val="004C5B9D"/>
    <w:rsid w:val="004D6D25"/>
    <w:rsid w:val="004E5065"/>
    <w:rsid w:val="004E7CD5"/>
    <w:rsid w:val="004F25AD"/>
    <w:rsid w:val="00500BBD"/>
    <w:rsid w:val="00524CC6"/>
    <w:rsid w:val="00555D95"/>
    <w:rsid w:val="0055624C"/>
    <w:rsid w:val="00556377"/>
    <w:rsid w:val="005601BF"/>
    <w:rsid w:val="00576EA0"/>
    <w:rsid w:val="00597F65"/>
    <w:rsid w:val="005A1D35"/>
    <w:rsid w:val="005A3E5A"/>
    <w:rsid w:val="005A54CF"/>
    <w:rsid w:val="005A7923"/>
    <w:rsid w:val="005B403D"/>
    <w:rsid w:val="005D4764"/>
    <w:rsid w:val="005E5805"/>
    <w:rsid w:val="005E7218"/>
    <w:rsid w:val="00607E75"/>
    <w:rsid w:val="00615950"/>
    <w:rsid w:val="00615FE6"/>
    <w:rsid w:val="006235FB"/>
    <w:rsid w:val="00651E04"/>
    <w:rsid w:val="00660D00"/>
    <w:rsid w:val="00665A1B"/>
    <w:rsid w:val="006836C9"/>
    <w:rsid w:val="006A52A2"/>
    <w:rsid w:val="006A56C2"/>
    <w:rsid w:val="006C078C"/>
    <w:rsid w:val="006C2276"/>
    <w:rsid w:val="006C6777"/>
    <w:rsid w:val="006D64E6"/>
    <w:rsid w:val="0071514F"/>
    <w:rsid w:val="007242CD"/>
    <w:rsid w:val="00725641"/>
    <w:rsid w:val="007263EB"/>
    <w:rsid w:val="00745EEF"/>
    <w:rsid w:val="0074711B"/>
    <w:rsid w:val="00751A93"/>
    <w:rsid w:val="0075382B"/>
    <w:rsid w:val="0077725F"/>
    <w:rsid w:val="00786C05"/>
    <w:rsid w:val="007C1241"/>
    <w:rsid w:val="007C7E62"/>
    <w:rsid w:val="0080666F"/>
    <w:rsid w:val="00821E1D"/>
    <w:rsid w:val="00845777"/>
    <w:rsid w:val="00845CBB"/>
    <w:rsid w:val="00850A85"/>
    <w:rsid w:val="008737C5"/>
    <w:rsid w:val="00891BF4"/>
    <w:rsid w:val="008F68B8"/>
    <w:rsid w:val="009001D6"/>
    <w:rsid w:val="00906032"/>
    <w:rsid w:val="00926DED"/>
    <w:rsid w:val="00935547"/>
    <w:rsid w:val="00935EEC"/>
    <w:rsid w:val="009505E8"/>
    <w:rsid w:val="00951A3C"/>
    <w:rsid w:val="00965A37"/>
    <w:rsid w:val="00994095"/>
    <w:rsid w:val="0099715B"/>
    <w:rsid w:val="00997832"/>
    <w:rsid w:val="009B0969"/>
    <w:rsid w:val="009C13EB"/>
    <w:rsid w:val="009F08A1"/>
    <w:rsid w:val="00A0258F"/>
    <w:rsid w:val="00A025E8"/>
    <w:rsid w:val="00A07AC6"/>
    <w:rsid w:val="00A15670"/>
    <w:rsid w:val="00A23173"/>
    <w:rsid w:val="00A26E0B"/>
    <w:rsid w:val="00A402F9"/>
    <w:rsid w:val="00A47666"/>
    <w:rsid w:val="00A70765"/>
    <w:rsid w:val="00A7617B"/>
    <w:rsid w:val="00A87884"/>
    <w:rsid w:val="00AB56F9"/>
    <w:rsid w:val="00AF0E4E"/>
    <w:rsid w:val="00AF3F85"/>
    <w:rsid w:val="00B00E84"/>
    <w:rsid w:val="00B32D98"/>
    <w:rsid w:val="00B94A89"/>
    <w:rsid w:val="00BA690C"/>
    <w:rsid w:val="00BC33DE"/>
    <w:rsid w:val="00BF5028"/>
    <w:rsid w:val="00BF5580"/>
    <w:rsid w:val="00C008D6"/>
    <w:rsid w:val="00C15361"/>
    <w:rsid w:val="00C45E7F"/>
    <w:rsid w:val="00C473BD"/>
    <w:rsid w:val="00C55413"/>
    <w:rsid w:val="00C9197B"/>
    <w:rsid w:val="00CA5EA9"/>
    <w:rsid w:val="00CB7AB0"/>
    <w:rsid w:val="00CF4431"/>
    <w:rsid w:val="00CF53A8"/>
    <w:rsid w:val="00D178DC"/>
    <w:rsid w:val="00D47883"/>
    <w:rsid w:val="00D576FB"/>
    <w:rsid w:val="00D64559"/>
    <w:rsid w:val="00D73015"/>
    <w:rsid w:val="00D83661"/>
    <w:rsid w:val="00D85A5F"/>
    <w:rsid w:val="00D86163"/>
    <w:rsid w:val="00D86D66"/>
    <w:rsid w:val="00DC7BF5"/>
    <w:rsid w:val="00DD68C2"/>
    <w:rsid w:val="00DD68EC"/>
    <w:rsid w:val="00DD6DE4"/>
    <w:rsid w:val="00DE5661"/>
    <w:rsid w:val="00DE58F9"/>
    <w:rsid w:val="00E11F11"/>
    <w:rsid w:val="00E1321F"/>
    <w:rsid w:val="00E171AF"/>
    <w:rsid w:val="00E237D5"/>
    <w:rsid w:val="00E430E2"/>
    <w:rsid w:val="00E43272"/>
    <w:rsid w:val="00E45476"/>
    <w:rsid w:val="00E55AA4"/>
    <w:rsid w:val="00E822EE"/>
    <w:rsid w:val="00E92E59"/>
    <w:rsid w:val="00EA5625"/>
    <w:rsid w:val="00EB1391"/>
    <w:rsid w:val="00EB3AC0"/>
    <w:rsid w:val="00EB3D75"/>
    <w:rsid w:val="00EC103F"/>
    <w:rsid w:val="00ED0232"/>
    <w:rsid w:val="00ED271E"/>
    <w:rsid w:val="00ED29D8"/>
    <w:rsid w:val="00EE02D7"/>
    <w:rsid w:val="00EE5545"/>
    <w:rsid w:val="00EE602F"/>
    <w:rsid w:val="00EF4BCC"/>
    <w:rsid w:val="00EF5439"/>
    <w:rsid w:val="00F1595D"/>
    <w:rsid w:val="00F618C3"/>
    <w:rsid w:val="00F61B56"/>
    <w:rsid w:val="00F76EF7"/>
    <w:rsid w:val="00F80660"/>
    <w:rsid w:val="00F8686C"/>
    <w:rsid w:val="00FE7837"/>
    <w:rsid w:val="00FF7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Odlomakpopisa" w:type="paragraph">
    <w:name w:val="List Paragraph"/>
    <w:basedOn w:val="Normal"/>
    <w:uiPriority w:val="34"/>
    <w:qFormat/>
    <w:rsid w:val="002F137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D68E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DD68EC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DD68EC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D68EC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D68EC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Odlomakpopisa" w:type="paragraph">
    <w:name w:val="List Paragraph"/>
    <w:basedOn w:val="Normal"/>
    <w:uiPriority w:val="34"/>
    <w:qFormat/>
    <w:rsid w:val="002F137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D68E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DD68EC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DD68EC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D68EC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D68EC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92263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listopada 2018.</izvorni_sadrzaj>
    <derivirana_varijabla naziv="DomainObject.DatumDonosenjaOdluke_1">3.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685</izvorni_sadrzaj>
    <derivirana_varijabla naziv="DomainObject.Predmet.Broj_1">685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2018.</izvorni_sadrzaj>
    <derivirana_varijabla naziv="DomainObject.Predmet.DatumOsnivanja_1">18.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St-685/2018</izvorni_sadrzaj>
    <derivirana_varijabla naziv="DomainObject.Predmet.OznakaBroj_1">St-685/2018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FASADE ČAKARUN j.d.o.o. za građevinu</izvorni_sadrzaj>
    <derivirana_varijabla naziv="DomainObject.Predmet.ProtustrankaFormated_1">  FASADE ČAKARUN j.d.o.o. za građevinu</derivirana_varijabla>
  </DomainObject.Predmet.ProtustrankaFormated>
  <DomainObject.Predmet.ProtustrankaFormatedOIB>
    <izvorni_sadrzaj>  FASADE ČAKARUN j.d.o.o. za građevinu, OIB 14078368838</izvorni_sadrzaj>
    <derivirana_varijabla naziv="DomainObject.Predmet.ProtustrankaFormatedOIB_1">  FASADE ČAKARUN j.d.o.o. za građevinu, OIB 14078368838</derivirana_varijabla>
  </DomainObject.Predmet.ProtustrankaFormatedOIB>
  <DomainObject.Predmet.ProtustrankaFormatedWithAdress>
    <izvorni_sadrzaj> FASADE ČAKARUN j.d.o.o. za građevinu, Furjanićka ulica 25, 10000 Zagreb</izvorni_sadrzaj>
    <derivirana_varijabla naziv="DomainObject.Predmet.ProtustrankaFormatedWithAdress_1"> FASADE ČAKARUN j.d.o.o. za građevinu, Furjanićka ulica 25, 10000 Zagreb</derivirana_varijabla>
  </DomainObject.Predmet.ProtustrankaFormatedWithAdress>
  <DomainObject.Predmet.ProtustrankaFormatedWithAdressOIB>
    <izvorni_sadrzaj> FASADE ČAKARUN j.d.o.o. za građevinu, OIB 14078368838, Furjanićka ulica 25, 10000 Zagreb</izvorni_sadrzaj>
    <derivirana_varijabla naziv="DomainObject.Predmet.ProtustrankaFormatedWithAdressOIB_1"> FASADE ČAKARUN j.d.o.o. za građevinu, OIB 14078368838, Furjanićka ulica 25, 10000 Zagreb</derivirana_varijabla>
  </DomainObject.Predmet.ProtustrankaFormatedWithAdressOIB>
  <DomainObject.Predmet.ProtustrankaWithAdress>
    <izvorni_sadrzaj>FASADE ČAKARUN j.d.o.o. za građevinu Furjanićka ulica 25, 10000 Zagreb</izvorni_sadrzaj>
    <derivirana_varijabla naziv="DomainObject.Predmet.ProtustrankaWithAdress_1">FASADE ČAKARUN j.d.o.o. za građevinu Furjanićka ulica 25, 10000 Zagreb</derivirana_varijabla>
  </DomainObject.Predmet.ProtustrankaWithAdress>
  <DomainObject.Predmet.ProtustrankaWithAdressOIB>
    <izvorni_sadrzaj>FASADE ČAKARUN j.d.o.o. za građevinu, OIB 14078368838, Furjanićka ulica 25, 10000 Zagreb</izvorni_sadrzaj>
    <derivirana_varijabla naziv="DomainObject.Predmet.ProtustrankaWithAdressOIB_1">FASADE ČAKARUN j.d.o.o. za građevinu, OIB 14078368838, Furjanićka ulica 25, 10000 Zagreb</derivirana_varijabla>
  </DomainObject.Predmet.ProtustrankaWithAdressOIB>
  <DomainObject.Predmet.ProtustrankaNazivFormated>
    <izvorni_sadrzaj>FASADE ČAKARUN j.d.o.o. za građevinu</izvorni_sadrzaj>
    <derivirana_varijabla naziv="DomainObject.Predmet.ProtustrankaNazivFormated_1">FASADE ČAKARUN j.d.o.o. za građevinu</derivirana_varijabla>
  </DomainObject.Predmet.ProtustrankaNazivFormated>
  <DomainObject.Predmet.ProtustrankaNazivFormatedOIB>
    <izvorni_sadrzaj>FASADE ČAKARUN j.d.o.o. za građevinu, OIB 14078368838</izvorni_sadrzaj>
    <derivirana_varijabla naziv="DomainObject.Predmet.ProtustrankaNazivFormatedOIB_1">FASADE ČAKARUN j.d.o.o. za građevinu, OIB 14078368838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FASADE ČAKARUN j.d.o.o. za građevinu</item>
    </izvorni_sadrzaj>
    <derivirana_varijabla naziv="DomainObject.Predmet.ProtuStrankaListFormated_1">
      <item>FASADE ČAKARUN j.d.o.o. za građevinu</item>
    </derivirana_varijabla>
  </DomainObject.Predmet.ProtuStrankaListFormated>
  <DomainObject.Predmet.ProtuStrankaListFormatedOIB>
    <izvorni_sadrzaj>
      <item>FASADE ČAKARUN j.d.o.o. za građevinu, OIB 14078368838</item>
    </izvorni_sadrzaj>
    <derivirana_varijabla naziv="DomainObject.Predmet.ProtuStrankaListFormatedOIB_1">
      <item>FASADE ČAKARUN j.d.o.o. za građevinu, OIB 14078368838</item>
    </derivirana_varijabla>
  </DomainObject.Predmet.ProtuStrankaListFormatedOIB>
  <DomainObject.Predmet.ProtuStrankaListFormatedWithAdress>
    <izvorni_sadrzaj>
      <item>FASADE ČAKARUN j.d.o.o. za građevinu, Furjanićka ulica 25, 10000 Zagreb</item>
    </izvorni_sadrzaj>
    <derivirana_varijabla naziv="DomainObject.Predmet.ProtuStrankaListFormatedWithAdress_1">
      <item>FASADE ČAKARUN j.d.o.o. za građevinu, Furjanićka ulica 25, 10000 Zagreb</item>
    </derivirana_varijabla>
  </DomainObject.Predmet.ProtuStrankaListFormatedWithAdress>
  <DomainObject.Predmet.ProtuStrankaListFormatedWithAdressOIB>
    <izvorni_sadrzaj>
      <item>FASADE ČAKARUN j.d.o.o. za građevinu, OIB 14078368838, Furjanićka ulica 25, 10000 Zagreb</item>
    </izvorni_sadrzaj>
    <derivirana_varijabla naziv="DomainObject.Predmet.ProtuStrankaListFormatedWithAdressOIB_1">
      <item>FASADE ČAKARUN j.d.o.o. za građevinu, OIB 14078368838, Furjanićka ulica 25, 10000 Zagreb</item>
    </derivirana_varijabla>
  </DomainObject.Predmet.ProtuStrankaListFormatedWithAdressOIB>
  <DomainObject.Predmet.ProtuStrankaListNazivFormated>
    <izvorni_sadrzaj>
      <item>FASADE ČAKARUN j.d.o.o. za građevinu</item>
    </izvorni_sadrzaj>
    <derivirana_varijabla naziv="DomainObject.Predmet.ProtuStrankaListNazivFormated_1">
      <item>FASADE ČAKARUN j.d.o.o. za građevinu</item>
    </derivirana_varijabla>
  </DomainObject.Predmet.ProtuStrankaListNazivFormated>
  <DomainObject.Predmet.ProtuStrankaListNazivFormatedOIB>
    <izvorni_sadrzaj>
      <item>FASADE ČAKARUN j.d.o.o. za građevinu, OIB 14078368838</item>
    </izvorni_sadrzaj>
    <derivirana_varijabla naziv="DomainObject.Predmet.ProtuStrankaListNazivFormatedOIB_1">
      <item>FASADE ČAKARUN j.d.o.o. za građevinu, OIB 14078368838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listopada 2018.</izvorni_sadrzaj>
    <derivirana_varijabla naziv="DomainObject.Datum_1">3.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FASADE ČAKARUN j.d.o.o. za građevinu</izvorni_sadrzaj>
    <derivirana_varijabla naziv="DomainObject.Predmet.ProtustrankaIDrugi_1">FASADE ČAKARUN j.d.o.o. za građevinu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FASADE ČAKARUN j.d.o.o. za građevinu, OIB 14078368838, Furjanićka ulica 25, 10000 Zagreb</izvorni_sadrzaj>
    <derivirana_varijabla naziv="DomainObject.Predmet.ProtustrankaIDrugiAdressOIB_1">FASADE ČAKARUN j.d.o.o. za građevinu, OIB 14078368838, Furjanićka ulica 25,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FASADE ČAKARUN j.d.o.o. za građevinu</item>
      <item>FINA Regionalni centar Zagreb</item>
    </izvorni_sadrzaj>
    <derivirana_varijabla naziv="DomainObject.Predmet.SudioniciListNaziv_1">
      <item>FASADE ČAKARUN j.d.o.o. za građevinu</item>
      <item>FINA Regionalni centar Zagreb</item>
    </derivirana_varijabla>
  </DomainObject.Predmet.SudioniciListNaziv>
  <DomainObject.Predmet.SudioniciListAdressOIB>
    <izvorni_sadrzaj>
      <item>FASADE ČAKARUN j.d.o.o. za građevinu, OIB 14078368838, Furjanićka ulica 25,10000 Zagreb</item>
      <item>FINA Regionalni centar Zagreb, OIB 85821130368, Trg svibanjskih žrtava 1995. br. 1,10000 Zagreb</item>
    </izvorni_sadrzaj>
    <derivirana_varijabla naziv="DomainObject.Predmet.SudioniciListAdressOIB_1">
      <item>FASADE ČAKARUN j.d.o.o. za građevinu, OIB 14078368838, Furjanićka ulica 25,10000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14078368838</item>
      <item>, OIB 85821130368</item>
    </izvorni_sadrzaj>
    <derivirana_varijabla naziv="DomainObject.Predmet.SudioniciListNazivOIB_1">
      <item>, OIB 14078368838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Zdenko Bešlić, OIB 40568270984, P. Krešimira IV. br. 4 Slavonski Brod</item>
    </izvorni_sadrzaj>
    <derivirana_varijabla naziv="DomainObject.Predmet.StecajniUpraviteljiListAddressOIB_1">
      <item>Zdenko Bešlić, OIB 40568270984, P. Krešimira IV. br. 4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AB3420F-6576-4026-960E-E1D3024E92F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461</properties:Words>
  <properties:Characters>2551</properties:Characters>
  <properties:Lines>86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3205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2018-10-03T06:49:00Z</dcterms:created>
  <dc:creator>hermanj</dc:creator>
  <cp:lastModifiedBy>Darija Miličević</cp:lastModifiedBy>
  <cp:lastPrinted>2017-08-30T12:00:00Z</cp:lastPrinted>
  <dcterms:modified xmlns:xsi="http://www.w3.org/2001/XMLSchema-instance" xsi:type="dcterms:W3CDTF">2018-10-03T07:25:00Z</dcterms:modified>
  <cp:revision>3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(Bešlić Z..docx)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