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ecb5" w14:paraId="ba0ecb5" w:rsidRDefault="00A6454D" w:rsidP="00A6454D" w:rsidR="00A6454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4D" w:rsidP="00A6454D" w:rsidR="00A6454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6454D" w:rsidP="00A6454D" w:rsidR="00A645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6454D" w:rsidP="00A6454D" w:rsidR="00A645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6454D" w:rsidP="00A6454D" w:rsidR="00A6454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6454D" w:rsidP="00A6454D" w:rsidR="00A6454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6454D" w:rsidP="00A6454D" w:rsidR="00A6454D" w:rsidRPr="005D578C">
      <w:pPr>
        <w:jc w:val="center"/>
        <w:rPr>
          <w:rFonts w:cs="Times New Roman" w:eastAsia="Times New Roman"/>
          <w:szCs w:val="24"/>
        </w:rPr>
      </w:pPr>
    </w:p>
    <w:p w:rsidRDefault="00A6454D" w:rsidP="00A6454D" w:rsidR="00A645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6454D" w:rsidP="00A6454D" w:rsidR="00A6454D" w:rsidRPr="005D578C">
      <w:pPr>
        <w:rPr>
          <w:rFonts w:cs="Times New Roman" w:eastAsia="Times New Roman"/>
          <w:szCs w:val="24"/>
        </w:rPr>
      </w:pPr>
    </w:p>
    <w:p w:rsidRDefault="00E31665" w:rsidP="00A6454D" w:rsidR="00A6454D">
      <w:pPr>
        <w:ind w:firstLine="708"/>
        <w:rPr>
          <w:rFonts w:cs="Times New Roman" w:eastAsia="Times New Roman"/>
          <w:szCs w:val="24"/>
        </w:rPr>
      </w:pPr>
      <w:r w:rsidRPr="00E31665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A6454D" w:rsidRPr="00E31665">
        <w:rPr>
          <w:rFonts w:cs="Times New Roman" w:eastAsia="Times New Roman"/>
          <w:szCs w:val="24"/>
        </w:rPr>
        <w:t>,</w:t>
      </w:r>
      <w:r w:rsidR="00A6454D" w:rsidRPr="00E31665">
        <w:t xml:space="preserve"> </w:t>
      </w:r>
      <w:r w:rsidR="00A6454D" w:rsidRPr="00E31665">
        <w:rPr>
          <w:rFonts w:cs="Times New Roman" w:eastAsia="Times New Roman"/>
          <w:szCs w:val="24"/>
        </w:rPr>
        <w:t>u skraćenom</w:t>
      </w:r>
      <w:r w:rsidR="00A6454D">
        <w:rPr>
          <w:rFonts w:cs="Times New Roman" w:eastAsia="Times New Roman"/>
          <w:szCs w:val="24"/>
        </w:rPr>
        <w:t xml:space="preserve"> stečajnom postupku nad </w:t>
      </w:r>
      <w:r w:rsidR="00A6454D" w:rsidRPr="005D578C">
        <w:rPr>
          <w:rFonts w:cs="Times New Roman" w:eastAsia="Times New Roman"/>
          <w:szCs w:val="24"/>
        </w:rPr>
        <w:t>pravnom osobom (dužnikom)</w:t>
      </w:r>
      <w:r w:rsidR="00A6454D">
        <w:rPr>
          <w:rFonts w:cs="Times New Roman" w:eastAsia="Times New Roman"/>
          <w:szCs w:val="24"/>
        </w:rPr>
        <w:t xml:space="preserve"> GRAĐEVINAR HALITAJ d. o. o. Krničari (Općina Žminj), Krničari 5, OIB 04657989183, MBS 040273827, povodom zahtjeva </w:t>
      </w:r>
      <w:r w:rsidR="00A6454D" w:rsidRPr="008C0525">
        <w:rPr>
          <w:rFonts w:cs="Times New Roman" w:eastAsia="Times New Roman"/>
          <w:szCs w:val="24"/>
        </w:rPr>
        <w:t xml:space="preserve">Financijske agencije, </w:t>
      </w:r>
      <w:r w:rsidR="00A6454D">
        <w:rPr>
          <w:rFonts w:cs="Times New Roman" w:eastAsia="Times New Roman"/>
          <w:szCs w:val="24"/>
        </w:rPr>
        <w:t xml:space="preserve">OIB 85821130368, </w:t>
      </w:r>
      <w:r w:rsidR="00A6454D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A6454D">
        <w:rPr>
          <w:rFonts w:cs="Times New Roman" w:eastAsia="Times New Roman"/>
          <w:szCs w:val="24"/>
        </w:rPr>
        <w:t xml:space="preserve">Pula, </w:t>
      </w:r>
      <w:r w:rsidR="00A6454D" w:rsidRPr="008C0525">
        <w:rPr>
          <w:rFonts w:cs="Times New Roman" w:eastAsia="Times New Roman"/>
          <w:szCs w:val="24"/>
        </w:rPr>
        <w:t>Giardini 5,</w:t>
      </w:r>
      <w:r w:rsidR="00A6454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</w:t>
      </w:r>
      <w:r w:rsidR="00A6454D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A6454D">
        <w:rPr>
          <w:rFonts w:cs="Times New Roman" w:eastAsia="Times New Roman"/>
          <w:szCs w:val="24"/>
        </w:rPr>
        <w:t xml:space="preserve"> 2016.</w:t>
      </w:r>
    </w:p>
    <w:p w:rsidRDefault="00A6454D" w:rsidP="00A6454D" w:rsidR="00A6454D" w:rsidRPr="005D578C">
      <w:pPr>
        <w:rPr>
          <w:rFonts w:cs="Times New Roman" w:eastAsia="Times New Roman"/>
          <w:szCs w:val="24"/>
        </w:rPr>
      </w:pPr>
    </w:p>
    <w:p w:rsidRDefault="00A6454D" w:rsidP="00A6454D" w:rsidR="00A645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6454D" w:rsidP="00A6454D" w:rsidR="00A6454D" w:rsidRPr="005D578C">
      <w:pPr>
        <w:rPr>
          <w:rFonts w:cs="Times New Roman" w:eastAsia="Times New Roman"/>
          <w:szCs w:val="24"/>
        </w:rPr>
      </w:pPr>
    </w:p>
    <w:p w:rsidRDefault="00A6454D" w:rsidP="00A6454D" w:rsidR="00A6454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GRAĐEVINAR HALITAJ d. o. o. Krničari (Općina Žminj), Krničari 5,</w:t>
      </w:r>
      <w:r w:rsidR="00D91E0F">
        <w:rPr>
          <w:rFonts w:cs="Times New Roman" w:eastAsia="Times New Roman"/>
          <w:szCs w:val="24"/>
        </w:rPr>
        <w:t xml:space="preserve"> OIB 04657989183, MBS 040273827</w:t>
      </w:r>
      <w:r>
        <w:rPr>
          <w:rFonts w:cs="Times New Roman" w:eastAsia="Times New Roman"/>
          <w:szCs w:val="24"/>
        </w:rPr>
        <w:t>.</w:t>
      </w:r>
    </w:p>
    <w:p w:rsidRDefault="00A6454D" w:rsidP="00A6454D" w:rsidR="00A6454D" w:rsidRPr="005D578C">
      <w:pPr>
        <w:rPr>
          <w:rFonts w:cs="Times New Roman" w:eastAsia="Times New Roman"/>
          <w:szCs w:val="24"/>
        </w:rPr>
      </w:pPr>
    </w:p>
    <w:p w:rsidRDefault="00A6454D" w:rsidP="00A6454D" w:rsidR="00A6454D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Ivan Gjurašić iz Zagreba, Petrinjska 28, OIB 66025260916. </w:t>
      </w:r>
    </w:p>
    <w:p w:rsidRDefault="00A6454D" w:rsidP="00A6454D" w:rsidR="00A6454D">
      <w:pPr>
        <w:ind w:firstLine="708"/>
        <w:rPr>
          <w:rFonts w:cs="Times New Roman" w:eastAsia="Times New Roman"/>
          <w:szCs w:val="20"/>
        </w:rPr>
      </w:pPr>
    </w:p>
    <w:p w:rsidRDefault="00A6454D" w:rsidP="00A6454D" w:rsidR="00A64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GRAĐEVINAR HALITAJ d. o. o. Krničari (Općina Žminj), Krničari 5, OIB 04657989183, MBS 040273827.</w:t>
      </w:r>
    </w:p>
    <w:p w:rsidRDefault="00A6454D" w:rsidP="00A6454D" w:rsidR="00A6454D">
      <w:pPr>
        <w:rPr>
          <w:rFonts w:cs="Times New Roman" w:eastAsia="Times New Roman"/>
          <w:szCs w:val="24"/>
        </w:rPr>
      </w:pPr>
    </w:p>
    <w:p w:rsidRDefault="00A6454D" w:rsidP="00A6454D" w:rsidR="00A64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GRAĐEVINAR HALITAJ d. o. o. Krničari (Općina Žminj), Krničari 5, OIB 04657989183, MBS 040273827.</w:t>
      </w:r>
    </w:p>
    <w:p w:rsidRDefault="00A6454D" w:rsidP="00A6454D" w:rsidR="00A6454D">
      <w:pPr>
        <w:rPr>
          <w:rFonts w:cs="Times New Roman" w:eastAsia="Times New Roman"/>
          <w:szCs w:val="24"/>
        </w:rPr>
      </w:pPr>
    </w:p>
    <w:p w:rsidRDefault="00A6454D" w:rsidP="00A6454D" w:rsidR="00A6454D" w:rsidRPr="005D578C">
      <w:pPr>
        <w:rPr>
          <w:rFonts w:cs="Times New Roman" w:eastAsia="Times New Roman"/>
          <w:szCs w:val="24"/>
        </w:rPr>
      </w:pPr>
    </w:p>
    <w:p w:rsidRDefault="00A6454D" w:rsidP="00A6454D" w:rsidR="00A6454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6454D" w:rsidP="00A6454D" w:rsidR="00A6454D">
      <w:pPr>
        <w:ind w:firstLine="708"/>
        <w:rPr>
          <w:rFonts w:cs="Times New Roman" w:eastAsia="Times New Roman"/>
          <w:szCs w:val="24"/>
        </w:rPr>
      </w:pPr>
    </w:p>
    <w:p w:rsidRDefault="00A6454D" w:rsidP="00A6454D" w:rsidR="00A645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GRAĐEVINAR HALITAJ d. o. o. Krničari (Općina Žminj).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St-798/2015-3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6454D" w:rsidP="00A6454D" w:rsidR="00A6454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6454D" w:rsidP="00A6454D" w:rsidR="00A6454D" w:rsidRPr="005D578C">
      <w:pPr>
        <w:rPr>
          <w:rFonts w:cs="Times New Roman" w:eastAsia="Times New Roman"/>
          <w:szCs w:val="24"/>
        </w:rPr>
      </w:pPr>
    </w:p>
    <w:p w:rsidRDefault="00A6454D" w:rsidP="00A6454D" w:rsidR="00A645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3D2707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3D270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F2F81" w:rsidP="002F2F81" w:rsidR="002F2F81">
      <w:pPr>
        <w:rPr>
          <w:rFonts w:cs="Times New Roman" w:eastAsia="Times New Roman"/>
          <w:szCs w:val="24"/>
        </w:rPr>
      </w:pPr>
    </w:p>
    <w:p w:rsidRDefault="00A6454D" w:rsidP="002F2F81" w:rsidR="00A645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6454D" w:rsidP="002F2F81" w:rsidR="00A6454D" w:rsidRPr="005D578C">
      <w:pPr>
        <w:ind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16322">
        <w:rPr>
          <w:rFonts w:cs="Times New Roman" w:eastAsia="Times New Roman"/>
          <w:szCs w:val="24"/>
        </w:rPr>
        <w:t>, v.r.</w:t>
      </w:r>
    </w:p>
    <w:p w:rsidRDefault="00A6454D" w:rsidP="00A6454D" w:rsidR="00A6454D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6454D" w:rsidP="00A6454D" w:rsidR="00A6454D" w:rsidRPr="005D578C">
      <w:pPr>
        <w:jc w:val="left"/>
        <w:rPr>
          <w:rFonts w:cs="Times New Roman" w:eastAsia="Times New Roman"/>
          <w:szCs w:val="24"/>
        </w:rPr>
      </w:pPr>
    </w:p>
    <w:p w:rsidRDefault="00A6454D" w:rsidP="00A6454D" w:rsidR="00A645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6454D" w:rsidP="00A6454D" w:rsidR="00A6454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6454D" w:rsidP="00A6454D" w:rsidR="00A6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6454D" w:rsidP="00A6454D" w:rsidR="00A6454D">
      <w:pPr>
        <w:rPr>
          <w:rFonts w:cs="Times New Roman" w:eastAsia="Times New Roman"/>
          <w:szCs w:val="24"/>
        </w:rPr>
      </w:pPr>
    </w:p>
    <w:p w:rsidRDefault="00A6454D" w:rsidP="00A6454D" w:rsidR="00A6454D" w:rsidRPr="005D578C">
      <w:pPr>
        <w:rPr>
          <w:rFonts w:cs="Times New Roman" w:eastAsia="Times New Roman"/>
          <w:szCs w:val="24"/>
        </w:rPr>
      </w:pPr>
    </w:p>
    <w:p w:rsidRDefault="00A6454D" w:rsidP="00A6454D" w:rsidR="00A645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6454D" w:rsidP="00A6454D" w:rsidR="00A6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6454D" w:rsidP="00A6454D" w:rsidR="00A6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GRAĐEVINAR HALITAJ d. o. o. Krničari (Općina Žminj), Krničari 5, </w:t>
      </w:r>
    </w:p>
    <w:p w:rsidRDefault="008A4997" w:rsidP="00A6454D" w:rsidR="00A6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</w:t>
      </w:r>
      <w:r w:rsidR="00A6454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a</w:t>
      </w:r>
      <w:r w:rsidR="00A6454D">
        <w:rPr>
          <w:rFonts w:cs="Times New Roman" w:eastAsia="Times New Roman"/>
          <w:szCs w:val="24"/>
        </w:rPr>
        <w:t xml:space="preserve"> za zastupanje dužnika – Xhavdet Halitaj, Krničari, Krničari bb, </w:t>
      </w:r>
    </w:p>
    <w:p w:rsidRDefault="00A6454D" w:rsidP="00A6454D" w:rsidR="00A6454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6454D" w:rsidP="00A6454D" w:rsidR="00A6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6454D" w:rsidP="00A6454D" w:rsidR="00A6454D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A6454D" w:rsidP="00A6454D" w:rsidR="00A6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6454D" w:rsidP="00A6454D" w:rsidR="00A6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6454D" w:rsidP="00A6454D" w:rsidR="00A6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6454D" w:rsidP="00A6454D" w:rsidR="00A6454D"/>
    <w:p w:rsidRDefault="00A6454D" w:rsidP="00A6454D" w:rsidR="00A6454D"/>
    <w:p w:rsidRDefault="00A6454D" w:rsidP="00A6454D" w:rsidR="00A6454D"/>
    <w:p w:rsidRDefault="00A6454D" w:rsidP="00A6454D" w:rsidR="00A6454D"/>
    <w:p w:rsidRDefault="00A6454D" w:rsidP="00A6454D" w:rsidR="00A6454D"/>
    <w:p w:rsidRDefault="00A6454D" w:rsidP="00A6454D" w:rsidR="00A6454D"/>
    <w:p w:rsidRDefault="00416322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54D" w:rsidP="00A6454D" w:rsidR="00A6454D">
      <w:r>
        <w:separator/>
      </w:r>
    </w:p>
  </w:endnote>
  <w:endnote w:id="0" w:type="continuationSeparator">
    <w:p w:rsidRDefault="00A6454D" w:rsidP="00A6454D" w:rsidR="00A64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54D" w:rsidP="00A6454D" w:rsidR="00A6454D">
      <w:r>
        <w:separator/>
      </w:r>
    </w:p>
  </w:footnote>
  <w:footnote w:id="0" w:type="continuationSeparator">
    <w:p w:rsidRDefault="00A6454D" w:rsidP="00A6454D" w:rsidR="00A64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54D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1632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St-798/2015-5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54D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St-798/2015-5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6930"/>
    <w:rsid w:val="002F2F81"/>
    <w:rsid w:val="003D2707"/>
    <w:rsid w:val="003D6930"/>
    <w:rsid w:val="00416322"/>
    <w:rsid w:val="0075528E"/>
    <w:rsid w:val="0079403F"/>
    <w:rsid w:val="008A4997"/>
    <w:rsid w:val="00A6454D"/>
    <w:rsid w:val="00D91E0F"/>
    <w:rsid w:val="00E3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4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45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6454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4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45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454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6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32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632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63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63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4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45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6454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4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45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454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6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32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632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63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63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St-798/2015</izvorni_sadrzaj>
    <derivirana_varijabla naziv="DomainObject.Predmet.OznakaBroj_1">St-798/2015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HALITAJ d.o.o. KRNIČARI</izvorni_sadrzaj>
    <derivirana_varijabla naziv="DomainObject.Predmet.ProtustrankaFormated_1">  GRAĐEVINAR HALITAJ d.o.o. KRNIČARI</derivirana_varijabla>
  </DomainObject.Predmet.ProtustrankaFormated>
  <DomainObject.Predmet.ProtustrankaFormatedOIB>
    <izvorni_sadrzaj>  GRAĐEVINAR HALITAJ d.o.o. KRNIČARI, OIB 04657989183</izvorni_sadrzaj>
    <derivirana_varijabla naziv="DomainObject.Predmet.ProtustrankaFormatedOIB_1">  GRAĐEVINAR HALITAJ d.o.o. KRNIČARI, OIB 04657989183</derivirana_varijabla>
  </DomainObject.Predmet.ProtustrankaFormatedOIB>
  <DomainObject.Predmet.ProtustrankaFormatedWithAdress>
    <izvorni_sadrzaj> GRAĐEVINAR HALITAJ d.o.o. KRNIČARI, Krničari 5, 52341 Krničari</izvorni_sadrzaj>
    <derivirana_varijabla naziv="DomainObject.Predmet.ProtustrankaFormatedWithAdress_1"> GRAĐEVINAR HALITAJ d.o.o. KRNIČARI, Krničari 5, 52341 Krničari</derivirana_varijabla>
  </DomainObject.Predmet.ProtustrankaFormatedWithAdress>
  <DomainObject.Predmet.ProtustrankaFormatedWithAdressOIB>
    <izvorni_sadrzaj> GRAĐEVINAR HALITAJ d.o.o. KRNIČARI, OIB 04657989183, Krničari 5, 52341 Krničari</izvorni_sadrzaj>
    <derivirana_varijabla naziv="DomainObject.Predmet.ProtustrankaFormatedWithAdressOIB_1"> GRAĐEVINAR HALITAJ d.o.o. KRNIČARI, OIB 04657989183, Krničari 5, 52341 Krničari</derivirana_varijabla>
  </DomainObject.Predmet.ProtustrankaFormatedWithAdressOIB>
  <DomainObject.Predmet.ProtustrankaWithAdress>
    <izvorni_sadrzaj>GRAĐEVINAR HALITAJ d.o.o. KRNIČARI Krničari 5, 52341 Krničari</izvorni_sadrzaj>
    <derivirana_varijabla naziv="DomainObject.Predmet.ProtustrankaWithAdress_1">GRAĐEVINAR HALITAJ d.o.o. KRNIČARI Krničari 5, 52341 Krničari</derivirana_varijabla>
  </DomainObject.Predmet.ProtustrankaWithAdress>
  <DomainObject.Predmet.ProtustrankaWithAdressOIB>
    <izvorni_sadrzaj>GRAĐEVINAR HALITAJ d.o.o. KRNIČARI, OIB 04657989183, Krničari 5, 52341 Krničari</izvorni_sadrzaj>
    <derivirana_varijabla naziv="DomainObject.Predmet.ProtustrankaWithAdressOIB_1">GRAĐEVINAR HALITAJ d.o.o. KRNIČARI, OIB 04657989183, Krničari 5, 52341 Krničari</derivirana_varijabla>
  </DomainObject.Predmet.ProtustrankaWithAdressOIB>
  <DomainObject.Predmet.ProtustrankaNazivFormated>
    <izvorni_sadrzaj>GRAĐEVINAR HALITAJ d.o.o. KRNIČARI</izvorni_sadrzaj>
    <derivirana_varijabla naziv="DomainObject.Predmet.ProtustrankaNazivFormated_1">GRAĐEVINAR HALITAJ d.o.o. KRNIČARI</derivirana_varijabla>
  </DomainObject.Predmet.ProtustrankaNazivFormated>
  <DomainObject.Predmet.ProtustrankaNazivFormatedOIB>
    <izvorni_sadrzaj>GRAĐEVINAR HALITAJ d.o.o. KRNIČARI, OIB 04657989183</izvorni_sadrzaj>
    <derivirana_varijabla naziv="DomainObject.Predmet.ProtustrankaNazivFormatedOIB_1">GRAĐEVINAR HALITAJ d.o.o. KRNIČARI, OIB 04657989183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2973.71</izvorni_sadrzaj>
    <derivirana_varijabla naziv="DomainObject.Predmet.TrenutnaVrijednost_1">2973.71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GRAĐEVINAR HALITAJ d.o.o. KRNIČARI</item>
    </izvorni_sadrzaj>
    <derivirana_varijabla naziv="DomainObject.Predmet.ProtuStrankaListFormated_1">
      <item>GRAĐEVINAR HALITAJ d.o.o. KRNIČARI</item>
    </derivirana_varijabla>
  </DomainObject.Predmet.ProtuStrankaListFormated>
  <DomainObject.Predmet.ProtuStrankaListFormatedOIB>
    <izvorni_sadrzaj>
      <item>GRAĐEVINAR HALITAJ d.o.o. KRNIČARI, OIB 04657989183</item>
    </izvorni_sadrzaj>
    <derivirana_varijabla naziv="DomainObject.Predmet.ProtuStrankaListFormatedOIB_1">
      <item>GRAĐEVINAR HALITAJ d.o.o. KRNIČARI, OIB 04657989183</item>
    </derivirana_varijabla>
  </DomainObject.Predmet.ProtuStrankaListFormatedOIB>
  <DomainObject.Predmet.ProtuStrankaListFormatedWithAdress>
    <izvorni_sadrzaj>
      <item>GRAĐEVINAR HALITAJ d.o.o. KRNIČARI, Krničari 5, 52341 Krničari</item>
    </izvorni_sadrzaj>
    <derivirana_varijabla naziv="DomainObject.Predmet.ProtuStrankaListFormatedWithAdress_1">
      <item>GRAĐEVINAR HALITAJ d.o.o. KRNIČARI, Krničari 5, 52341 Krničari</item>
    </derivirana_varijabla>
  </DomainObject.Predmet.ProtuStrankaListFormatedWithAdress>
  <DomainObject.Predmet.ProtuStrankaListFormatedWithAdressOIB>
    <izvorni_sadrzaj>
      <item>GRAĐEVINAR HALITAJ d.o.o. KRNIČARI, OIB 04657989183, Krničari 5, 52341 Krničari</item>
    </izvorni_sadrzaj>
    <derivirana_varijabla naziv="DomainObject.Predmet.ProtuStrankaListFormatedWithAdressOIB_1">
      <item>GRAĐEVINAR HALITAJ d.o.o. KRNIČARI, OIB 04657989183, Krničari 5, 52341 Krničari</item>
    </derivirana_varijabla>
  </DomainObject.Predmet.ProtuStrankaListFormatedWithAdressOIB>
  <DomainObject.Predmet.ProtuStrankaListNazivFormated>
    <izvorni_sadrzaj>
      <item>GRAĐEVINAR HALITAJ d.o.o. KRNIČARI</item>
    </izvorni_sadrzaj>
    <derivirana_varijabla naziv="DomainObject.Predmet.ProtuStrankaListNazivFormated_1">
      <item>GRAĐEVINAR HALITAJ d.o.o. KRNIČARI</item>
    </derivirana_varijabla>
  </DomainObject.Predmet.ProtuStrankaListNazivFormated>
  <DomainObject.Predmet.ProtuStrankaListNazivFormatedOIB>
    <izvorni_sadrzaj>
      <item>GRAĐEVINAR HALITAJ d.o.o. KRNIČARI, OIB 04657989183</item>
    </izvorni_sadrzaj>
    <derivirana_varijabla naziv="DomainObject.Predmet.ProtuStrankaListNazivFormatedOIB_1">
      <item>GRAĐEVINAR HALITAJ d.o.o. KRNIČARI, OIB 04657989183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GRAĐEVINAR HALITAJ d.o.o. KRNIČARI</izvorni_sadrzaj>
    <derivirana_varijabla naziv="DomainObject.Predmet.ProtustrankaIDrugi_1">GRAĐEVINAR HALITAJ d.o.o. KRNIČARI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GRAĐEVINAR HALITAJ d.o.o. KRNIČARI, OIB 04657989183, Krničari 5, 52341 Krničari</izvorni_sadrzaj>
    <derivirana_varijabla naziv="DomainObject.Predmet.ProtustrankaIDrugiAdressOIB_1">GRAĐEVINAR HALITAJ d.o.o. KRNIČARI, OIB 04657989183, Krničari 5, 52341 Krničari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GRAĐEVINAR HALITAJ d.o.o. KRNIČARI</item>
    </izvorni_sadrzaj>
    <derivirana_varijabla naziv="DomainObject.Predmet.SudioniciListNaziv_1">
      <item>FINANCIJSKA AGENCIJA RC RIJEKA PODRUŽNICA PULA, PULA</item>
      <item>GRAĐEVINAR HALITAJ d.o.o. KRNIČARI</item>
    </derivirana_varijabla>
  </DomainObject.Predmet.SudioniciListNaziv>
  <DomainObject.Predmet.SudioniciListAdressOIB>
    <izvorni_sadrzaj>
      <item>FINANCIJSKA AGENCIJA RC RIJEKA PODRUŽNICA PULA, PULA, OIB 85821130368, GIARDINI 5,52100 Pula</item>
      <item>GRAĐEVINAR HALITAJ d.o.o. KRNIČARI, OIB 04657989183, Krničari 5,52341 Krničari</item>
    </izvorni_sadrzaj>
    <derivirana_varijabla naziv="DomainObject.Predmet.SudioniciListAdressOIB_1">
      <item>FINANCIJSKA AGENCIJA RC RIJEKA PODRUŽNICA PULA, PULA, OIB 85821130368, GIARDINI 5,52100 Pula</item>
      <item>GRAĐEVINAR HALITAJ d.o.o. KRNIČARI, OIB 04657989183, Krničari 5,52341 Krničari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04657989183</item>
    </izvorni_sadrzaj>
    <derivirana_varijabla naziv="DomainObject.Predmet.SudioniciListNazivOIB_1">
      <item>, OIB 85821130368</item>
      <item>, OIB 04657989183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3189</properties:Characters>
  <properties:Lines>82</properties:Lines>
  <properties:Paragraphs>30</properties:Paragraphs>
  <properties:TotalTime>7</properties:TotalTime>
  <properties:ScaleCrop>false</properties:ScaleCrop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2016-03-17T08:45:00Z</dcterms:created>
  <dc:creator>Mihaela Kaligari</dc:creator>
  <dc:description/>
  <cp:keywords/>
  <cp:lastModifiedBy>Ana Jeromela</cp:lastModifiedBy>
  <cp:lastPrinted>2016-04-11T06:58:00Z</cp:lastPrinted>
  <dcterms:modified xmlns:xsi="http://www.w3.org/2001/XMLSchema-instance" xsi:type="dcterms:W3CDTF">2016-04-11T06:58:00Z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