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67553" w14:paraId="8767553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 xml:space="preserve">Poslovni broj: 3 </w:t>
      </w:r>
      <w:r w:rsidR="00811E80">
        <w:rPr>
          <w:lang w:val="hr-HR"/>
        </w:rPr>
        <w:t>St-827/15-3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811E80">
        <w:t>Sportsko ribolovna udruga Općine Petrijanec, OIB: 34480824843 sa sjedištem u Trg Sv. Petra 1, 42206 Petrijanec</w:t>
      </w:r>
      <w:r w:rsidR="001E75D3">
        <w:t>, dana 1</w:t>
      </w:r>
      <w:r w:rsidR="00811E80">
        <w:t>9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811E80">
        <w:t>Sportsko ribolovna udruga Općine Petrijanec, OIB: 34480824843 sa sjedištem u Trg Sv. Petra 1, 42206 Petrijanec</w:t>
      </w:r>
      <w:r w:rsidR="00830E49">
        <w:t xml:space="preserve">, iznosi </w:t>
      </w:r>
      <w:r w:rsidR="00811E80">
        <w:t>1.953,90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811E80">
        <w:t>predsjednik</w:t>
      </w:r>
      <w:r w:rsidR="002E00D7">
        <w:t xml:space="preserve"> dužnika </w:t>
      </w:r>
      <w:r w:rsidR="00811E80">
        <w:t>Pavao Kereži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811E80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811E80" w:rsidR="00830E49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811E80">
        <w:rPr>
          <w:lang w:val="hr-HR"/>
        </w:rPr>
        <w:t>18.11.2015.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811E80">
        <w:t>Sportsko ribolovna udruga Općine Petrijanec, OIB: 34480824843 sa sjedištem u Trg Sv. Petra 1, 42206 Petrijanec</w:t>
      </w:r>
      <w:r>
        <w:t>, navodeći da du</w:t>
      </w:r>
      <w:r w:rsidR="00715C85">
        <w:t xml:space="preserve">žnik na dan </w:t>
      </w:r>
      <w:r w:rsidR="00811E80">
        <w:t>16.11.2015.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811E80">
        <w:t>1.953,90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811E80">
        <w:rPr>
          <w:lang w:val="hr-HR"/>
        </w:rPr>
        <w:t>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1006" w:rsidP="007F64E0" w:rsidR="008B1006">
      <w:r>
        <w:separator/>
      </w:r>
    </w:p>
  </w:endnote>
  <w:endnote w:id="0" w:type="continuationSeparator">
    <w:p w:rsidRDefault="008B1006" w:rsidP="007F64E0" w:rsidR="008B10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1006" w:rsidP="007F64E0" w:rsidR="008B1006">
      <w:r>
        <w:separator/>
      </w:r>
    </w:p>
  </w:footnote>
  <w:footnote w:id="0" w:type="continuationSeparator">
    <w:p w:rsidRDefault="008B1006" w:rsidP="007F64E0" w:rsidR="008B10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A3644" w:rsidRPr="00AA3644">
      <w:rPr>
        <w:noProof/>
        <w:lang w:val="hr-HR"/>
      </w:rPr>
      <w:t>2</w:t>
    </w:r>
    <w:r>
      <w:fldChar w:fldCharType="end"/>
    </w:r>
  </w:p>
  <w:p w:rsidRDefault="00715C85" w:rsidP="00830E49" w:rsidR="00A50B3C" w:rsidRPr="00830E49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3 </w:t>
    </w:r>
    <w:r w:rsidR="00811E80">
      <w:rPr>
        <w:lang w:val="hr-HR"/>
      </w:rPr>
      <w:t>St-827/15-3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001D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13E8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1E80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1006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3644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St-827/2015</izvorni_sadrzaj>
    <derivirana_varijabla naziv="DomainObject.Predmet.OznakaBroj_1">St-827/2015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Sportsko ribolovna udruga Općine Petrijanec</izvorni_sadrzaj>
    <derivirana_varijabla naziv="DomainObject.Predmet.ProtustrankaFormated_1">  Sportsko ribolovna udruga Općine Petrijanec</derivirana_varijabla>
  </DomainObject.Predmet.ProtustrankaFormated>
  <DomainObject.Predmet.ProtustrankaFormatedOIB>
    <izvorni_sadrzaj>  Sportsko ribolovna udruga Općine Petrijanec, OIB 34480824843</izvorni_sadrzaj>
    <derivirana_varijabla naziv="DomainObject.Predmet.ProtustrankaFormatedOIB_1">  Sportsko ribolovna udruga Općine Petrijanec, OIB 34480824843</derivirana_varijabla>
  </DomainObject.Predmet.ProtustrankaFormatedOIB>
  <DomainObject.Predmet.ProtustrankaFormatedWithAdress>
    <izvorni_sadrzaj> Sportsko ribolovna udruga Općine Petrijanec, Trg Sv. Petra 1, 42206 Petrijanec</izvorni_sadrzaj>
    <derivirana_varijabla naziv="DomainObject.Predmet.ProtustrankaFormatedWithAdress_1"> Sportsko ribolovna udruga Općine Petrijanec, Trg Sv. Petra 1, 42206 Petrijanec</derivirana_varijabla>
  </DomainObject.Predmet.ProtustrankaFormatedWithAdress>
  <DomainObject.Predmet.ProtustrankaFormatedWithAdressOIB>
    <izvorni_sadrzaj> Sportsko ribolovna udruga Općine Petrijanec, OIB 34480824843, Trg Sv. Petra 1, 42206 Petrijanec</izvorni_sadrzaj>
    <derivirana_varijabla naziv="DomainObject.Predmet.ProtustrankaFormatedWithAdressOIB_1"> Sportsko ribolovna udruga Općine Petrijanec, OIB 34480824843, Trg Sv. Petra 1, 42206 Petrijanec</derivirana_varijabla>
  </DomainObject.Predmet.ProtustrankaFormatedWithAdressOIB>
  <DomainObject.Predmet.ProtustrankaWithAdress>
    <izvorni_sadrzaj>Sportsko ribolovna udruga Općine Petrijanec Trg Sv. Petra 1, 42206 Petrijanec</izvorni_sadrzaj>
    <derivirana_varijabla naziv="DomainObject.Predmet.ProtustrankaWithAdress_1">Sportsko ribolovna udruga Općine Petrijanec Trg Sv. Petra 1, 42206 Petrijanec</derivirana_varijabla>
  </DomainObject.Predmet.ProtustrankaWithAdress>
  <DomainObject.Predmet.ProtustrankaWithAdressOIB>
    <izvorni_sadrzaj>Sportsko ribolovna udruga Općine Petrijanec, OIB 34480824843, Trg Sv. Petra 1, 42206 Petrijanec</izvorni_sadrzaj>
    <derivirana_varijabla naziv="DomainObject.Predmet.ProtustrankaWithAdressOIB_1">Sportsko ribolovna udruga Općine Petrijanec, OIB 34480824843, Trg Sv. Petra 1, 42206 Petrijanec</derivirana_varijabla>
  </DomainObject.Predmet.ProtustrankaWithAdressOIB>
  <DomainObject.Predmet.ProtustrankaNazivFormated>
    <izvorni_sadrzaj>Sportsko ribolovna udruga Općine Petrijanec</izvorni_sadrzaj>
    <derivirana_varijabla naziv="DomainObject.Predmet.ProtustrankaNazivFormated_1">Sportsko ribolovna udruga Općine Petrijanec</derivirana_varijabla>
  </DomainObject.Predmet.ProtustrankaNazivFormated>
  <DomainObject.Predmet.ProtustrankaNazivFormatedOIB>
    <izvorni_sadrzaj>Sportsko ribolovna udruga Općine Petrijanec, OIB 34480824843</izvorni_sadrzaj>
    <derivirana_varijabla naziv="DomainObject.Predmet.ProtustrankaNazivFormatedOIB_1">Sportsko ribolovna udruga Općine Petrijanec, OIB 34480824843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1953.90</izvorni_sadrzaj>
    <derivirana_varijabla naziv="DomainObject.Predmet.TrenutnaVrijednost_1">1953.90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Sportsko ribolovna udruga Općine Petrijanec</item>
    </izvorni_sadrzaj>
    <derivirana_varijabla naziv="DomainObject.Predmet.ProtuStrankaListFormated_1">
      <item>Sportsko ribolovna udruga Općine Petrijanec</item>
    </derivirana_varijabla>
  </DomainObject.Predmet.ProtuStrankaListFormated>
  <DomainObject.Predmet.ProtuStrankaListFormatedOIB>
    <izvorni_sadrzaj>
      <item>Sportsko ribolovna udruga Općine Petrijanec, OIB 34480824843</item>
    </izvorni_sadrzaj>
    <derivirana_varijabla naziv="DomainObject.Predmet.ProtuStrankaListFormatedOIB_1">
      <item>Sportsko ribolovna udruga Općine Petrijanec, OIB 34480824843</item>
    </derivirana_varijabla>
  </DomainObject.Predmet.ProtuStrankaListFormatedOIB>
  <DomainObject.Predmet.ProtuStrankaListFormatedWithAdress>
    <izvorni_sadrzaj>
      <item>Sportsko ribolovna udruga Općine Petrijanec, Trg Sv. Petra 1, 42206 Petrijanec</item>
    </izvorni_sadrzaj>
    <derivirana_varijabla naziv="DomainObject.Predmet.ProtuStrankaListFormatedWithAdress_1">
      <item>Sportsko ribolovna udruga Općine Petrijanec, Trg Sv. Petra 1, 42206 Petrijanec</item>
    </derivirana_varijabla>
  </DomainObject.Predmet.ProtuStrankaListFormatedWithAdress>
  <DomainObject.Predmet.ProtuStrankaListFormatedWithAdressOIB>
    <izvorni_sadrzaj>
      <item>Sportsko ribolovna udruga Općine Petrijanec, OIB 34480824843, Trg Sv. Petra 1, 42206 Petrijanec</item>
    </izvorni_sadrzaj>
    <derivirana_varijabla naziv="DomainObject.Predmet.ProtuStrankaListFormatedWithAdressOIB_1">
      <item>Sportsko ribolovna udruga Općine Petrijanec, OIB 34480824843, Trg Sv. Petra 1, 42206 Petrijanec</item>
    </derivirana_varijabla>
  </DomainObject.Predmet.ProtuStrankaListFormatedWithAdressOIB>
  <DomainObject.Predmet.ProtuStrankaListNazivFormated>
    <izvorni_sadrzaj>
      <item>Sportsko ribolovna udruga Općine Petrijanec</item>
    </izvorni_sadrzaj>
    <derivirana_varijabla naziv="DomainObject.Predmet.ProtuStrankaListNazivFormated_1">
      <item>Sportsko ribolovna udruga Općine Petrijanec</item>
    </derivirana_varijabla>
  </DomainObject.Predmet.ProtuStrankaListNazivFormated>
  <DomainObject.Predmet.ProtuStrankaListNazivFormatedOIB>
    <izvorni_sadrzaj>
      <item>Sportsko ribolovna udruga Općine Petrijanec, OIB 34480824843</item>
    </izvorni_sadrzaj>
    <derivirana_varijabla naziv="DomainObject.Predmet.ProtuStrankaListNazivFormatedOIB_1">
      <item>Sportsko ribolovna udruga Općine Petrijanec, OIB 34480824843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Sportsko ribolovna udruga Općine Petrijanec</izvorni_sadrzaj>
    <derivirana_varijabla naziv="DomainObject.Predmet.ProtustrankaIDrugi_1">Sportsko ribolovna udruga Općine Petrijanec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Sportsko ribolovna udruga Općine Petrijanec, OIB 34480824843, Trg Sv. Petra 1, 42206 Petrijanec</izvorni_sadrzaj>
    <derivirana_varijabla naziv="DomainObject.Predmet.ProtustrankaIDrugiAdressOIB_1">Sportsko ribolovna udruga Općine Petrijanec, OIB 34480824843, Trg Sv. Petra 1, 42206 Petrijanec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Sportsko ribolovna udruga Općine Petrijanec</item>
    </izvorni_sadrzaj>
    <derivirana_varijabla naziv="DomainObject.Predmet.SudioniciListNaziv_1">
      <item>Financijska agencija</item>
      <item>Sportsko ribolovna udruga Općine Petrijanec</item>
    </derivirana_varijabla>
  </DomainObject.Predmet.SudioniciListNaziv>
  <DomainObject.Predmet.SudioniciListAdressOIB>
    <izvorni_sadrzaj>
      <item>Financijska agencija, OIB 85821130368, A. Cesarca 2,42000 Varaždin</item>
      <item>Sportsko ribolovna udruga Općine Petrijanec, OIB 34480824843, Trg Sv. Petra 1,42206 Petrijanec</item>
    </izvorni_sadrzaj>
    <derivirana_varijabla naziv="DomainObject.Predmet.SudioniciListAdressOIB_1">
      <item>Financijska agencija, OIB 85821130368, A. Cesarca 2,42000 Varaždin</item>
      <item>Sportsko ribolovna udruga Općine Petrijanec, OIB 34480824843, Trg Sv. Petra 1,42206 Petrijanec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34480824843</item>
    </izvorni_sadrzaj>
    <derivirana_varijabla naziv="DomainObject.Predmet.SudioniciListNazivOIB_1">
      <item>, OIB 85821130368</item>
      <item>, OIB 34480824843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470</properties:Words>
  <properties:Characters>2546</properties:Characters>
  <properties:Lines>69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2015-11-19T12:32:00Z</dcterms:created>
  <dc:creator>user</dc:creator>
  <cp:lastModifiedBy>Marko Makaj</cp:lastModifiedBy>
  <cp:lastPrinted>2015-11-19T12:30:00Z</cp:lastPrinted>
  <dcterms:modified xmlns:xsi="http://www.w3.org/2001/XMLSchema-instance" xsi:type="dcterms:W3CDTF">2015-11-19T12:51:00Z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