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f90bf" w14:paraId="7ef90bf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A73D0C">
        <w:rPr>
          <w:b/>
        </w:rPr>
        <w:t>3</w:t>
      </w:r>
      <w:r w:rsidR="00483CC9">
        <w:rPr>
          <w:b/>
        </w:rPr>
        <w:t>9</w:t>
      </w:r>
      <w:r w:rsidR="0012218F">
        <w:rPr>
          <w:b/>
        </w:rPr>
        <w:t>3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12218F">
        <w:rPr>
          <w:lang w:val="hr-HR"/>
        </w:rPr>
        <w:t xml:space="preserve"> </w:t>
      </w:r>
      <w:r w:rsidR="0012218F" w:rsidRPr="0012218F">
        <w:rPr>
          <w:lang w:val="hr-HR"/>
        </w:rPr>
        <w:t>DENY VUKAS j.d.o.o.</w:t>
      </w:r>
      <w:r w:rsidR="0012218F">
        <w:rPr>
          <w:lang w:val="hr-HR"/>
        </w:rPr>
        <w:t xml:space="preserve"> za trgovinu i usluge, Split, Put Skalica 29., OIB: </w:t>
      </w:r>
      <w:r w:rsidR="0012218F" w:rsidRPr="0012218F">
        <w:rPr>
          <w:lang w:val="hr-HR"/>
        </w:rPr>
        <w:t>49235600188</w:t>
      </w:r>
      <w:r w:rsidR="0012218F">
        <w:rPr>
          <w:lang w:val="hr-HR"/>
        </w:rPr>
        <w:t>,</w:t>
      </w:r>
      <w:r w:rsidR="00F14C20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0668AE">
        <w:rPr>
          <w:lang w:val="hr-HR"/>
        </w:rPr>
        <w:t>8</w:t>
      </w:r>
      <w:r w:rsidR="00E271D2">
        <w:rPr>
          <w:lang w:val="hr-HR"/>
        </w:rPr>
        <w:t>.prosinca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8B0B5D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12218F">
        <w:rPr>
          <w:lang w:val="hr-HR"/>
        </w:rPr>
        <w:t xml:space="preserve"> </w:t>
      </w:r>
      <w:r w:rsidR="0012218F" w:rsidRPr="0012218F">
        <w:rPr>
          <w:lang w:val="hr-HR"/>
        </w:rPr>
        <w:t>DENY VUKAS j.d.o.o.</w:t>
      </w:r>
      <w:r w:rsidR="0012218F">
        <w:rPr>
          <w:lang w:val="hr-HR"/>
        </w:rPr>
        <w:t xml:space="preserve"> za trgovinu i usluge, Split, Put Skalica 29., OIB: </w:t>
      </w:r>
      <w:r w:rsidR="0012218F" w:rsidRPr="0012218F">
        <w:rPr>
          <w:lang w:val="hr-HR"/>
        </w:rPr>
        <w:t>49235600188</w:t>
      </w:r>
      <w:r w:rsidR="000668AE">
        <w:rPr>
          <w:lang w:val="hr-HR"/>
        </w:rPr>
        <w:t xml:space="preserve">,  </w:t>
      </w:r>
      <w:r w:rsidR="00A27957">
        <w:rPr>
          <w:lang w:val="hr-HR"/>
        </w:rPr>
        <w:t xml:space="preserve">dana  </w:t>
      </w:r>
      <w:r w:rsidR="008B0B5D">
        <w:rPr>
          <w:lang w:val="hr-HR"/>
        </w:rPr>
        <w:t>01.rujna 2015.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452BD4">
        <w:rPr>
          <w:rFonts w:eastAsia="Calibri"/>
        </w:rPr>
        <w:t xml:space="preserve"> </w:t>
      </w:r>
      <w:r w:rsidR="00F14C20">
        <w:rPr>
          <w:rFonts w:eastAsia="Calibri"/>
        </w:rPr>
        <w:t>1</w:t>
      </w:r>
      <w:r w:rsidR="0012218F">
        <w:rPr>
          <w:rFonts w:eastAsia="Calibri"/>
        </w:rPr>
        <w:t>83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23572C">
        <w:rPr>
          <w:rFonts w:eastAsia="Calibri"/>
        </w:rPr>
        <w:t xml:space="preserve"> </w:t>
      </w:r>
      <w:r w:rsidR="0012218F">
        <w:rPr>
          <w:rFonts w:eastAsia="Calibri"/>
        </w:rPr>
        <w:t>1.233,84</w:t>
      </w:r>
      <w:r w:rsidR="00483CC9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0668AE">
        <w:rPr>
          <w:lang w:val="hr-HR"/>
        </w:rPr>
        <w:t>8</w:t>
      </w:r>
      <w:r w:rsidR="00E271D2">
        <w:rPr>
          <w:lang w:val="hr-HR"/>
        </w:rPr>
        <w:t xml:space="preserve">.prosinca 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5118D"/>
    <w:rsid w:val="000668AE"/>
    <w:rsid w:val="000720FA"/>
    <w:rsid w:val="000904C1"/>
    <w:rsid w:val="00092883"/>
    <w:rsid w:val="000B0C22"/>
    <w:rsid w:val="000C579B"/>
    <w:rsid w:val="000D0703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3572C"/>
    <w:rsid w:val="002407E5"/>
    <w:rsid w:val="00276B59"/>
    <w:rsid w:val="002A2F8A"/>
    <w:rsid w:val="002D2442"/>
    <w:rsid w:val="002F33ED"/>
    <w:rsid w:val="003008C3"/>
    <w:rsid w:val="003155B6"/>
    <w:rsid w:val="00332ABA"/>
    <w:rsid w:val="00347A1C"/>
    <w:rsid w:val="00363695"/>
    <w:rsid w:val="003900DE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73A4"/>
    <w:rsid w:val="00507EE1"/>
    <w:rsid w:val="00516CEE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F20F8"/>
    <w:rsid w:val="00623385"/>
    <w:rsid w:val="00656F1C"/>
    <w:rsid w:val="00683FE4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A6587"/>
    <w:rsid w:val="008B0B5D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715FF"/>
    <w:rsid w:val="00A73D0C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4401B"/>
    <w:rsid w:val="00B5069F"/>
    <w:rsid w:val="00B61997"/>
    <w:rsid w:val="00B661A5"/>
    <w:rsid w:val="00B67088"/>
    <w:rsid w:val="00B874FD"/>
    <w:rsid w:val="00BB006E"/>
    <w:rsid w:val="00BD26E6"/>
    <w:rsid w:val="00C20D62"/>
    <w:rsid w:val="00C36CDE"/>
    <w:rsid w:val="00C82918"/>
    <w:rsid w:val="00C83FDA"/>
    <w:rsid w:val="00CA18B4"/>
    <w:rsid w:val="00CA4F6D"/>
    <w:rsid w:val="00CC6070"/>
    <w:rsid w:val="00CE0B4D"/>
    <w:rsid w:val="00CE1395"/>
    <w:rsid w:val="00D26D17"/>
    <w:rsid w:val="00D37DE0"/>
    <w:rsid w:val="00DA0A23"/>
    <w:rsid w:val="00DA2600"/>
    <w:rsid w:val="00DB0938"/>
    <w:rsid w:val="00DB09B5"/>
    <w:rsid w:val="00DC3E48"/>
    <w:rsid w:val="00DD3A81"/>
    <w:rsid w:val="00DE2D0C"/>
    <w:rsid w:val="00DE431B"/>
    <w:rsid w:val="00E01A84"/>
    <w:rsid w:val="00E271D2"/>
    <w:rsid w:val="00E37D36"/>
    <w:rsid w:val="00E46DCF"/>
    <w:rsid w:val="00E72187"/>
    <w:rsid w:val="00E776FA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4C20"/>
    <w:rsid w:val="00F1544C"/>
    <w:rsid w:val="00F3045E"/>
    <w:rsid w:val="00F30CC8"/>
    <w:rsid w:val="00F46FAC"/>
    <w:rsid w:val="00F60766"/>
    <w:rsid w:val="00FD6D83"/>
    <w:rsid w:val="00FE038F"/>
    <w:rsid w:val="00FE33AE"/>
    <w:rsid w:val="00FE53D3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40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0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0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0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0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40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0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0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0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0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St-393/2016</izvorni_sadrzaj>
    <derivirana_varijabla naziv="DomainObject.Predmet.OznakaBroj_1">St-393/2016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DENY VUKAS jednostavno društvo s ograničenom odgovornošću za trgovinu i usluge</izvorni_sadrzaj>
    <derivirana_varijabla naziv="DomainObject.Predmet.ProtustrankaFormated_1">  DENY VUKAS jednostavno društvo s ograničenom odgovornošću za trgovinu i usluge</derivirana_varijabla>
  </DomainObject.Predmet.ProtustrankaFormated>
  <DomainObject.Predmet.ProtustrankaFormatedOIB>
    <izvorni_sadrzaj>  DENY VUKAS jednostavno društvo s ograničenom odgovornošću za trgovinu i usluge, OIB 49235600188</izvorni_sadrzaj>
    <derivirana_varijabla naziv="DomainObject.Predmet.ProtustrankaFormatedOIB_1">  DENY VUKAS jednostavno društvo s ograničenom odgovornošću za trgovinu i usluge, OIB 49235600188</derivirana_varijabla>
  </DomainObject.Predmet.ProtustrankaFormatedOIB>
  <DomainObject.Predmet.ProtustrankaFormatedWithAdress>
    <izvorni_sadrzaj> DENY VUKAS jednostavno društvo s ograničenom odgovornošću za trgovinu i usluge, Put Skalica 29, 21000 Split</izvorni_sadrzaj>
    <derivirana_varijabla naziv="DomainObject.Predmet.ProtustrankaFormatedWithAdress_1"> DENY VUKAS jednostavno društvo s ograničenom odgovornošću za trgovinu i usluge, Put Skalica 29, 21000 Split</derivirana_varijabla>
  </DomainObject.Predmet.ProtustrankaFormatedWithAdress>
  <DomainObject.Predmet.ProtustrankaFormatedWithAdressOIB>
    <izvorni_sadrzaj> DENY VUKAS jednostavno društvo s ograničenom odgovornošću za trgovinu i usluge, OIB 49235600188, Put Skalica 29, 21000 Split</izvorni_sadrzaj>
    <derivirana_varijabla naziv="DomainObject.Predmet.ProtustrankaFormatedWithAdressOIB_1"> DENY VUKAS jednostavno društvo s ograničenom odgovornošću za trgovinu i usluge, OIB 49235600188, Put Skalica 29, 21000 Split</derivirana_varijabla>
  </DomainObject.Predmet.ProtustrankaFormatedWithAdressOIB>
  <DomainObject.Predmet.ProtustrankaWithAdress>
    <izvorni_sadrzaj>DENY VUKAS jednostavno društvo s ograničenom odgovornošću za trgovinu i usluge Put Skalica 29, 21000 Split</izvorni_sadrzaj>
    <derivirana_varijabla naziv="DomainObject.Predmet.ProtustrankaWithAdress_1">DENY VUKAS jednostavno društvo s ograničenom odgovornošću za trgovinu i usluge Put Skalica 29, 21000 Split</derivirana_varijabla>
  </DomainObject.Predmet.ProtustrankaWithAdress>
  <DomainObject.Predmet.ProtustrankaWithAdressOIB>
    <izvorni_sadrzaj>DENY VUKAS jednostavno društvo s ograničenom odgovornošću za trgovinu i usluge, OIB 49235600188, Put Skalica 29, 21000 Split</izvorni_sadrzaj>
    <derivirana_varijabla naziv="DomainObject.Predmet.ProtustrankaWithAdressOIB_1">DENY VUKAS jednostavno društvo s ograničenom odgovornošću za trgovinu i usluge, OIB 49235600188, Put Skalica 29, 21000 Split</derivirana_varijabla>
  </DomainObject.Predmet.ProtustrankaWithAdressOIB>
  <DomainObject.Predmet.ProtustrankaNazivFormated>
    <izvorni_sadrzaj>DENY VUKAS jednostavno društvo s ograničenom odgovornošću za trgovinu i usluge</izvorni_sadrzaj>
    <derivirana_varijabla naziv="DomainObject.Predmet.ProtustrankaNazivFormated_1">DENY VUKAS jednostavno društvo s ograničenom odgovornošću za trgovinu i usluge</derivirana_varijabla>
  </DomainObject.Predmet.ProtustrankaNazivFormated>
  <DomainObject.Predmet.ProtustrankaNazivFormatedOIB>
    <izvorni_sadrzaj>DENY VUKAS jednostavno društvo s ograničenom odgovornošću za trgovinu i usluge, OIB 49235600188</izvorni_sadrzaj>
    <derivirana_varijabla naziv="DomainObject.Predmet.ProtustrankaNazivFormatedOIB_1">DENY VUKAS jednostavno društvo s ograničenom odgovornošću za trgovinu i usluge, OIB 49235600188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1233.84</izvorni_sadrzaj>
    <derivirana_varijabla naziv="DomainObject.Predmet.TrenutnaVrijednost_1">1233.84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DENY VUKAS jednostavno društvo s ograničenom odgovornošću za trgovinu i usluge</item>
    </izvorni_sadrzaj>
    <derivirana_varijabla naziv="DomainObject.Predmet.ProtuStrankaListFormated_1">
      <item>DENY VUKAS jednostavno društvo s ograničenom odgovornošću za trgovinu i usluge</item>
    </derivirana_varijabla>
  </DomainObject.Predmet.ProtuStrankaListFormated>
  <DomainObject.Predmet.ProtuStrankaListFormatedOIB>
    <izvorni_sadrzaj>
      <item>DENY VUKAS jednostavno društvo s ograničenom odgovornošću za trgovinu i usluge, OIB 49235600188</item>
    </izvorni_sadrzaj>
    <derivirana_varijabla naziv="DomainObject.Predmet.ProtuStrankaListFormatedOIB_1">
      <item>DENY VUKAS jednostavno društvo s ograničenom odgovornošću za trgovinu i usluge, OIB 49235600188</item>
    </derivirana_varijabla>
  </DomainObject.Predmet.ProtuStrankaListFormatedOIB>
  <DomainObject.Predmet.ProtuStrankaListFormatedWithAdress>
    <izvorni_sadrzaj>
      <item>DENY VUKAS jednostavno društvo s ograničenom odgovornošću za trgovinu i usluge, Put Skalica 29, 21000 Split</item>
    </izvorni_sadrzaj>
    <derivirana_varijabla naziv="DomainObject.Predmet.ProtuStrankaListFormatedWithAdress_1">
      <item>DENY VUKAS jednostavno društvo s ograničenom odgovornošću za trgovinu i usluge, Put Skalica 29, 21000 Split</item>
    </derivirana_varijabla>
  </DomainObject.Predmet.ProtuStrankaListFormatedWithAdress>
  <DomainObject.Predmet.ProtuStrankaListFormatedWithAdressOIB>
    <izvorni_sadrzaj>
      <item>DENY VUKAS jednostavno društvo s ograničenom odgovornošću za trgovinu i usluge, OIB 49235600188, Put Skalica 29, 21000 Split</item>
    </izvorni_sadrzaj>
    <derivirana_varijabla naziv="DomainObject.Predmet.ProtuStrankaListFormatedWithAdressOIB_1">
      <item>DENY VUKAS jednostavno društvo s ograničenom odgovornošću za trgovinu i usluge, OIB 49235600188, Put Skalica 29, 21000 Split</item>
    </derivirana_varijabla>
  </DomainObject.Predmet.ProtuStrankaListFormatedWithAdressOIB>
  <DomainObject.Predmet.ProtuStrankaListNazivFormated>
    <izvorni_sadrzaj>
      <item>DENY VUKAS jednostavno društvo s ograničenom odgovornošću za trgovinu i usluge</item>
    </izvorni_sadrzaj>
    <derivirana_varijabla naziv="DomainObject.Predmet.ProtuStrankaListNazivFormated_1">
      <item>DENY VUKAS jednostavno društvo s ograničenom odgovornošću za trgovinu i usluge</item>
    </derivirana_varijabla>
  </DomainObject.Predmet.ProtuStrankaListNazivFormated>
  <DomainObject.Predmet.ProtuStrankaListNazivFormatedOIB>
    <izvorni_sadrzaj>
      <item>DENY VUKAS jednostavno društvo s ograničenom odgovornošću za trgovinu i usluge, OIB 49235600188</item>
    </izvorni_sadrzaj>
    <derivirana_varijabla naziv="DomainObject.Predmet.ProtuStrankaListNazivFormatedOIB_1">
      <item>DENY VUKAS jednostavno društvo s ograničenom odgovornošću za trgovinu i usluge, OIB 49235600188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DENY VUKAS jednostavno društvo s ograničenom odgovornošću za trgovinu i usluge</izvorni_sadrzaj>
    <derivirana_varijabla naziv="DomainObject.Predmet.ProtustrankaIDrugi_1">DENY VUKAS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DENY VUKAS jednostavno društvo s ograničenom odgovornošću za trgovinu i usluge, OIB 49235600188, Put Skalica 29, 21000 Split</izvorni_sadrzaj>
    <derivirana_varijabla naziv="DomainObject.Predmet.ProtustrankaIDrugiAdressOIB_1">DENY VUKAS jednostavno društvo s ograničenom odgovornošću za trgovinu i usluge, OIB 49235600188, Put Skalica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DENY VUKAS jednostavno društvo s ograničenom odgovornošću za trgovinu i usluge</item>
      <item>FINANCIJSKA AGENCIJA, RC SPLIT</item>
    </izvorni_sadrzaj>
    <derivirana_varijabla naziv="DomainObject.Predmet.SudioniciListNaziv_1">
      <item>DENY VUKAS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DENY VUKAS jednostavno društvo s ograničenom odgovornošću za trgovinu i usluge, OIB 49235600188, Put Skalica 29,21000 Split</item>
      <item>FINANCIJSKA AGENCIJA, RC SPLIT, OIB 85821130368, Mažuranićevo šetalište 24 b,21000 Split</item>
    </izvorni_sadrzaj>
    <derivirana_varijabla naziv="DomainObject.Predmet.SudioniciListAdressOIB_1">
      <item>DENY VUKAS jednostavno društvo s ograničenom odgovornošću za trgovinu i usluge, OIB 49235600188, Put Skalica 29,21000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49235600188</item>
      <item>, OIB 85821130368</item>
    </izvorni_sadrzaj>
    <derivirana_varijabla naziv="DomainObject.Predmet.SudioniciListNazivOIB_1">
      <item>, OIB 49235600188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477B60-0CE5-4DAE-BD6E-D5E523760E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349</properties:Words>
  <properties:Characters>1880</properties:Characters>
  <properties:Lines>47</properties:Lines>
  <properties:Paragraphs>16</properties:Paragraphs>
  <properties:TotalTime>455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2016-12-08T09:02:00Z</cp:lastPrinted>
  <dcterms:modified xmlns:xsi="http://www.w3.org/2001/XMLSchema-instance" xsi:type="dcterms:W3CDTF">2016-12-08T09:03:00Z</dcterms:modified>
  <cp:revision>156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