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988b6" w14:paraId="06988b6"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DA1180">
        <w:rPr>
          <w:sz w:val="24"/>
          <w:szCs w:val="24"/>
        </w:rPr>
        <w:t>2</w:t>
      </w:r>
      <w:r w:rsidR="00046354">
        <w:rPr>
          <w:sz w:val="24"/>
          <w:szCs w:val="24"/>
        </w:rPr>
        <w:t>833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A40FE2">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46354">
        <w:rPr>
          <w:sz w:val="24"/>
          <w:szCs w:val="24"/>
        </w:rPr>
        <w:t>FELICITAS PRIMUS j.d.o.o. za ugostiteljstvo, OIB 49516119371, Zagreb, Tina Ujevića 11</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46354">
        <w:rPr>
          <w:sz w:val="24"/>
          <w:szCs w:val="24"/>
        </w:rPr>
        <w:t>FELICITAS PRIMUS j.d.o.o. za ugostiteljstvo, OIB 49516119371, Zagreb, Tina Ujevića 11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46354">
        <w:rPr>
          <w:sz w:val="24"/>
          <w:szCs w:val="24"/>
        </w:rPr>
        <w:t>Sandri Bačani, OIB 76817223571, Zagreb, Zvonigradska 28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7396A" w:rsidP="007B593F" w:rsidR="007B593F" w:rsidRPr="00070D63">
      <w:pPr>
        <w:ind w:left="1003"/>
        <w:jc w:val="both"/>
        <w:rPr>
          <w:sz w:val="24"/>
          <w:szCs w:val="24"/>
        </w:rPr>
      </w:pPr>
      <w:r>
        <w:rPr>
          <w:sz w:val="24"/>
          <w:szCs w:val="24"/>
        </w:rPr>
        <w:t>2</w:t>
      </w:r>
      <w:r w:rsidR="000C7FF6">
        <w:rPr>
          <w:sz w:val="24"/>
          <w:szCs w:val="24"/>
        </w:rPr>
        <w:t>5</w:t>
      </w:r>
      <w:r>
        <w:rPr>
          <w:sz w:val="24"/>
          <w:szCs w:val="24"/>
        </w:rPr>
        <w:t>. siječnja 2017</w:t>
      </w:r>
      <w:r w:rsidR="000F32D6" w:rsidRPr="00070D63">
        <w:rPr>
          <w:sz w:val="24"/>
          <w:szCs w:val="24"/>
        </w:rPr>
        <w:t xml:space="preserve">. u </w:t>
      </w:r>
      <w:r w:rsidR="00DA1180">
        <w:rPr>
          <w:sz w:val="24"/>
          <w:szCs w:val="24"/>
        </w:rPr>
        <w:t>10</w:t>
      </w:r>
      <w:r w:rsidR="007D336F" w:rsidRPr="00070D63">
        <w:rPr>
          <w:sz w:val="24"/>
          <w:szCs w:val="24"/>
        </w:rPr>
        <w:t>:</w:t>
      </w:r>
      <w:r w:rsidR="00046354">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DA1180" w:rsidR="00A40FE2" w:rsidRPr="00070D63">
      <w:pPr>
        <w:ind w:firstLine="283" w:left="720"/>
        <w:jc w:val="both"/>
        <w:rPr>
          <w:sz w:val="24"/>
          <w:szCs w:val="24"/>
        </w:rPr>
      </w:pPr>
      <w:r>
        <w:rPr>
          <w:sz w:val="24"/>
          <w:szCs w:val="24"/>
        </w:rPr>
        <w:t xml:space="preserve">- </w:t>
      </w:r>
      <w:r w:rsidR="00046354">
        <w:rPr>
          <w:sz w:val="24"/>
          <w:szCs w:val="24"/>
        </w:rPr>
        <w:t>Erste &amp; Steiermarkische bank</w:t>
      </w:r>
      <w:r w:rsidR="00DA1180">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046354">
        <w:rPr>
          <w:sz w:val="24"/>
          <w:szCs w:val="24"/>
        </w:rPr>
        <w:t>FELICITAS PRIMUS j.d.o.o. za ugostiteljstvo, OIB 49516119371, Zagreb, Tina Ujevića 11</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920B72">
        <w:rPr>
          <w:sz w:val="24"/>
          <w:szCs w:val="24"/>
        </w:rPr>
        <w:t>18</w:t>
      </w:r>
      <w:r w:rsidR="00A40F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046354">
        <w:rPr>
          <w:sz w:val="24"/>
          <w:szCs w:val="24"/>
        </w:rPr>
        <w:t>42.937,55</w:t>
      </w:r>
      <w:r w:rsidRPr="00070D63">
        <w:rPr>
          <w:sz w:val="24"/>
          <w:szCs w:val="24"/>
        </w:rPr>
        <w:t xml:space="preserve"> kn, kao i da dužnik ima </w:t>
      </w:r>
      <w:r w:rsidR="00920B72">
        <w:rPr>
          <w:sz w:val="24"/>
          <w:szCs w:val="24"/>
        </w:rPr>
        <w:t>2</w:t>
      </w:r>
      <w:r w:rsidRPr="00070D63">
        <w:rPr>
          <w:sz w:val="24"/>
          <w:szCs w:val="24"/>
        </w:rPr>
        <w:t xml:space="preserve"> zaposlen</w:t>
      </w:r>
      <w:r w:rsidR="004A6BF5">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E75C1">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BE75C1" w:rsidP="002B3342" w:rsidR="00BE75C1" w:rsidRPr="00694D64">
      <w:pPr>
        <w:rPr>
          <w:sz w:val="24"/>
          <w:szCs w:val="24"/>
        </w:rPr>
      </w:pPr>
      <w:r w:rsidRPr="00694D64">
        <w:rPr>
          <w:sz w:val="24"/>
          <w:szCs w:val="24"/>
        </w:rPr>
        <w:t>Za točnost otpravka-ovlašteni službenik:</w:t>
      </w:r>
    </w:p>
    <w:p w:rsidRDefault="00BE75C1" w:rsidP="002B3342" w:rsidR="00BE75C1" w:rsidRPr="00694D64">
      <w:pPr>
        <w:rPr>
          <w:sz w:val="24"/>
          <w:szCs w:val="24"/>
        </w:rPr>
      </w:pPr>
      <w:r w:rsidRPr="00694D64">
        <w:rPr>
          <w:sz w:val="24"/>
          <w:szCs w:val="24"/>
        </w:rPr>
        <w:t>Karmela Dolenc</w:t>
      </w:r>
    </w:p>
    <w:p w:rsidRDefault="00BE75C1" w:rsidP="002B3342" w:rsidR="00BE75C1">
      <w:pPr>
        <w:pStyle w:val="Bezproreda"/>
      </w:pPr>
    </w:p>
    <w:p w:rsidRDefault="00923B1C" w:rsidR="00923B1C">
      <w:pPr>
        <w:jc w:val="both"/>
        <w:rPr>
          <w:sz w:val="24"/>
          <w:szCs w:val="24"/>
        </w:rPr>
      </w:pPr>
    </w:p>
    <w:p w:rsidRDefault="00B32E61" w:rsidP="00BE75C1"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E75C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A1180">
      <w:rPr>
        <w:sz w:val="24"/>
        <w:szCs w:val="24"/>
      </w:rPr>
      <w:t>2</w:t>
    </w:r>
    <w:r w:rsidR="00920B72">
      <w:rPr>
        <w:sz w:val="24"/>
        <w:szCs w:val="24"/>
      </w:rPr>
      <w:t>8</w:t>
    </w:r>
    <w:r w:rsidR="00046354">
      <w:rPr>
        <w:sz w:val="24"/>
        <w:szCs w:val="24"/>
      </w:rPr>
      <w:t>33</w:t>
    </w:r>
    <w:r w:rsidR="00294869">
      <w:rPr>
        <w:sz w:val="24"/>
        <w:szCs w:val="24"/>
      </w:rPr>
      <w:t>/16-</w:t>
    </w:r>
    <w:r w:rsidR="00A40FE2">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E75C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1180"/>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BE75C1"/>
    <w:rPr>
      <w:color w:val="808080"/>
      <w:bdr w:space="0" w:sz="0" w:color="auto" w:val="none"/>
      <w:shd w:fill="auto" w:color="auto" w:val="clear"/>
    </w:rPr>
  </w:style>
  <w:style w:customStyle="true" w:styleId="eSPISCCParagraphDefaultFont" w:type="character">
    <w:name w:val="eSPIS_CC_Paragraph Default Font"/>
    <w:basedOn w:val="Zadanifontodlomka"/>
    <w:rsid w:val="00BE75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75C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E75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75C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E75C1"/>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2833</izvorni_sadrzaj>
    <derivirana_varijabla naziv="DomainObject.Predmet.Broj_1">2833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St-2833/2016</izvorni_sadrzaj>
    <derivirana_varijabla naziv="DomainObject.Predmet.OznakaBroj_1">St-2833/2016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FELICITAS PRIMUS jednostavno društvo s ograničenom odgovornošću za ugostiteljstvo zastupanog po punomoćniku Sandra Bačani</izvorni_sadrzaj>
    <derivirana_varijabla naziv="DomainObject.Predmet.ProtustrankaFormated_1">  FELICITAS PRIMUS jednostavno društvo s ograničenom odgovornošću za ugostiteljstvo zastupanog po punomoćniku Sandra Bačani</derivirana_varijabla>
  </DomainObject.Predmet.ProtustrankaFormated>
  <DomainObject.Predmet.ProtustrankaFormatedOIB>
    <izvorni_sadrzaj>  FELICITAS PRIMUS jednostavno društvo s ograničenom odgovornošću za ugostiteljstvo, OIB 49516119371 zastupanog po punomoćniku Sandra Bačani</izvorni_sadrzaj>
    <derivirana_varijabla naziv="DomainObject.Predmet.ProtustrankaFormatedOIB_1">  FELICITAS PRIMUS jednostavno društvo s ograničenom odgovornošću za ugostiteljstvo, OIB 49516119371 zastupanog po punomoćniku Sandra Bačani</derivirana_varijabla>
  </DomainObject.Predmet.ProtustrankaFormatedOIB>
  <DomainObject.Predmet.ProtustrankaFormatedWithAdress>
    <izvorni_sadrzaj> FELICITAS PRIMUS jednostavno društvo s ograničenom odgovornošću za ugostiteljstvo, Tina Ujevića 11, 10000 Zagreb zastupanog po punomoćniku Sandra Bačani</izvorni_sadrzaj>
    <derivirana_varijabla naziv="DomainObject.Predmet.ProtustrankaFormatedWithAdress_1"> FELICITAS PRIMUS jednostavno društvo s ograničenom odgovornošću za ugostiteljstvo, Tina Ujevića 11, 10000 Zagreb zastupanog po punomoćniku Sandra Bačani</derivirana_varijabla>
  </DomainObject.Predmet.ProtustrankaFormatedWithAdress>
  <DomainObject.Predmet.ProtustrankaFormatedWithAdressOIB>
    <izvorni_sadrzaj> FELICITAS PRIMUS jednostavno društvo s ograničenom odgovornošću za ugostiteljstvo, OIB 49516119371, Tina Ujevića 11, 10000 Zagreb zastupanog po punomoćniku Sandra Bačani</izvorni_sadrzaj>
    <derivirana_varijabla naziv="DomainObject.Predmet.ProtustrankaFormatedWithAdressOIB_1"> FELICITAS PRIMUS jednostavno društvo s ograničenom odgovornošću za ugostiteljstvo, OIB 49516119371, Tina Ujevića 11, 10000 Zagreb zastupanog po punomoćniku Sandra Bačani</derivirana_varijabla>
  </DomainObject.Predmet.ProtustrankaFormatedWithAdressOIB>
  <DomainObject.Predmet.ProtustrankaWithAdress>
    <izvorni_sadrzaj>FELICITAS PRIMUS jednostavno društvo s ograničenom odgovornošću za ugostiteljstvo Tina Ujevića 11, 10000 Zagreb</izvorni_sadrzaj>
    <derivirana_varijabla naziv="DomainObject.Predmet.ProtustrankaWithAdress_1">FELICITAS PRIMUS jednostavno društvo s ograničenom odgovornošću za ugostiteljstvo Tina Ujevića 11, 10000 Zagreb</derivirana_varijabla>
  </DomainObject.Predmet.ProtustrankaWithAdress>
  <DomainObject.Predmet.ProtustrankaWithAdressOIB>
    <izvorni_sadrzaj>FELICITAS PRIMUS jednostavno društvo s ograničenom odgovornošću za ugostiteljstvo, OIB 49516119371, Tina Ujevića 11, 10000 Zagreb</izvorni_sadrzaj>
    <derivirana_varijabla naziv="DomainObject.Predmet.ProtustrankaWithAdressOIB_1">FELICITAS PRIMUS jednostavno društvo s ograničenom odgovornošću za ugostiteljstvo, OIB 49516119371, Tina Ujevića 11, 10000 Zagreb</derivirana_varijabla>
  </DomainObject.Predmet.ProtustrankaWithAdressOIB>
  <DomainObject.Predmet.ProtustrankaNazivFormated>
    <izvorni_sadrzaj>FELICITAS PRIMUS jednostavno društvo s ograničenom odgovornošću za ugostiteljstvo</izvorni_sadrzaj>
    <derivirana_varijabla naziv="DomainObject.Predmet.ProtustrankaNazivFormated_1">FELICITAS PRIMUS jednostavno društvo s ograničenom odgovornošću za ugostiteljstvo</derivirana_varijabla>
  </DomainObject.Predmet.ProtustrankaNazivFormated>
  <DomainObject.Predmet.ProtustrankaNazivFormatedOIB>
    <izvorni_sadrzaj>FELICITAS PRIMUS jednostavno društvo s ograničenom odgovornošću za ugostiteljstvo, OIB 49516119371</izvorni_sadrzaj>
    <derivirana_varijabla naziv="DomainObject.Predmet.ProtustrankaNazivFormatedOIB_1">FELICITAS PRIMUS jednostavno društvo s ograničenom odgovornošću za ugostiteljstvo, OIB 49516119371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FELICITAS PRIMUS jednostavno društvo s ograničenom odgovornošću za ugostiteljstvo zastupanog po punomoćniku Sandra Bačani</item>
    </izvorni_sadrzaj>
    <derivirana_varijabla naziv="DomainObject.Predmet.ProtuStrankaListFormated_1">
      <item>FELICITAS PRIMUS jednostavno društvo s ograničenom odgovornošću za ugostiteljstvo zastupanog po punomoćniku Sandra Bačani</item>
    </derivirana_varijabla>
  </DomainObject.Predmet.ProtuStrankaListFormated>
  <DomainObject.Predmet.ProtuStrankaListFormatedOIB>
    <izvorni_sadrzaj>
      <item>FELICITAS PRIMUS jednostavno društvo s ograničenom odgovornošću za ugostiteljstvo, OIB 49516119371 zastupanog po punomoćniku Sandra Bačani</item>
    </izvorni_sadrzaj>
    <derivirana_varijabla naziv="DomainObject.Predmet.ProtuStrankaListFormatedOIB_1">
      <item>FELICITAS PRIMUS jednostavno društvo s ograničenom odgovornošću za ugostiteljstvo, OIB 49516119371 zastupanog po punomoćniku Sandra Bačani</item>
    </derivirana_varijabla>
  </DomainObject.Predmet.ProtuStrankaListFormatedOIB>
  <DomainObject.Predmet.ProtuStrankaListFormatedWithAdress>
    <izvorni_sadrzaj>
      <item>FELICITAS PRIMUS jednostavno društvo s ograničenom odgovornošću za ugostiteljstvo, Tina Ujevića 11, 10000 Zagreb zastupanog po punomoćniku Sandra Bačani</item>
    </izvorni_sadrzaj>
    <derivirana_varijabla naziv="DomainObject.Predmet.ProtuStrankaListFormatedWithAdress_1">
      <item>FELICITAS PRIMUS jednostavno društvo s ograničenom odgovornošću za ugostiteljstvo, Tina Ujevića 11, 10000 Zagreb zastupanog po punomoćniku Sandra Bačani</item>
    </derivirana_varijabla>
  </DomainObject.Predmet.ProtuStrankaListFormatedWithAdress>
  <DomainObject.Predmet.ProtuStrankaListFormatedWithAdressOIB>
    <izvorni_sadrzaj>
      <item>FELICITAS PRIMUS jednostavno društvo s ograničenom odgovornošću za ugostiteljstvo, OIB 49516119371, Tina Ujevića 11, 10000 Zagreb zastupanog po punomoćniku Sandra Bačani</item>
    </izvorni_sadrzaj>
    <derivirana_varijabla naziv="DomainObject.Predmet.ProtuStrankaListFormatedWithAdressOIB_1">
      <item>FELICITAS PRIMUS jednostavno društvo s ograničenom odgovornošću za ugostiteljstvo, OIB 49516119371, Tina Ujevića 11, 10000 Zagreb zastupanog po punomoćniku Sandra Bačani</item>
    </derivirana_varijabla>
  </DomainObject.Predmet.ProtuStrankaListFormatedWithAdressOIB>
  <DomainObject.Predmet.ProtuStrankaListNazivFormated>
    <izvorni_sadrzaj>
      <item>FELICITAS PRIMUS jednostavno društvo s ograničenom odgovornošću za ugostiteljstvo</item>
    </izvorni_sadrzaj>
    <derivirana_varijabla naziv="DomainObject.Predmet.ProtuStrankaListNazivFormated_1">
      <item>FELICITAS PRIMUS jednostavno društvo s ograničenom odgovornošću za ugostiteljstvo</item>
    </derivirana_varijabla>
  </DomainObject.Predmet.ProtuStrankaListNazivFormated>
  <DomainObject.Predmet.ProtuStrankaListNazivFormatedOIB>
    <izvorni_sadrzaj>
      <item>FELICITAS PRIMUS jednostavno društvo s ograničenom odgovornošću za ugostiteljstvo, OIB 49516119371</item>
    </izvorni_sadrzaj>
    <derivirana_varijabla naziv="DomainObject.Predmet.ProtuStrankaListNazivFormatedOIB_1">
      <item>FELICITAS PRIMUS jednostavno društvo s ograničenom odgovornošću za ugostiteljstvo, OIB 49516119371</item>
    </derivirana_varijabla>
  </DomainObject.Predmet.ProtuStrankaListNazivFormatedOIB>
  <DomainObject.Predmet.OstaliListFormated>
    <izvorni_sadrzaj>
      <item>Sandra Bačani punomoćnik sudionika u postupku FELICITAS PRIMUS jednostavno društvo s ograničenom odgovornošću za ugostiteljstvo</item>
    </izvorni_sadrzaj>
    <derivirana_varijabla naziv="DomainObject.Predmet.OstaliListFormated_1">
      <item>Sandra Bačani punomoćnik sudionika u postupku FELICITAS PRIMUS jednostavno društvo s ograničenom odgovornošću za ugostiteljstvo</item>
    </derivirana_varijabla>
  </DomainObject.Predmet.OstaliListFormated>
  <DomainObject.Predmet.OstaliListFormatedOIB>
    <izvorni_sadrzaj>
      <item>Sandra Bačani, OIB 76817223571 punomoćnik sudionika u postupku FELICITAS PRIMUS jednostavno društvo s ograničenom odgovornošću za ugostiteljstvo</item>
    </izvorni_sadrzaj>
    <derivirana_varijabla naziv="DomainObject.Predmet.OstaliListFormatedOIB_1">
      <item>Sandra Bačani, OIB 76817223571 punomoćnik sudionika u postupku FELICITAS PRIMUS jednostavno društvo s ograničenom odgovornošću za ugostiteljstvo</item>
    </derivirana_varijabla>
  </DomainObject.Predmet.OstaliListFormatedOIB>
  <DomainObject.Predmet.OstaliListFormatedWithAdress>
    <izvorni_sadrzaj>
      <item>Sandra Bačani, Zvonigradska Ulica 28, 10000 Zagreb punomoćnik sudionika u postupku FELICITAS PRIMUS jednostavno društvo s ograničenom odgovornošću za ugostiteljstvo</item>
    </izvorni_sadrzaj>
    <derivirana_varijabla naziv="DomainObject.Predmet.OstaliListFormatedWithAdress_1">
      <item>Sandra Bačani, Zvonigradska Ulica 28, 10000 Zagreb punomoćnik sudionika u postupku FELICITAS PRIMUS jednostavno društvo s ograničenom odgovornošću za ugostiteljstvo</item>
    </derivirana_varijabla>
  </DomainObject.Predmet.OstaliListFormatedWithAdress>
  <DomainObject.Predmet.OstaliListFormatedWithAdressOIB>
    <izvorni_sadrzaj>
      <item>Sandra Bačani, OIB 76817223571, Zvonigradska Ulica 28, 10000 Zagreb punomoćnik sudionika u postupku FELICITAS PRIMUS jednostavno društvo s ograničenom odgovornošću za ugostiteljstvo</item>
    </izvorni_sadrzaj>
    <derivirana_varijabla naziv="DomainObject.Predmet.OstaliListFormatedWithAdressOIB_1">
      <item>Sandra Bačani, OIB 76817223571, Zvonigradska Ulica 28, 10000 Zagreb punomoćnik sudionika u postupku FELICITAS PRIMUS jednostavno društvo s ograničenom odgovornošću za ugostiteljstvo</item>
    </derivirana_varijabla>
  </DomainObject.Predmet.OstaliListFormatedWithAdressOIB>
  <DomainObject.Predmet.OstaliListNazivFormated>
    <izvorni_sadrzaj>
      <item>Sandra Bačani</item>
    </izvorni_sadrzaj>
    <derivirana_varijabla naziv="DomainObject.Predmet.OstaliListNazivFormated_1">
      <item>Sandra Bačani</item>
    </derivirana_varijabla>
  </DomainObject.Predmet.OstaliListNazivFormated>
  <DomainObject.Predmet.OstaliListNazivFormatedOIB>
    <izvorni_sadrzaj>
      <item>Sandra Bačani, OIB 76817223571</item>
    </izvorni_sadrzaj>
    <derivirana_varijabla naziv="DomainObject.Predmet.OstaliListNazivFormatedOIB_1">
      <item>Sandra Bačani, OIB 76817223571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FELICITAS PRIMUS jednostavno društvo s ograničenom odgovornošću za ugostiteljstvo</izvorni_sadrzaj>
    <derivirana_varijabla naziv="DomainObject.Predmet.ProtustrankaIDrugi_1">FELICITAS PRIMUS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FELICITAS PRIMUS jednostavno društvo s ograničenom odgovornošću za ugostiteljstvo, OIB 49516119371, Tina Ujevića 11, 10000 Zagreb</izvorni_sadrzaj>
    <derivirana_varijabla naziv="DomainObject.Predmet.ProtustrankaIDrugiAdressOIB_1">FELICITAS PRIMUS jednostavno društvo s ograničenom odgovornošću za ugostiteljstvo, OIB 49516119371, Tina Ujevića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FELICITAS PRIMUS jednostavno društvo s ograničenom odgovornošću za ugostiteljstvo</item>
      <item>Sandra Bačani</item>
    </izvorni_sadrzaj>
    <derivirana_varijabla naziv="DomainObject.Predmet.SudioniciListNaziv_1">
      <item>FINA Regionalni centar Zagreb</item>
      <item>FELICITAS PRIMUS jednostavno društvo s ograničenom odgovornošću za ugostiteljstvo</item>
      <item>Sandra Bačani</item>
    </derivirana_varijabla>
  </DomainObject.Predmet.SudioniciListNaziv>
  <DomainObject.Predmet.SudioniciListAdressOIB>
    <izvorni_sadrzaj>
      <item>FINA Regionalni centar Zagreb, OIB 85821130368, Trg svibanjskih žrtava 1995. br. 1,10000 Zagreb</item>
      <item>FELICITAS PRIMUS jednostavno društvo s ograničenom odgovornošću za ugostiteljstvo, OIB 49516119371, Tina Ujevića 11,10000 Zagreb</item>
      <item>Sandra Bačani, OIB 76817223571, Zvonigradska Ulica 28,10000 Zagreb</item>
    </izvorni_sadrzaj>
    <derivirana_varijabla naziv="DomainObject.Predmet.SudioniciListAdressOIB_1">
      <item>FINA Regionalni centar Zagreb, OIB 85821130368, Trg svibanjskih žrtava 1995. br. 1,10000 Zagreb</item>
      <item>FELICITAS PRIMUS jednostavno društvo s ograničenom odgovornošću za ugostiteljstvo, OIB 49516119371, Tina Ujevića 11,10000 Zagreb</item>
      <item>Sandra Bačani, OIB 76817223571, Zvonigradska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49516119371</item>
      <item>, OIB 76817223571</item>
    </izvorni_sadrzaj>
    <derivirana_varijabla naziv="DomainObject.Predmet.SudioniciListNazivOIB_1">
      <item>, OIB 85821130368</item>
      <item>, OIB 49516119371</item>
      <item>, OIB 76817223571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C081CB-3156-4EA9-8438-2C5AC038D8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5436</properties:Characters>
  <properties:Lines>129</properties:Lines>
  <properties:Paragraphs>44</properties:Paragraphs>
  <properties:TotalTime>318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2016-12-21T08:10:00Z</cp:lastPrinted>
  <dcterms:modified xmlns:xsi="http://www.w3.org/2001/XMLSchema-instance" xsi:type="dcterms:W3CDTF">2016-12-21T08:10:00Z</dcterms:modified>
  <cp:revision>102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