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078e" w14:paraId="ac0078e" w:rsidRDefault="00F5706B" w:rsidP="00012ED6" w:rsidR="00F465DF">
      <w:pPr>
        <w:pStyle w:val="Bezproreda"/>
        <w:jc w:val="both"/>
        <w15:collapsed w:val="false"/>
        <w:rPr>
          <w:rFonts w:cs="Courier New" w:hAnsi="Courier New" w:ascii="Courier New"/>
        </w:rPr>
      </w:pPr>
      <w:bookmarkStart w:name="_GoBack" w:id="0"/>
      <w:bookmarkEnd w:id="0"/>
      <w:r>
        <w:rPr>
          <w:rFonts w:cs="Courier New" w:hAnsi="Courier New" w:ascii="Courier New"/>
        </w:rPr>
        <w:t xml:space="preserve">                                                  Obrazac 20.</w:t>
      </w:r>
    </w:p>
    <w:p w:rsidRDefault="00F5706B" w:rsidP="00D53457" w:rsidR="00F5706B">
      <w:pPr>
        <w:pStyle w:val="Bezproreda"/>
        <w:rPr>
          <w:rFonts w:cs="Courier New" w:hAnsi="Courier New" w:ascii="Courier New"/>
        </w:rPr>
      </w:pPr>
    </w:p>
    <w:p w:rsidRDefault="00F5706B" w:rsidP="00D53457" w:rsidR="00F5706B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</w:t>
      </w:r>
    </w:p>
    <w:p w:rsidRDefault="00F5706B" w:rsidP="00D53457" w:rsidR="00F5706B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I Z V J E Š Ć E</w:t>
      </w:r>
    </w:p>
    <w:p w:rsidRDefault="00F5706B" w:rsidP="00D53457" w:rsidR="00F5706B">
      <w:pPr>
        <w:pStyle w:val="Bezproreda"/>
        <w:rPr>
          <w:rFonts w:cs="Courier New" w:hAnsi="Courier New" w:ascii="Courier New"/>
        </w:rPr>
      </w:pPr>
    </w:p>
    <w:p w:rsidRDefault="00F5706B" w:rsidP="00D53457" w:rsidR="00F5706B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STEČAJNOG UPRAVITELJA O TIJEKU STEČAJNOG POSTUPKA I</w:t>
      </w:r>
    </w:p>
    <w:p w:rsidRDefault="00F5706B" w:rsidP="00D53457" w:rsidR="00F5706B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STANJU STEČAJNE MASE</w:t>
      </w:r>
    </w:p>
    <w:p w:rsidRDefault="00F5706B" w:rsidP="00D53457" w:rsidR="00F5706B">
      <w:pPr>
        <w:pStyle w:val="Bezproreda"/>
        <w:rPr>
          <w:rFonts w:cs="Courier New" w:hAnsi="Courier New" w:ascii="Courier New"/>
        </w:rPr>
      </w:pPr>
    </w:p>
    <w:p w:rsidRDefault="00F5706B" w:rsidP="00D53457" w:rsidR="00F5706B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Trgovački </w:t>
      </w:r>
      <w:r w:rsidR="001101DA">
        <w:rPr>
          <w:rFonts w:cs="Courier New" w:hAnsi="Courier New" w:ascii="Courier New"/>
        </w:rPr>
        <w:t>sud u Zagrebu, Amr</w:t>
      </w:r>
      <w:r>
        <w:rPr>
          <w:rFonts w:cs="Courier New" w:hAnsi="Courier New" w:ascii="Courier New"/>
        </w:rPr>
        <w:t>uševa 2/II, 10000 Zagreb</w:t>
      </w:r>
    </w:p>
    <w:p w:rsidRDefault="00F5706B" w:rsidP="00D53457" w:rsidR="00F5706B">
      <w:pPr>
        <w:pStyle w:val="Bezproreda"/>
        <w:rPr>
          <w:rFonts w:cs="Courier New" w:hAnsi="Courier New" w:ascii="Courier New"/>
        </w:rPr>
      </w:pPr>
    </w:p>
    <w:p w:rsidRDefault="00D23A0A" w:rsidP="00D53457" w:rsidR="00D23A0A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Posl.broj spisa: 7.St-3061/16</w:t>
      </w:r>
    </w:p>
    <w:p w:rsidRDefault="00D23A0A" w:rsidP="00D53457" w:rsidR="00D23A0A">
      <w:pPr>
        <w:pStyle w:val="Bezproreda"/>
        <w:rPr>
          <w:rFonts w:cs="Courier New" w:hAnsi="Courier New" w:ascii="Courier New"/>
        </w:rPr>
      </w:pPr>
    </w:p>
    <w:p w:rsidRDefault="00D23A0A" w:rsidP="00D53457" w:rsidR="00D23A0A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Dužnik: AGROPROMET-SiM d.o.o. u stečaju za poljoprivredu,</w:t>
      </w:r>
    </w:p>
    <w:p w:rsidRDefault="00D23A0A" w:rsidP="00D53457" w:rsidR="00D23A0A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usluge i trgovinu, OIB08902393554, Školska 18, Križ</w:t>
      </w:r>
    </w:p>
    <w:p w:rsidRDefault="00D23A0A" w:rsidP="00D53457" w:rsidR="00D23A0A">
      <w:pPr>
        <w:pStyle w:val="Bezproreda"/>
        <w:rPr>
          <w:rFonts w:cs="Courier New" w:hAnsi="Courier New" w:ascii="Courier New"/>
        </w:rPr>
      </w:pPr>
    </w:p>
    <w:p w:rsidRDefault="00D23A0A" w:rsidP="00D53457" w:rsidR="00D23A0A">
      <w:pPr>
        <w:pStyle w:val="Bezproreda"/>
        <w:rPr>
          <w:rFonts w:cs="Courier New" w:hAnsi="Courier New" w:ascii="Courier New"/>
        </w:rPr>
      </w:pPr>
    </w:p>
    <w:p w:rsidRDefault="00D23A0A" w:rsidP="00D23A0A" w:rsidR="00D23A0A">
      <w:pPr>
        <w:pStyle w:val="Bezproreda"/>
        <w:numPr>
          <w:ilvl w:val="0"/>
          <w:numId w:val="1"/>
        </w:numPr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TIJEK STEČAJNOG POSTUPKA u razdoblju od 08.prosinca 2016.g. </w:t>
      </w:r>
    </w:p>
    <w:p w:rsidRDefault="001101DA" w:rsidP="001101DA" w:rsidR="00D23A0A">
      <w:pPr>
        <w:pStyle w:val="Bezproreda"/>
        <w:ind w:left="135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</w:t>
      </w:r>
      <w:r w:rsidR="00D23A0A">
        <w:rPr>
          <w:rFonts w:cs="Courier New" w:hAnsi="Courier New" w:ascii="Courier New"/>
        </w:rPr>
        <w:t>do održavanja Ispitnog i Izvještajnog ročišta</w:t>
      </w:r>
      <w:r>
        <w:rPr>
          <w:rFonts w:cs="Courier New" w:hAnsi="Courier New" w:ascii="Courier New"/>
        </w:rPr>
        <w:t xml:space="preserve"> -</w:t>
      </w:r>
      <w:r w:rsidR="00D23A0A">
        <w:rPr>
          <w:rFonts w:cs="Courier New" w:hAnsi="Courier New" w:ascii="Courier New"/>
        </w:rPr>
        <w:t xml:space="preserve"> dana 06.06.2017.</w:t>
      </w:r>
    </w:p>
    <w:p w:rsidRDefault="00D23A0A" w:rsidP="00D23A0A" w:rsidR="00D23A0A">
      <w:pPr>
        <w:pStyle w:val="Bezproreda"/>
        <w:rPr>
          <w:rFonts w:cs="Courier New" w:hAnsi="Courier New" w:ascii="Courier New"/>
        </w:rPr>
      </w:pPr>
    </w:p>
    <w:p w:rsidRDefault="00D23A0A" w:rsidP="00D32942" w:rsidR="00D32942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Trgovački sud u Zagrebu Rješenjem Posl.broj:7.St-3061/16 od 08.12.2016.g. pokrenuo je prethodni stečajni postupak a dana </w:t>
      </w:r>
      <w:r w:rsidR="001101DA">
        <w:rPr>
          <w:rFonts w:cs="Courier New" w:hAnsi="Courier New" w:ascii="Courier New"/>
        </w:rPr>
        <w:t>07.ožujka</w:t>
      </w:r>
      <w:r w:rsidR="00D32942">
        <w:rPr>
          <w:rFonts w:cs="Courier New" w:hAnsi="Courier New" w:ascii="Courier New"/>
        </w:rPr>
        <w:t xml:space="preserve"> 2017.g. otvorio je stečajni postupak nad dužnikom AGROPROMET-SiM d.o.o. za poljoprivredu, usluge i trgovinu, OIB08902393554, Školska 18, 10314 Križ.</w:t>
      </w:r>
    </w:p>
    <w:p w:rsidRDefault="00D32942" w:rsidP="00D32942" w:rsidR="003566B8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Radi pribave informacija i podataka o stanju imovine-stečajne  mase i obveza obraćala sam se preporučenim pismovnim pošiljkama na adrese stečajnog dužnika i odgovorne osobe</w:t>
      </w:r>
      <w:r w:rsidR="001101DA">
        <w:rPr>
          <w:rFonts w:cs="Courier New" w:hAnsi="Courier New" w:ascii="Courier New"/>
        </w:rPr>
        <w:t>-</w:t>
      </w:r>
      <w:r>
        <w:rPr>
          <w:rFonts w:cs="Courier New" w:hAnsi="Courier New" w:ascii="Courier New"/>
        </w:rPr>
        <w:t xml:space="preserve">bivšeg direktora i to u </w:t>
      </w:r>
      <w:r w:rsidR="001101DA">
        <w:rPr>
          <w:rFonts w:cs="Courier New" w:hAnsi="Courier New" w:ascii="Courier New"/>
        </w:rPr>
        <w:t xml:space="preserve">dva </w:t>
      </w:r>
      <w:r>
        <w:rPr>
          <w:rFonts w:cs="Courier New" w:hAnsi="Courier New" w:ascii="Courier New"/>
        </w:rPr>
        <w:t>navrata</w:t>
      </w:r>
      <w:r w:rsidR="001101DA">
        <w:rPr>
          <w:rFonts w:cs="Courier New" w:hAnsi="Courier New" w:ascii="Courier New"/>
        </w:rPr>
        <w:t>,</w:t>
      </w:r>
      <w:r>
        <w:rPr>
          <w:rFonts w:cs="Courier New" w:hAnsi="Courier New" w:ascii="Courier New"/>
        </w:rPr>
        <w:t xml:space="preserve"> ali poštanska pismena su se vraćala neotvorena.</w:t>
      </w:r>
    </w:p>
    <w:p w:rsidRDefault="003566B8" w:rsidP="00D32942" w:rsidR="003566B8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Radi navedenog nisam bila u mogućnosti izvršiti pregled po</w:t>
      </w:r>
      <w:r w:rsidR="001101DA">
        <w:rPr>
          <w:rFonts w:cs="Courier New" w:hAnsi="Courier New" w:ascii="Courier New"/>
        </w:rPr>
        <w:t>slovnog prostora i izvršiti uvi</w:t>
      </w:r>
      <w:r>
        <w:rPr>
          <w:rFonts w:cs="Courier New" w:hAnsi="Courier New" w:ascii="Courier New"/>
        </w:rPr>
        <w:t>d i preuzeti poslovnu i knjigovodstvenu dokumentaciju</w:t>
      </w:r>
      <w:r w:rsidR="001101DA">
        <w:rPr>
          <w:rFonts w:cs="Courier New" w:hAnsi="Courier New" w:ascii="Courier New"/>
        </w:rPr>
        <w:t xml:space="preserve"> dužnika</w:t>
      </w:r>
      <w:r>
        <w:rPr>
          <w:rFonts w:cs="Courier New" w:hAnsi="Courier New" w:ascii="Courier New"/>
        </w:rPr>
        <w:t>.</w:t>
      </w:r>
    </w:p>
    <w:p w:rsidRDefault="00866384" w:rsidP="00D32942" w:rsidR="00866384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I.1.</w:t>
      </w:r>
      <w:r w:rsidR="003566B8">
        <w:rPr>
          <w:rFonts w:cs="Courier New" w:hAnsi="Courier New" w:ascii="Courier New"/>
        </w:rPr>
        <w:t>Dana 27.12.2016.g. zatražila sam zahtjevom od RH MF PU Središnje Hrvatske Ispostave Dugo Selo</w:t>
      </w:r>
      <w:r w:rsidR="00D32942">
        <w:rPr>
          <w:rFonts w:cs="Courier New" w:hAnsi="Courier New" w:ascii="Courier New"/>
        </w:rPr>
        <w:t xml:space="preserve"> </w:t>
      </w:r>
      <w:r w:rsidR="001101DA">
        <w:rPr>
          <w:rFonts w:cs="Courier New" w:hAnsi="Courier New" w:ascii="Courier New"/>
        </w:rPr>
        <w:t>Bilancu na dan 31.12.2015.g.</w:t>
      </w:r>
      <w:r w:rsidR="00850A5B">
        <w:rPr>
          <w:rFonts w:cs="Courier New" w:hAnsi="Courier New" w:ascii="Courier New"/>
        </w:rPr>
        <w:t xml:space="preserve"> i Analitičku bruto bilancu.</w:t>
      </w:r>
      <w:r w:rsidR="001101DA">
        <w:rPr>
          <w:rFonts w:cs="Courier New" w:hAnsi="Courier New" w:ascii="Courier New"/>
        </w:rPr>
        <w:t xml:space="preserve"> I</w:t>
      </w:r>
      <w:r w:rsidR="008F4404">
        <w:rPr>
          <w:rFonts w:cs="Courier New" w:hAnsi="Courier New" w:ascii="Courier New"/>
        </w:rPr>
        <w:t>z primlje</w:t>
      </w:r>
      <w:r w:rsidR="003566B8">
        <w:rPr>
          <w:rFonts w:cs="Courier New" w:hAnsi="Courier New" w:ascii="Courier New"/>
        </w:rPr>
        <w:t>ne Bilance proizlazi da stečajni dužnik ima evidentirane građevinske objekte u iznosu od 2.785.240kn, dionice PBZ Zagreb d.d. u iznosu od 8.755,00kn i potraživanja od kupaca-dužnikovih dužnika u iznos u od 1.083.304kn</w:t>
      </w:r>
      <w:r w:rsidR="001101DA">
        <w:rPr>
          <w:rFonts w:cs="Courier New" w:hAnsi="Courier New" w:ascii="Courier New"/>
        </w:rPr>
        <w:t>,</w:t>
      </w:r>
      <w:r w:rsidR="003566B8">
        <w:rPr>
          <w:rFonts w:cs="Courier New" w:hAnsi="Courier New" w:ascii="Courier New"/>
        </w:rPr>
        <w:t xml:space="preserve"> iskazane obveze financijskim institucijama-bankama u iznosu od 2.452.133,00kn i obveze prema dobavljačima u iznosu od 84.242,00kn. Prema pribavljenom Računu dobiti i gubitka u 2015.g. dužnik je iskazao prihode u ukupnom iznosu od 324.687kn,</w:t>
      </w:r>
      <w:r w:rsidR="001101DA">
        <w:rPr>
          <w:rFonts w:cs="Courier New" w:hAnsi="Courier New" w:ascii="Courier New"/>
        </w:rPr>
        <w:t xml:space="preserve"> rashode od 330.151kn.</w:t>
      </w:r>
    </w:p>
    <w:p w:rsidRDefault="00866384" w:rsidP="00D32942" w:rsidR="00866384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I.2. Prema pribavljenom Uvjerenju od RH MUP PUZ, Policijska po</w:t>
      </w:r>
      <w:r w:rsidR="001101DA">
        <w:rPr>
          <w:rFonts w:cs="Courier New" w:hAnsi="Courier New" w:ascii="Courier New"/>
        </w:rPr>
        <w:t>s</w:t>
      </w:r>
      <w:r>
        <w:rPr>
          <w:rFonts w:cs="Courier New" w:hAnsi="Courier New" w:ascii="Courier New"/>
        </w:rPr>
        <w:t>taja Ivanić-Grad od 08.01.2017.g. proizlazi da steč.dužnik ima u evidenciji cestovnih vozila 3 teretna kamiona koja su odjavljena a posljednja odjava bila je 09.07.2012.g.</w:t>
      </w:r>
    </w:p>
    <w:p w:rsidRDefault="00F54F02" w:rsidP="00D32942" w:rsidR="00183A24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Također, </w:t>
      </w:r>
      <w:r w:rsidR="008F4404">
        <w:rPr>
          <w:rFonts w:cs="Courier New" w:hAnsi="Courier New" w:ascii="Courier New"/>
        </w:rPr>
        <w:t>stečajni dužnik prema Evidenciji</w:t>
      </w:r>
      <w:r>
        <w:rPr>
          <w:rFonts w:cs="Courier New" w:hAnsi="Courier New" w:ascii="Courier New"/>
        </w:rPr>
        <w:t xml:space="preserve"> cestovnih motornih vozila vlasnik je osobnog vozila M1, marke VOLKSWAGEN PASSAT 1.9 TDI, godina proizvodnje 2001., broj šasije WVWZZZ3BZ1E250459, reg.oznaka ZG4026AB.</w:t>
      </w:r>
      <w:r w:rsidR="001101DA">
        <w:rPr>
          <w:rFonts w:cs="Courier New" w:hAnsi="Courier New" w:ascii="Courier New"/>
        </w:rPr>
        <w:t xml:space="preserve"> </w:t>
      </w:r>
      <w:r>
        <w:rPr>
          <w:rFonts w:cs="Courier New" w:hAnsi="Courier New" w:ascii="Courier New"/>
        </w:rPr>
        <w:t>Na vozilu nije evident</w:t>
      </w:r>
      <w:r w:rsidR="008F4404">
        <w:rPr>
          <w:rFonts w:cs="Courier New" w:hAnsi="Courier New" w:ascii="Courier New"/>
        </w:rPr>
        <w:t xml:space="preserve">iran teret. Bivši direktor stečajnog </w:t>
      </w:r>
      <w:r>
        <w:rPr>
          <w:rFonts w:cs="Courier New" w:hAnsi="Courier New" w:ascii="Courier New"/>
        </w:rPr>
        <w:t xml:space="preserve">dužnika </w:t>
      </w:r>
      <w:r w:rsidR="00183A24">
        <w:rPr>
          <w:rFonts w:cs="Courier New" w:hAnsi="Courier New" w:ascii="Courier New"/>
        </w:rPr>
        <w:t>nije mi predao opisanu pokretninu-vozilo</w:t>
      </w:r>
      <w:r w:rsidR="001101DA">
        <w:rPr>
          <w:rFonts w:cs="Courier New" w:hAnsi="Courier New" w:ascii="Courier New"/>
        </w:rPr>
        <w:t>,</w:t>
      </w:r>
      <w:r w:rsidR="00183A24">
        <w:rPr>
          <w:rFonts w:cs="Courier New" w:hAnsi="Courier New" w:ascii="Courier New"/>
        </w:rPr>
        <w:t xml:space="preserve"> te sam dana 10.05.2017.g</w:t>
      </w:r>
      <w:r w:rsidR="001101DA">
        <w:rPr>
          <w:rFonts w:cs="Courier New" w:hAnsi="Courier New" w:ascii="Courier New"/>
        </w:rPr>
        <w:t xml:space="preserve">. </w:t>
      </w:r>
      <w:r w:rsidR="00183A24">
        <w:rPr>
          <w:rFonts w:cs="Courier New" w:hAnsi="Courier New" w:ascii="Courier New"/>
        </w:rPr>
        <w:t>neposredno PP Ivanić-Grad predala Zamolbu za raspisivanje objave za potragom opisanog osobnog vozila.</w:t>
      </w:r>
    </w:p>
    <w:p w:rsidRDefault="00183A24" w:rsidP="00D32942" w:rsidR="001101D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Prema Obavijesti primljene dana 23.05.2017.g. ista nije započela postupak potrage, te do dana izrade Izvješća ne raspolažem pokretnima - teretnim i osobnim vozilom.</w:t>
      </w:r>
      <w:r w:rsidR="001101DA">
        <w:rPr>
          <w:rFonts w:cs="Courier New" w:hAnsi="Courier New" w:ascii="Courier New"/>
        </w:rPr>
        <w:t xml:space="preserve">            Str. – 1 -</w:t>
      </w:r>
    </w:p>
    <w:p w:rsidRDefault="001101DA" w:rsidP="00D32942" w:rsidR="00183A24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lastRenderedPageBreak/>
        <w:t xml:space="preserve">Slijedom navedenog unovčena vrijednost opisanih pokretnina procjenjuje se u iznosu od 0,00kn </w:t>
      </w:r>
      <w:r w:rsidR="00183A24">
        <w:rPr>
          <w:rFonts w:cs="Courier New" w:hAnsi="Courier New" w:ascii="Courier New"/>
        </w:rPr>
        <w:t xml:space="preserve">  </w:t>
      </w:r>
    </w:p>
    <w:p w:rsidRDefault="008459B9" w:rsidP="00D32942" w:rsidR="00F5706B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I.3. T</w:t>
      </w:r>
      <w:r w:rsidR="00183A24">
        <w:rPr>
          <w:rFonts w:cs="Courier New" w:hAnsi="Courier New" w:ascii="Courier New"/>
        </w:rPr>
        <w:t>emeljem</w:t>
      </w:r>
      <w:r>
        <w:rPr>
          <w:rFonts w:cs="Courier New" w:hAnsi="Courier New" w:ascii="Courier New"/>
        </w:rPr>
        <w:t xml:space="preserve"> primljene Obavijesti Središnje klirinško depozitarnog društva d.d. iz Zagreba od 27.12.2016.g. proizlazi da stečajni dužnik raspolaže s</w:t>
      </w:r>
      <w:r w:rsidR="008F4404">
        <w:rPr>
          <w:rFonts w:cs="Courier New" w:hAnsi="Courier New" w:ascii="Courier New"/>
        </w:rPr>
        <w:t>a</w:t>
      </w:r>
      <w:r>
        <w:rPr>
          <w:rFonts w:cs="Courier New" w:hAnsi="Courier New" w:ascii="Courier New"/>
        </w:rPr>
        <w:t xml:space="preserve"> 17kom dionica Privredne banke Zagreb d.d. Zagreb a tržišna vrijednost nematerijalizir</w:t>
      </w:r>
      <w:r w:rsidR="008F4404">
        <w:rPr>
          <w:rFonts w:cs="Courier New" w:hAnsi="Courier New" w:ascii="Courier New"/>
        </w:rPr>
        <w:t>anih vrijednosn</w:t>
      </w:r>
      <w:r>
        <w:rPr>
          <w:rFonts w:cs="Courier New" w:hAnsi="Courier New" w:ascii="Courier New"/>
        </w:rPr>
        <w:t>i</w:t>
      </w:r>
      <w:r w:rsidR="008F4404">
        <w:rPr>
          <w:rFonts w:cs="Courier New" w:hAnsi="Courier New" w:ascii="Courier New"/>
        </w:rPr>
        <w:t>h papira</w:t>
      </w:r>
      <w:r>
        <w:rPr>
          <w:rFonts w:cs="Courier New" w:hAnsi="Courier New" w:ascii="Courier New"/>
        </w:rPr>
        <w:t xml:space="preserve"> na dan 13.01.2017.g. procijenjena je u iznosu od 12.750,00kn</w:t>
      </w:r>
      <w:r w:rsidR="00690F6A">
        <w:rPr>
          <w:rFonts w:cs="Courier New" w:hAnsi="Courier New" w:ascii="Courier New"/>
        </w:rPr>
        <w:t>.</w:t>
      </w:r>
    </w:p>
    <w:p w:rsidRDefault="00690F6A" w:rsidP="00D32942" w:rsidR="00690F6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I.4. Nemam saznanje da stečajni dužnik ima nenaplaćenih dospjelih potraživanja od dužnikovih dužnika niti da se vode sudski postupci.</w:t>
      </w:r>
    </w:p>
    <w:p w:rsidRDefault="00690F6A" w:rsidP="00D32942" w:rsidR="00013659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I.5. Državna geodetska uprava RH, Područni ured za katastar Zagreb, Odjel za katastar nekretnina Ivanić-Grad izdao je Uvjerenje dana 27.12.2016.g. iz kojeg proizlazi da stečajni dužnik nije upisan u katastarskom operatu kao vlasnik nekretnina za područje za koje</w:t>
      </w:r>
      <w:r w:rsidR="00013659">
        <w:rPr>
          <w:rFonts w:cs="Courier New" w:hAnsi="Courier New" w:ascii="Courier New"/>
        </w:rPr>
        <w:t xml:space="preserve"> evidenciju</w:t>
      </w:r>
      <w:r>
        <w:rPr>
          <w:rFonts w:cs="Courier New" w:hAnsi="Courier New" w:ascii="Courier New"/>
        </w:rPr>
        <w:t xml:space="preserve"> </w:t>
      </w:r>
      <w:r w:rsidR="00013659">
        <w:rPr>
          <w:rFonts w:cs="Courier New" w:hAnsi="Courier New" w:ascii="Courier New"/>
        </w:rPr>
        <w:t>isti vodi.</w:t>
      </w:r>
    </w:p>
    <w:p w:rsidRDefault="00013659" w:rsidP="00D32942" w:rsidR="00013659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I.6. Općinski sud u Velikoj Gorici, Zemljišnoknjižni odjel Ivanić-Grad izdao je dana 27.12.2016.g. Potvrdu iz koje proizlazi da duž</w:t>
      </w:r>
      <w:r w:rsidR="008F4404">
        <w:rPr>
          <w:rFonts w:cs="Courier New" w:hAnsi="Courier New" w:ascii="Courier New"/>
        </w:rPr>
        <w:t>n</w:t>
      </w:r>
      <w:r>
        <w:rPr>
          <w:rFonts w:cs="Courier New" w:hAnsi="Courier New" w:ascii="Courier New"/>
        </w:rPr>
        <w:t>ik nije upisan kao vlasnik nekretnina na području nadležnosti istoga.</w:t>
      </w:r>
    </w:p>
    <w:p w:rsidRDefault="00013659" w:rsidP="00D32942" w:rsidR="008F4404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I.7. Na osnovu Obavijesti HZMO Zagreb, Ispostave u Ivanić-Gradu proizlazi da je stečajni dužnik imao zaposleno 61 radnika</w:t>
      </w:r>
      <w:r w:rsidR="008F4404">
        <w:rPr>
          <w:rFonts w:cs="Courier New" w:hAnsi="Courier New" w:ascii="Courier New"/>
        </w:rPr>
        <w:t>,</w:t>
      </w:r>
      <w:r>
        <w:rPr>
          <w:rFonts w:cs="Courier New" w:hAnsi="Courier New" w:ascii="Courier New"/>
        </w:rPr>
        <w:t xml:space="preserve"> koji su svi uredno odjavljeni. </w:t>
      </w:r>
    </w:p>
    <w:p w:rsidRDefault="00013659" w:rsidP="00D32942" w:rsidR="00013659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Slijedom navedenog dužnik nema zaposlenih radnika.  </w:t>
      </w:r>
    </w:p>
    <w:p w:rsidRDefault="00013659" w:rsidP="00D32942" w:rsidR="006E22F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Niti </w:t>
      </w:r>
      <w:r w:rsidR="008F4404">
        <w:rPr>
          <w:rFonts w:cs="Courier New" w:hAnsi="Courier New" w:ascii="Courier New"/>
        </w:rPr>
        <w:t>jedan bivši radnik nije podnio P</w:t>
      </w:r>
      <w:r>
        <w:rPr>
          <w:rFonts w:cs="Courier New" w:hAnsi="Courier New" w:ascii="Courier New"/>
        </w:rPr>
        <w:t>rijavu tražbina po osnovi neisplaćenih plaća i drugo</w:t>
      </w:r>
      <w:r w:rsidR="006E22FD">
        <w:rPr>
          <w:rFonts w:cs="Courier New" w:hAnsi="Courier New" w:ascii="Courier New"/>
        </w:rPr>
        <w:t>g</w:t>
      </w:r>
      <w:r w:rsidR="00441D25">
        <w:rPr>
          <w:rFonts w:cs="Courier New" w:hAnsi="Courier New" w:ascii="Courier New"/>
        </w:rPr>
        <w:t xml:space="preserve"> </w:t>
      </w:r>
      <w:r w:rsidR="006E22FD">
        <w:rPr>
          <w:rFonts w:cs="Courier New" w:hAnsi="Courier New" w:ascii="Courier New"/>
        </w:rPr>
        <w:t>potraživanja.</w:t>
      </w:r>
    </w:p>
    <w:p w:rsidRDefault="006E22FD" w:rsidP="00D32942" w:rsidR="00690F6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Prema pod</w:t>
      </w:r>
      <w:r w:rsidR="008F4404">
        <w:rPr>
          <w:rFonts w:cs="Courier New" w:hAnsi="Courier New" w:ascii="Courier New"/>
        </w:rPr>
        <w:t xml:space="preserve">acima FINA Zagreb u Očevidniku </w:t>
      </w:r>
      <w:r>
        <w:rPr>
          <w:rFonts w:cs="Courier New" w:hAnsi="Courier New" w:ascii="Courier New"/>
        </w:rPr>
        <w:t>o redoslijedu plaćanja na dan 16.09.2015.g. stečajni dužnik bio je nesposoban za plaćanje</w:t>
      </w:r>
      <w:r w:rsidR="001B0DBE">
        <w:rPr>
          <w:rFonts w:cs="Courier New" w:hAnsi="Courier New" w:ascii="Courier New"/>
        </w:rPr>
        <w:t xml:space="preserve"> </w:t>
      </w:r>
      <w:r>
        <w:rPr>
          <w:rFonts w:cs="Courier New" w:hAnsi="Courier New" w:ascii="Courier New"/>
        </w:rPr>
        <w:t>jer u roku</w:t>
      </w:r>
      <w:r w:rsidR="00690F6A">
        <w:rPr>
          <w:rFonts w:cs="Courier New" w:hAnsi="Courier New" w:ascii="Courier New"/>
        </w:rPr>
        <w:t xml:space="preserve"> </w:t>
      </w:r>
      <w:r w:rsidR="001B0DBE">
        <w:rPr>
          <w:rFonts w:cs="Courier New" w:hAnsi="Courier New" w:ascii="Courier New"/>
        </w:rPr>
        <w:t xml:space="preserve">od 60 dana odnosno 1867 dana do </w:t>
      </w:r>
      <w:r w:rsidR="008F4404">
        <w:rPr>
          <w:rFonts w:cs="Courier New" w:hAnsi="Courier New" w:ascii="Courier New"/>
        </w:rPr>
        <w:t xml:space="preserve">dana </w:t>
      </w:r>
      <w:r w:rsidR="001B0DBE">
        <w:rPr>
          <w:rFonts w:cs="Courier New" w:hAnsi="Courier New" w:ascii="Courier New"/>
        </w:rPr>
        <w:t>održavanja Izvještajnog ročišta</w:t>
      </w:r>
      <w:r w:rsidR="00441D25">
        <w:rPr>
          <w:rFonts w:cs="Courier New" w:hAnsi="Courier New" w:ascii="Courier New"/>
        </w:rPr>
        <w:t xml:space="preserve"> nije podmirio evident</w:t>
      </w:r>
      <w:r w:rsidR="001B0DBE">
        <w:rPr>
          <w:rFonts w:cs="Courier New" w:hAnsi="Courier New" w:ascii="Courier New"/>
        </w:rPr>
        <w:t>irane neizvršena osnove plaćanja, a koje je trebalo na temelju valjani</w:t>
      </w:r>
      <w:r w:rsidR="00441D25">
        <w:rPr>
          <w:rFonts w:cs="Courier New" w:hAnsi="Courier New" w:ascii="Courier New"/>
        </w:rPr>
        <w:t>h osnova za plaćanje bez daljnjeg pristanka dužnika naplatiti s bilo kojeg od njegovih računa.</w:t>
      </w:r>
    </w:p>
    <w:p w:rsidRDefault="00441D25" w:rsidP="00D32942" w:rsidR="00441D25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Mišljenja sam, da u konkretnom slučaju nema mogućnosti niti uvjeta za izradu stečajnog plana.</w:t>
      </w:r>
    </w:p>
    <w:p w:rsidRDefault="00441D25" w:rsidP="00D32942" w:rsidR="00441D25">
      <w:pPr>
        <w:pStyle w:val="Bezproreda"/>
        <w:jc w:val="both"/>
        <w:rPr>
          <w:rFonts w:cs="Courier New" w:hAnsi="Courier New" w:ascii="Courier New"/>
        </w:rPr>
      </w:pPr>
    </w:p>
    <w:p w:rsidRDefault="00441D25" w:rsidP="00441D25" w:rsidR="00441D25">
      <w:pPr>
        <w:pStyle w:val="Bezproreda"/>
        <w:numPr>
          <w:ilvl w:val="0"/>
          <w:numId w:val="1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STANJE STEČAJNE MASE</w:t>
      </w:r>
    </w:p>
    <w:p w:rsidRDefault="005264CD" w:rsidP="005264CD" w:rsidR="005264CD">
      <w:pPr>
        <w:pStyle w:val="Bezproreda"/>
        <w:ind w:left="855"/>
        <w:jc w:val="both"/>
        <w:rPr>
          <w:rFonts w:cs="Courier New" w:hAnsi="Courier New" w:ascii="Courier New"/>
        </w:rPr>
      </w:pPr>
    </w:p>
    <w:p w:rsidRDefault="00441D25" w:rsidP="00441D25" w:rsidR="00441D25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Sukladno čl.</w:t>
      </w:r>
      <w:r w:rsidR="001F31F5">
        <w:rPr>
          <w:rFonts w:cs="Courier New" w:hAnsi="Courier New" w:ascii="Courier New"/>
        </w:rPr>
        <w:t xml:space="preserve">221. SZ /NN 71/15/ sastavljen je detaljan Pregled predmeta stečajne mase iz kojega proizlazi da stečajni dužnik i stečajni upravitelj ima na raspolaganju </w:t>
      </w:r>
      <w:r w:rsidR="008F4404">
        <w:rPr>
          <w:rFonts w:cs="Courier New" w:hAnsi="Courier New" w:ascii="Courier New"/>
        </w:rPr>
        <w:t>za unovćenje</w:t>
      </w:r>
      <w:r w:rsidR="00012281">
        <w:rPr>
          <w:rFonts w:cs="Courier New" w:hAnsi="Courier New" w:ascii="Courier New"/>
        </w:rPr>
        <w:t xml:space="preserve"> </w:t>
      </w:r>
      <w:r w:rsidR="001F31F5">
        <w:rPr>
          <w:rFonts w:cs="Courier New" w:hAnsi="Courier New" w:ascii="Courier New"/>
        </w:rPr>
        <w:t>17kom dionica Privredne banke Zagreb d.d. Zagreb procijenjene tržišne vrijednosti u iznosu od 12.500,00kn koje će biti unovčene nakon Izvještajnog ročišta.</w:t>
      </w:r>
    </w:p>
    <w:p w:rsidRDefault="005264CD" w:rsidP="00441D25" w:rsidR="005264C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Do dana izrade Izvješća nije primljeno pisano traženje u svezi izlučnog prava,</w:t>
      </w:r>
    </w:p>
    <w:p w:rsidRDefault="00012281" w:rsidP="00441D25" w:rsidR="005264C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Također d</w:t>
      </w:r>
      <w:r w:rsidR="005264CD">
        <w:rPr>
          <w:rFonts w:cs="Courier New" w:hAnsi="Courier New" w:ascii="Courier New"/>
        </w:rPr>
        <w:t>o dana izrade Izvješć</w:t>
      </w:r>
      <w:r>
        <w:rPr>
          <w:rFonts w:cs="Courier New" w:hAnsi="Courier New" w:ascii="Courier New"/>
        </w:rPr>
        <w:t>a nije primljeno obavijest o postojanju ra</w:t>
      </w:r>
      <w:r w:rsidR="005264CD">
        <w:rPr>
          <w:rFonts w:cs="Courier New" w:hAnsi="Courier New" w:ascii="Courier New"/>
        </w:rPr>
        <w:t>zlučnog prava</w:t>
      </w:r>
      <w:r>
        <w:rPr>
          <w:rFonts w:cs="Courier New" w:hAnsi="Courier New" w:ascii="Courier New"/>
        </w:rPr>
        <w:t xml:space="preserve"> na stečajnoj imovine stečajnog dužnika</w:t>
      </w:r>
      <w:r w:rsidR="005264CD">
        <w:rPr>
          <w:rFonts w:cs="Courier New" w:hAnsi="Courier New" w:ascii="Courier New"/>
        </w:rPr>
        <w:t>.</w:t>
      </w:r>
    </w:p>
    <w:p w:rsidRDefault="000D72E3" w:rsidP="00441D25" w:rsidR="005264C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Do određenog roka za dostavu Prijava tražbina niti jedan bivši zaposleni radnik nije podnio Prijavu tražbine, koja bi se razvrstala u Tablicu I. Višeg isplatnog reda.</w:t>
      </w:r>
    </w:p>
    <w:p w:rsidRDefault="000D72E3" w:rsidP="00441D25" w:rsidR="000D72E3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Do određenog roka za podnošenje Prijava tražbina 4 stečajna vjerovnika podnijela su svoje Prijave</w:t>
      </w:r>
      <w:r w:rsidR="00012281">
        <w:rPr>
          <w:rFonts w:cs="Courier New" w:hAnsi="Courier New" w:ascii="Courier New"/>
        </w:rPr>
        <w:t xml:space="preserve"> tražbine</w:t>
      </w:r>
      <w:r>
        <w:rPr>
          <w:rFonts w:cs="Courier New" w:hAnsi="Courier New" w:ascii="Courier New"/>
        </w:rPr>
        <w:t xml:space="preserve"> a ukupan iznos istih iznosi 1.660.215,42kn.</w:t>
      </w:r>
    </w:p>
    <w:p w:rsidRDefault="000D72E3" w:rsidP="00441D25" w:rsidR="000D72E3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Do dana izrade predmetnog Izvješća nije proveden postupak namirenja stečajnih vjerovnika iz razloga što </w:t>
      </w:r>
      <w:r w:rsidR="00012281">
        <w:rPr>
          <w:rFonts w:cs="Courier New" w:hAnsi="Courier New" w:ascii="Courier New"/>
        </w:rPr>
        <w:t>nisu unovćeni nematerijalizirani vrijednosni papiri-dionice,</w:t>
      </w:r>
      <w:r>
        <w:rPr>
          <w:rFonts w:cs="Courier New" w:hAnsi="Courier New" w:ascii="Courier New"/>
        </w:rPr>
        <w:t xml:space="preserve"> kao i zbog nedostatnosti stečajne mase za namirenje troškova stečajnog postupka. </w:t>
      </w:r>
    </w:p>
    <w:p w:rsidRDefault="000D72E3" w:rsidP="00441D25" w:rsidR="0001228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</w:t>
      </w:r>
    </w:p>
    <w:p w:rsidRDefault="00012281" w:rsidP="00441D25" w:rsidR="000D72E3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</w:t>
      </w:r>
      <w:r w:rsidR="000D72E3">
        <w:rPr>
          <w:rFonts w:cs="Courier New" w:hAnsi="Courier New" w:ascii="Courier New"/>
        </w:rPr>
        <w:t xml:space="preserve">    Str. – 2 </w:t>
      </w:r>
      <w:r w:rsidR="002B313D">
        <w:rPr>
          <w:rFonts w:cs="Courier New" w:hAnsi="Courier New" w:ascii="Courier New"/>
        </w:rPr>
        <w:t>–</w:t>
      </w:r>
    </w:p>
    <w:p w:rsidRDefault="002B313D" w:rsidP="00441D25" w:rsidR="002B313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lastRenderedPageBreak/>
        <w:t>III RADNJE KOJE ĆE SE PODUZETI U NAREDNOM RAZDOBLJU</w:t>
      </w:r>
    </w:p>
    <w:p w:rsidRDefault="002B313D" w:rsidP="00441D25" w:rsidR="002B313D">
      <w:pPr>
        <w:pStyle w:val="Bezproreda"/>
        <w:jc w:val="both"/>
        <w:rPr>
          <w:rFonts w:cs="Courier New" w:hAnsi="Courier New" w:ascii="Courier New"/>
        </w:rPr>
      </w:pPr>
    </w:p>
    <w:p w:rsidRDefault="002B313D" w:rsidP="00441D25" w:rsidR="002B313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Nakon održanog izvještajno</w:t>
      </w:r>
      <w:r w:rsidR="00DC54D8">
        <w:rPr>
          <w:rFonts w:cs="Courier New" w:hAnsi="Courier New" w:ascii="Courier New"/>
        </w:rPr>
        <w:t>g ročišta pristupiti će se unovč</w:t>
      </w:r>
      <w:r>
        <w:rPr>
          <w:rFonts w:cs="Courier New" w:hAnsi="Courier New" w:ascii="Courier New"/>
        </w:rPr>
        <w:t>enju nematerijaliziranih vrijednosnih papira-dionica i namirenju troškova stečajnog postupka sukladno prijedlogu Troškovnika koji je sastavni dio Izvješća.</w:t>
      </w:r>
    </w:p>
    <w:p w:rsidRDefault="002B313D" w:rsidP="00441D25" w:rsidR="002B313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Nakon djelomičnog namirenja troškova steča</w:t>
      </w:r>
      <w:r w:rsidR="00012281">
        <w:rPr>
          <w:rFonts w:cs="Courier New" w:hAnsi="Courier New" w:ascii="Courier New"/>
        </w:rPr>
        <w:t>jnog postupka obavijestiti će se Naslov i predložiti</w:t>
      </w:r>
      <w:r>
        <w:rPr>
          <w:rFonts w:cs="Courier New" w:hAnsi="Courier New" w:ascii="Courier New"/>
        </w:rPr>
        <w:t xml:space="preserve"> obustava i zaključenje stečajnog postupka sukladno čl.293 SZ /NN 71/15/</w:t>
      </w:r>
      <w:r w:rsidR="00DC54D8">
        <w:rPr>
          <w:rFonts w:cs="Courier New" w:hAnsi="Courier New" w:ascii="Courier New"/>
        </w:rPr>
        <w:t>.</w:t>
      </w:r>
      <w:r>
        <w:rPr>
          <w:rFonts w:cs="Courier New" w:hAnsi="Courier New" w:ascii="Courier New"/>
        </w:rPr>
        <w:t xml:space="preserve"> </w:t>
      </w:r>
    </w:p>
    <w:p w:rsidRDefault="000D72E3" w:rsidP="00441D25" w:rsidR="000D72E3">
      <w:pPr>
        <w:pStyle w:val="Bezproreda"/>
        <w:jc w:val="both"/>
        <w:rPr>
          <w:rFonts w:cs="Courier New" w:hAnsi="Courier New" w:ascii="Courier New"/>
        </w:rPr>
      </w:pPr>
    </w:p>
    <w:p w:rsidRDefault="002B313D" w:rsidP="00441D25" w:rsidR="002B313D">
      <w:pPr>
        <w:pStyle w:val="Bezproreda"/>
        <w:jc w:val="both"/>
        <w:rPr>
          <w:rFonts w:cs="Courier New" w:hAnsi="Courier New" w:ascii="Courier New"/>
        </w:rPr>
      </w:pPr>
    </w:p>
    <w:p w:rsidRDefault="002B313D" w:rsidP="00441D25" w:rsidR="00DC54D8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U Ivanić-Gradu, </w:t>
      </w:r>
      <w:r w:rsidR="00012281">
        <w:rPr>
          <w:rFonts w:cs="Courier New" w:hAnsi="Courier New" w:ascii="Courier New"/>
        </w:rPr>
        <w:t xml:space="preserve">25.05.2017.g.        </w:t>
      </w:r>
    </w:p>
    <w:p w:rsidRDefault="00DC54D8" w:rsidP="00441D25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441D25" w:rsidR="0001228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  </w:t>
      </w:r>
      <w:r w:rsidR="00012281">
        <w:rPr>
          <w:rFonts w:cs="Courier New" w:hAnsi="Courier New" w:ascii="Courier New"/>
        </w:rPr>
        <w:t xml:space="preserve">          Stečajni upravitelj:</w:t>
      </w:r>
    </w:p>
    <w:p w:rsidRDefault="002B313D" w:rsidP="00441D25" w:rsidR="0001228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  </w:t>
      </w:r>
      <w:r w:rsidR="00012281">
        <w:rPr>
          <w:rFonts w:cs="Courier New" w:hAnsi="Courier New" w:ascii="Courier New"/>
        </w:rPr>
        <w:t xml:space="preserve">          Marija Tomeš, mag.oec.</w:t>
      </w:r>
    </w:p>
    <w:p w:rsidRDefault="00012281" w:rsidP="00441D25" w:rsidR="00012281">
      <w:pPr>
        <w:pStyle w:val="Bezproreda"/>
        <w:jc w:val="both"/>
        <w:rPr>
          <w:rFonts w:cs="Courier New" w:hAnsi="Courier New" w:ascii="Courier New"/>
        </w:rPr>
      </w:pPr>
    </w:p>
    <w:p w:rsidRDefault="00012281" w:rsidP="00441D25" w:rsidR="0001228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Prilozi: - kopija Potvrde Zemljišnoknjižnog odjela Ivanić-Grad,</w:t>
      </w:r>
    </w:p>
    <w:p w:rsidRDefault="00012281" w:rsidP="00012281" w:rsidR="00012281">
      <w:pPr>
        <w:pStyle w:val="Bezproreda"/>
        <w:numPr>
          <w:ilvl w:val="0"/>
          <w:numId w:val="2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Tablice Općeg – drugogo Višeg reda</w:t>
      </w:r>
    </w:p>
    <w:p w:rsidRDefault="00DC54D8" w:rsidP="00012281" w:rsidR="00DC54D8">
      <w:pPr>
        <w:pStyle w:val="Bezproreda"/>
        <w:numPr>
          <w:ilvl w:val="0"/>
          <w:numId w:val="2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Popis predmeta stečajne mase, </w:t>
      </w:r>
    </w:p>
    <w:p w:rsidRDefault="00DC54D8" w:rsidP="00012281" w:rsidR="00DC54D8">
      <w:pPr>
        <w:pStyle w:val="Bezproreda"/>
        <w:numPr>
          <w:ilvl w:val="0"/>
          <w:numId w:val="2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Popis primljenih Prijava tražbina steč.vjerovnika,</w:t>
      </w:r>
    </w:p>
    <w:p w:rsidRDefault="00DC54D8" w:rsidP="00012281" w:rsidR="00DC54D8">
      <w:pPr>
        <w:pStyle w:val="Bezproreda"/>
        <w:numPr>
          <w:ilvl w:val="0"/>
          <w:numId w:val="2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Pregled imovine i obveza s prijedlogom Troškovnika</w:t>
      </w: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2B313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</w:t>
      </w:r>
      <w:r w:rsidR="00012281">
        <w:rPr>
          <w:rFonts w:cs="Courier New" w:hAnsi="Courier New" w:ascii="Courier New"/>
        </w:rPr>
        <w:t xml:space="preserve">            </w:t>
      </w: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>
      <w:pPr>
        <w:pStyle w:val="Bezproreda"/>
        <w:jc w:val="both"/>
        <w:rPr>
          <w:rFonts w:cs="Courier New" w:hAnsi="Courier New" w:ascii="Courier New"/>
        </w:rPr>
      </w:pPr>
    </w:p>
    <w:p w:rsidRDefault="00DC54D8" w:rsidP="00DC54D8" w:rsidR="00DC54D8" w:rsidRPr="00690F6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Str. – 3 -</w:t>
      </w:r>
    </w:p>
    <w:sectPr w:rsidR="00DC54D8" w:rsidRPr="00690F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642AB4"/>
    <w:multiLevelType w:val="hybridMultilevel"/>
    <w:tmpl w:val="06600D32"/>
    <w:lvl w:tplc="CAC22D60" w:ilvl="0">
      <w:start w:val="1"/>
      <w:numFmt w:val="bullet"/>
      <w:lvlText w:val="-"/>
      <w:lvlJc w:val="left"/>
      <w:pPr>
        <w:ind w:hanging="360" w:left="1560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</w:abstractNum>
  <w:abstractNum w:abstractNumId="1">
    <w:nsid w:val="5CD63954"/>
    <w:multiLevelType w:val="hybridMultilevel"/>
    <w:tmpl w:val="843A10F2"/>
    <w:lvl w:tplc="A600D428" w:ilvl="0">
      <w:start w:val="1"/>
      <w:numFmt w:val="upperRoman"/>
      <w:lvlText w:val="%1."/>
      <w:lvlJc w:val="left"/>
      <w:pPr>
        <w:ind w:hanging="72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15"/>
      </w:pPr>
    </w:lvl>
    <w:lvl w:tentative="true" w:tplc="041A001B" w:ilvl="2">
      <w:start w:val="1"/>
      <w:numFmt w:val="lowerRoman"/>
      <w:lvlText w:val="%3."/>
      <w:lvlJc w:val="right"/>
      <w:pPr>
        <w:ind w:hanging="180" w:left="1935"/>
      </w:pPr>
    </w:lvl>
    <w:lvl w:tentative="true" w:tplc="041A000F" w:ilvl="3">
      <w:start w:val="1"/>
      <w:numFmt w:val="decimal"/>
      <w:lvlText w:val="%4."/>
      <w:lvlJc w:val="left"/>
      <w:pPr>
        <w:ind w:hanging="360" w:left="2655"/>
      </w:pPr>
    </w:lvl>
    <w:lvl w:tentative="true" w:tplc="041A0019" w:ilvl="4">
      <w:start w:val="1"/>
      <w:numFmt w:val="lowerLetter"/>
      <w:lvlText w:val="%5."/>
      <w:lvlJc w:val="left"/>
      <w:pPr>
        <w:ind w:hanging="360" w:left="3375"/>
      </w:pPr>
    </w:lvl>
    <w:lvl w:tentative="true" w:tplc="041A001B" w:ilvl="5">
      <w:start w:val="1"/>
      <w:numFmt w:val="lowerRoman"/>
      <w:lvlText w:val="%6."/>
      <w:lvlJc w:val="right"/>
      <w:pPr>
        <w:ind w:hanging="180" w:left="4095"/>
      </w:pPr>
    </w:lvl>
    <w:lvl w:tentative="true" w:tplc="041A000F" w:ilvl="6">
      <w:start w:val="1"/>
      <w:numFmt w:val="decimal"/>
      <w:lvlText w:val="%7."/>
      <w:lvlJc w:val="left"/>
      <w:pPr>
        <w:ind w:hanging="360" w:left="4815"/>
      </w:pPr>
    </w:lvl>
    <w:lvl w:tentative="true" w:tplc="041A0019" w:ilvl="7">
      <w:start w:val="1"/>
      <w:numFmt w:val="lowerLetter"/>
      <w:lvlText w:val="%8."/>
      <w:lvlJc w:val="left"/>
      <w:pPr>
        <w:ind w:hanging="360" w:left="5535"/>
      </w:pPr>
    </w:lvl>
    <w:lvl w:tentative="true" w:tplc="041A001B" w:ilvl="8">
      <w:start w:val="1"/>
      <w:numFmt w:val="lowerRoman"/>
      <w:lvlText w:val="%9."/>
      <w:lvlJc w:val="right"/>
      <w:pPr>
        <w:ind w:hanging="180" w:left="625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3457"/>
    <w:rsid w:val="00012281"/>
    <w:rsid w:val="00012ED6"/>
    <w:rsid w:val="00013659"/>
    <w:rsid w:val="000D72E3"/>
    <w:rsid w:val="001101DA"/>
    <w:rsid w:val="00183A24"/>
    <w:rsid w:val="001B0DBE"/>
    <w:rsid w:val="001F31F5"/>
    <w:rsid w:val="002B22C6"/>
    <w:rsid w:val="002B313D"/>
    <w:rsid w:val="003566B8"/>
    <w:rsid w:val="00441D25"/>
    <w:rsid w:val="004E319F"/>
    <w:rsid w:val="005264CD"/>
    <w:rsid w:val="00614BE9"/>
    <w:rsid w:val="00690F6A"/>
    <w:rsid w:val="006E22FD"/>
    <w:rsid w:val="008459B9"/>
    <w:rsid w:val="00850A5B"/>
    <w:rsid w:val="00866384"/>
    <w:rsid w:val="008A4AA6"/>
    <w:rsid w:val="008F4404"/>
    <w:rsid w:val="009F53F3"/>
    <w:rsid w:val="00D23A0A"/>
    <w:rsid w:val="00D32942"/>
    <w:rsid w:val="00D53457"/>
    <w:rsid w:val="00DC54D8"/>
    <w:rsid w:val="00E335EB"/>
    <w:rsid w:val="00F465DF"/>
    <w:rsid w:val="00F54F02"/>
    <w:rsid w:val="00F5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457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12ED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2E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5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3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3F3"/>
    <w:rPr>
      <w:rFonts w:cs="Courier New" w:hAnsi="Courier New" w:ascii="Courier New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3F3"/>
    <w:rPr>
      <w:rFonts w:cs="Courier New" w:hAnsi="Courier New" w:ascii="Courier New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3F3"/>
    <w:rPr>
      <w:rFonts w:cs="Courier New" w:hAnsi="Courier New" w:ascii="Courier New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457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12E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2E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5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3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3F3"/>
    <w:rPr>
      <w:rFonts w:ascii="Courier New" w:cs="Courier New" w:hAnsi="Courier New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3F3"/>
    <w:rPr>
      <w:rFonts w:ascii="Courier New" w:cs="Courier New" w:hAnsi="Courier New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3F3"/>
    <w:rPr>
      <w:rFonts w:ascii="Courier New" w:cs="Courier New" w:hAnsi="Courier New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 privitku registrator sa prijavama tražbina</izvorni_sadrzaj>
    <derivirana_varijabla naziv="DomainObject.Primjedba_1">u privitku registrator sa prijavama tražbina</derivirana_varijabla>
  </DomainObject.Primjedba>
  <DomainObject.Oznaka>
    <izvorni_sadrzaj>St-3061/2016-27</izvorni_sadrzaj>
    <derivirana_varijabla naziv="DomainObject.Oznaka_1">St-3061/2016-27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3061</izvorni_sadrzaj>
    <derivirana_varijabla naziv="DomainObject.Predmet.Broj_1">3061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St-3061/2016</izvorni_sadrzaj>
    <derivirana_varijabla naziv="DomainObject.Predmet.OznakaBroj_1">St-3061/2016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AGROPROMET-SiM d.o.o. zastupanog po punomoćniku Robert Bregeš</izvorni_sadrzaj>
    <derivirana_varijabla naziv="DomainObject.Predmet.ProtustrankaFormated_1">  AGROPROMET-SiM d.o.o. zastupanog po punomoćniku Robert Bregeš</derivirana_varijabla>
  </DomainObject.Predmet.ProtustrankaFormated>
  <DomainObject.Predmet.ProtustrankaFormatedOIB>
    <izvorni_sadrzaj>  AGROPROMET-SiM d.o.o., OIB 08902393554 zastupanog po punomoćniku Robert Bregeš</izvorni_sadrzaj>
    <derivirana_varijabla naziv="DomainObject.Predmet.ProtustrankaFormatedOIB_1">  AGROPROMET-SiM d.o.o., OIB 08902393554 zastupanog po punomoćniku Robert Bregeš</derivirana_varijabla>
  </DomainObject.Predmet.ProtustrankaFormatedOIB>
  <DomainObject.Predmet.ProtustrankaFormatedWithAdress>
    <izvorni_sadrzaj> AGROPROMET-SiM d.o.o., Školska 18, 10314 Križ zastupanog po punomoćniku Robert Bregeš</izvorni_sadrzaj>
    <derivirana_varijabla naziv="DomainObject.Predmet.ProtustrankaFormatedWithAdress_1"> AGROPROMET-SiM d.o.o., Školska 18, 10314 Križ zastupanog po punomoćniku Robert Bregeš</derivirana_varijabla>
  </DomainObject.Predmet.ProtustrankaFormatedWithAdress>
  <DomainObject.Predmet.ProtustrankaFormatedWithAdressOIB>
    <izvorni_sadrzaj> AGROPROMET-SiM d.o.o., OIB 08902393554, Školska 18, 10314 Križ zastupanog po punomoćniku Robert Bregeš</izvorni_sadrzaj>
    <derivirana_varijabla naziv="DomainObject.Predmet.ProtustrankaFormatedWithAdressOIB_1"> AGROPROMET-SiM d.o.o., OIB 08902393554, Školska 18, 10314 Križ zastupanog po punomoćniku Robert Bregeš</derivirana_varijabla>
  </DomainObject.Predmet.ProtustrankaFormatedWithAdressOIB>
  <DomainObject.Predmet.ProtustrankaWithAdress>
    <izvorni_sadrzaj>AGROPROMET-SiM d.o.o. Školska 18, 10314 Križ</izvorni_sadrzaj>
    <derivirana_varijabla naziv="DomainObject.Predmet.ProtustrankaWithAdress_1">AGROPROMET-SiM d.o.o. Školska 18, 10314 Križ</derivirana_varijabla>
  </DomainObject.Predmet.ProtustrankaWithAdress>
  <DomainObject.Predmet.ProtustrankaWithAdressOIB>
    <izvorni_sadrzaj>AGROPROMET-SiM d.o.o., OIB 08902393554, Školska 18, 10314 Križ</izvorni_sadrzaj>
    <derivirana_varijabla naziv="DomainObject.Predmet.ProtustrankaWithAdressOIB_1">AGROPROMET-SiM d.o.o., OIB 08902393554, Školska 18, 10314 Križ</derivirana_varijabla>
  </DomainObject.Predmet.ProtustrankaWithAdressOIB>
  <DomainObject.Predmet.ProtustrankaNazivFormated>
    <izvorni_sadrzaj>AGROPROMET-SiM d.o.o.</izvorni_sadrzaj>
    <derivirana_varijabla naziv="DomainObject.Predmet.ProtustrankaNazivFormated_1">AGROPROMET-SiM d.o.o.</derivirana_varijabla>
  </DomainObject.Predmet.ProtustrankaNazivFormated>
  <DomainObject.Predmet.ProtustrankaNazivFormatedOIB>
    <izvorni_sadrzaj>AGROPROMET-SiM d.o.o., OIB 08902393554</izvorni_sadrzaj>
    <derivirana_varijabla naziv="DomainObject.Predmet.ProtustrankaNazivFormatedOIB_1">AGROPROMET-SiM d.o.o., OIB 08902393554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AGROPROMET-SiM d.o.o. zastupanog po punomoćniku Robert Bregeš</item>
    </izvorni_sadrzaj>
    <derivirana_varijabla naziv="DomainObject.Predmet.ProtuStrankaListFormated_1">
      <item>AGROPROMET-SiM d.o.o. zastupanog po punomoćniku Robert Bregeš</item>
    </derivirana_varijabla>
  </DomainObject.Predmet.ProtuStrankaListFormated>
  <DomainObject.Predmet.ProtuStrankaListFormatedOIB>
    <izvorni_sadrzaj>
      <item>AGROPROMET-SiM d.o.o., OIB 08902393554 zastupanog po punomoćniku Robert Bregeš</item>
    </izvorni_sadrzaj>
    <derivirana_varijabla naziv="DomainObject.Predmet.ProtuStrankaListFormatedOIB_1">
      <item>AGROPROMET-SiM d.o.o., OIB 08902393554 zastupanog po punomoćniku Robert Bregeš</item>
    </derivirana_varijabla>
  </DomainObject.Predmet.ProtuStrankaListFormatedOIB>
  <DomainObject.Predmet.ProtuStrankaListFormatedWithAdress>
    <izvorni_sadrzaj>
      <item>AGROPROMET-SiM d.o.o., Školska 18, 10314 Križ zastupanog po punomoćniku Robert Bregeš</item>
    </izvorni_sadrzaj>
    <derivirana_varijabla naziv="DomainObject.Predmet.ProtuStrankaListFormatedWithAdress_1">
      <item>AGROPROMET-SiM d.o.o., Školska 18, 10314 Križ zastupanog po punomoćniku Robert Bregeš</item>
    </derivirana_varijabla>
  </DomainObject.Predmet.ProtuStrankaListFormatedWithAdress>
  <DomainObject.Predmet.ProtuStrankaListFormatedWithAdressOIB>
    <izvorni_sadrzaj>
      <item>AGROPROMET-SiM d.o.o., OIB 08902393554, Školska 18, 10314 Križ zastupanog po punomoćniku Robert Bregeš</item>
    </izvorni_sadrzaj>
    <derivirana_varijabla naziv="DomainObject.Predmet.ProtuStrankaListFormatedWithAdressOIB_1">
      <item>AGROPROMET-SiM d.o.o., OIB 08902393554, Školska 18, 10314 Križ zastupanog po punomoćniku Robert Bregeš</item>
    </derivirana_varijabla>
  </DomainObject.Predmet.ProtuStrankaListFormatedWithAdressOIB>
  <DomainObject.Predmet.ProtuStrankaListNazivFormated>
    <izvorni_sadrzaj>
      <item>AGROPROMET-SiM d.o.o.</item>
    </izvorni_sadrzaj>
    <derivirana_varijabla naziv="DomainObject.Predmet.ProtuStrankaListNazivFormated_1">
      <item>AGROPROMET-SiM d.o.o.</item>
    </derivirana_varijabla>
  </DomainObject.Predmet.ProtuStrankaListNazivFormated>
  <DomainObject.Predmet.ProtuStrankaListNazivFormatedOIB>
    <izvorni_sadrzaj>
      <item>AGROPROMET-SiM d.o.o., OIB 08902393554</item>
    </izvorni_sadrzaj>
    <derivirana_varijabla naziv="DomainObject.Predmet.ProtuStrankaListNazivFormatedOIB_1">
      <item>AGROPROMET-SiM d.o.o., OIB 08902393554</item>
    </derivirana_varijabla>
  </DomainObject.Predmet.ProtuStrankaListNazivFormatedOIB>
  <DomainObject.Predmet.OstaliListFormated>
    <izvorni_sadrzaj>
      <item>Marija Tomeš</item>
      <item>Robert Bregeš punomoćnik sudionika u postupku AGROPROMET-SiM d.o.o.</item>
    </izvorni_sadrzaj>
    <derivirana_varijabla naziv="DomainObject.Predmet.OstaliListFormated_1">
      <item>Marija Tomeš</item>
      <item>Robert Bregeš punomoćnik sudionika u postupku AGROPROMET-SiM d.o.o.</item>
    </derivirana_varijabla>
  </DomainObject.Predmet.OstaliListFormated>
  <DomainObject.Predmet.OstaliListFormatedOIB>
    <izvorni_sadrzaj>
      <item>Marija Tomeš, OIB 55542209293</item>
      <item>Robert Bregeš, OIB 13141122242 punomoćnik sudionika u postupku AGROPROMET-SiM d.o.o.</item>
    </izvorni_sadrzaj>
    <derivirana_varijabla naziv="DomainObject.Predmet.OstaliListFormatedOIB_1">
      <item>Marija Tomeš, OIB 55542209293</item>
      <item>Robert Bregeš, OIB 13141122242 punomoćnik sudionika u postupku AGROPROMET-SiM d.o.o.</item>
    </derivirana_varijabla>
  </DomainObject.Predmet.OstaliListFormatedOIB>
  <DomainObject.Predmet.OstaliListFormatedWithAdress>
    <izvorni_sadrzaj>
      <item>Marija Tomeš, Ulica Slobode 20, 10310 Ivanić-Grad</item>
      <item>Robert Bregeš, Školska 18, 10314 Križ punomoćnik sudionika u postupku AGROPROMET-SiM d.o.o.</item>
    </izvorni_sadrzaj>
    <derivirana_varijabla naziv="DomainObject.Predmet.OstaliListFormatedWithAdress_1">
      <item>Marija Tomeš, Ulica Slobode 20, 10310 Ivanić-Grad</item>
      <item>Robert Bregeš, Školska 18, 10314 Križ punomoćnik sudionika u postupku AGROPROMET-SiM d.o.o.</item>
    </derivirana_varijabla>
  </DomainObject.Predmet.OstaliListFormatedWithAdress>
  <DomainObject.Predmet.OstaliListFormatedWithAdressOIB>
    <izvorni_sadrzaj>
      <item>Marija Tomeš, OIB 55542209293, Ulica Slobode 20, 10310 Ivanić-Grad</item>
      <item>Robert Bregeš, OIB 13141122242, Školska 18, 10314 Križ punomoćnik sudionika u postupku AGROPROMET-SiM d.o.o.</item>
    </izvorni_sadrzaj>
    <derivirana_varijabla naziv="DomainObject.Predmet.OstaliListFormatedWithAdressOIB_1">
      <item>Marija Tomeš, OIB 55542209293, Ulica Slobode 20, 10310 Ivanić-Grad</item>
      <item>Robert Bregeš, OIB 13141122242, Školska 18, 10314 Križ punomoćnik sudionika u postupku AGROPROMET-SiM d.o.o.</item>
    </derivirana_varijabla>
  </DomainObject.Predmet.OstaliListFormatedWithAdressOIB>
  <DomainObject.Predmet.OstaliListNazivFormated>
    <izvorni_sadrzaj>
      <item>Marija Tomeš</item>
      <item>Robert Bregeš</item>
    </izvorni_sadrzaj>
    <derivirana_varijabla naziv="DomainObject.Predmet.OstaliListNazivFormated_1">
      <item>Marija Tomeš</item>
      <item>Robert Bregeš</item>
    </derivirana_varijabla>
  </DomainObject.Predmet.OstaliListNazivFormated>
  <DomainObject.Predmet.OstaliListNazivFormatedOIB>
    <izvorni_sadrzaj>
      <item>Marija Tomeš, OIB 55542209293</item>
      <item>Robert Bregeš, OIB 13141122242</item>
    </izvorni_sadrzaj>
    <derivirana_varijabla naziv="DomainObject.Predmet.OstaliListNazivFormatedOIB_1">
      <item>Marija Tomeš, OIB 55542209293</item>
      <item>Robert Bregeš, OIB 13141122242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AGROPROMET-SiM d.o.o.</izvorni_sadrzaj>
    <derivirana_varijabla naziv="DomainObject.Predmet.ProtustrankaIDrugi_1">AGROPROMET-SiM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AGROPROMET-SiM d.o.o., OIB 08902393554, Školska 18, 10314 Križ</izvorni_sadrzaj>
    <derivirana_varijabla naziv="DomainObject.Predmet.ProtustrankaIDrugiAdressOIB_1">AGROPROMET-SiM d.o.o., OIB 08902393554, Školska 18,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AGROPROMET-SiM d.o.o.</item>
      <item>Marija Tomeš</item>
      <item>Robert Bregeš</item>
    </izvorni_sadrzaj>
    <derivirana_varijabla naziv="DomainObject.Predmet.SudioniciListNaziv_1">
      <item>FINA Regionalni centar Zagreb</item>
      <item>AGROPROMET-SiM d.o.o.</item>
      <item>Marija Tomeš</item>
      <item>Robert Bregeš</item>
    </derivirana_varijabla>
  </DomainObject.Predmet.SudioniciListNaziv>
  <DomainObject.Predmet.SudioniciListAdressOIB>
    <izvorni_sadrzaj>
      <item>FINA Regionalni centar Zagreb, OIB 85821130368, Trg svibanjskih žrtava 1995. 1,10000 Zagreb</item>
      <item>AGROPROMET-SiM d.o.o., OIB 08902393554, Školska 18,10314 Križ</item>
      <item>Marija Tomeš, OIB 55542209293, Ulica Slobode 20,10310 Ivanić-Grad</item>
      <item>Robert Bregeš, OIB 13141122242, Školska 18,10314 Križ</item>
    </izvorni_sadrzaj>
    <derivirana_varijabla naziv="DomainObject.Predmet.SudioniciListAdressOIB_1">
      <item>FINA Regionalni centar Zagreb, OIB 85821130368, Trg svibanjskih žrtava 1995. 1,10000 Zagreb</item>
      <item>AGROPROMET-SiM d.o.o., OIB 08902393554, Školska 18,10314 Križ</item>
      <item>Marija Tomeš, OIB 55542209293, Ulica Slobode 20,10310 Ivanić-Grad</item>
      <item>Robert Bregeš, OIB 13141122242, Školska 18,10314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08902393554</item>
      <item>, OIB 55542209293</item>
      <item>, OIB 13141122242</item>
    </izvorni_sadrzaj>
    <derivirana_varijabla naziv="DomainObject.Predmet.SudioniciListNazivOIB_1">
      <item>, OIB 85821130368</item>
      <item>, OIB 08902393554</item>
      <item>, OIB 55542209293</item>
      <item>, OIB 13141122242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DE24DA-F11D-47C0-A3BF-1219838E25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878</properties:Words>
  <properties:Characters>5467</properties:Characters>
  <properties:Lines>165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2017-06-01T12:24:00Z</dcterms:created>
  <dc:creator>Marija</dc:creator>
  <cp:lastModifiedBy>Kristina Švajger</cp:lastModifiedBy>
  <cp:lastPrinted>2017-05-29T04:37:00Z</cp:lastPrinted>
  <dcterms:modified xmlns:xsi="http://www.w3.org/2001/XMLSchema-instance" xsi:type="dcterms:W3CDTF">2017-06-01T12:25:00Z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St-3061/2016-27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