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819d" w14:paraId="bad819d" w:rsidRDefault="00B11498" w:rsidP="00F5411D" w:rsidR="00F5411D" w:rsidRPr="000044CC">
      <w:pPr>
        <w:jc w:val="right"/>
        <w15:collapsed w:val="false"/>
        <w:rPr>
          <w:rStyle w:val="Naglaeno"/>
          <w:b w:val="false"/>
          <w:bCs w:val="false"/>
        </w:rPr>
      </w:pPr>
      <w:r>
        <w:tab/>
      </w:r>
      <w:r>
        <w:tab/>
      </w:r>
      <w:r w:rsidR="00F5411D" w:rsidRPr="000044CC">
        <w:t>6 St-</w:t>
      </w:r>
      <w:r w:rsidR="00F5411D">
        <w:t>401/15-</w:t>
      </w:r>
      <w:r w:rsidR="00B35B63">
        <w:t>10</w:t>
      </w:r>
    </w:p>
    <w:p w:rsidRDefault="00F5411D" w:rsidP="00F5411D" w:rsidR="00F5411D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  <w:r w:rsidRPr="00330438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33043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330438">
        <w:rPr>
          <w:rFonts w:hAnsi="Times New Roman" w:ascii="Times New Roman"/>
          <w:sz w:val="24"/>
          <w:szCs w:val="24"/>
        </w:rPr>
        <w:t xml:space="preserve">   </w:t>
      </w:r>
      <w:r w:rsidRPr="00330438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F5411D" w:rsidP="00F5411D" w:rsidR="00F5411D">
      <w:pPr>
        <w:pStyle w:val="Bezproreda1"/>
        <w:rPr>
          <w:rFonts w:cs="Arial" w:hAnsi="Arial" w:ascii="Arial"/>
          <w:sz w:val="24"/>
          <w:szCs w:val="24"/>
        </w:rPr>
      </w:pPr>
    </w:p>
    <w:p w:rsidRDefault="00F5411D" w:rsidP="00F5411D" w:rsidR="00F5411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F5411D" w:rsidP="00F5411D" w:rsidR="00F5411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F5411D" w:rsidP="00F5411D" w:rsidR="00F5411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0044C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  <w:t xml:space="preserve">Trgovački sud u Osijeku, po sucu Nadi Roso, kao stečajnom sucu, u stečajnom postupku nad dužnikom: </w:t>
      </w:r>
      <w:r w:rsidRPr="00F132BA">
        <w:rPr>
          <w:rFonts w:hAnsi="Times New Roman" w:ascii="Times New Roman"/>
          <w:b/>
          <w:sz w:val="24"/>
          <w:szCs w:val="24"/>
        </w:rPr>
        <w:t>AUTO PECA j.d.o.o. Osijek, Sv. L. B. Mandića 33, OIB: 57326544865, MBS: 030147265</w:t>
      </w:r>
      <w:r w:rsidRPr="000044CC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>20. lipnja 2016. g.,</w:t>
      </w:r>
    </w:p>
    <w:p w:rsidRDefault="00144650" w:rsidP="00F5411D" w:rsidR="00144650">
      <w:pPr>
        <w:tabs>
          <w:tab w:pos="7455" w:val="left"/>
          <w:tab w:pos="9072" w:val="right"/>
        </w:tabs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F5411D" w:rsidRPr="00F132BA">
        <w:rPr>
          <w:b/>
        </w:rPr>
        <w:t>AUTO PECA j.d.o.o. Osijek, Sv. L. B. Mandića 33, OIB: 57326544865, MBS: 030147265</w:t>
      </w:r>
      <w:r w:rsidR="00F5411D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F5411D">
        <w:rPr>
          <w:b/>
        </w:rPr>
        <w:t>401-15</w:t>
      </w:r>
      <w:r>
        <w:t xml:space="preserve"> kod Hrvatske poštanske banke iznos od </w:t>
      </w:r>
      <w:r w:rsidR="007F3C2A">
        <w:rPr>
          <w:b/>
        </w:rPr>
        <w:t>2</w:t>
      </w:r>
      <w:r w:rsidRPr="00725327">
        <w:rPr>
          <w:b/>
        </w:rPr>
        <w:t>0.000,00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>Predlagatelj</w:t>
      </w:r>
      <w:r w:rsidR="00F5411D">
        <w:t xml:space="preserve"> je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dana </w:t>
      </w:r>
      <w:r w:rsidR="00F5411D">
        <w:t>28</w:t>
      </w:r>
      <w:r w:rsidR="00DD26E6">
        <w:t>. listopada 2015. g.</w:t>
      </w:r>
      <w:r w:rsidRPr="00DD2365">
        <w:t xml:space="preserve"> prijedlog za otvaranje  stečajnog postupka nad dužnikom </w:t>
      </w:r>
      <w:r w:rsidR="00F5411D" w:rsidRPr="00F132BA">
        <w:rPr>
          <w:b/>
        </w:rPr>
        <w:t>AUTO PECA j.d.o.o. Osijek, Sv. L. B. Mandića 33, OIB: 57326544865, MBS: 030147265</w:t>
      </w:r>
      <w:r w:rsidR="008E50B6">
        <w:rPr>
          <w:b/>
        </w:rPr>
        <w:t>.</w:t>
      </w:r>
    </w:p>
    <w:p w:rsidRDefault="00F5411D" w:rsidP="00015125" w:rsidR="00F5411D">
      <w:pPr>
        <w:tabs>
          <w:tab w:pos="4050" w:val="left"/>
        </w:tabs>
        <w:jc w:val="both"/>
        <w:rPr>
          <w:b/>
        </w:rPr>
      </w:pPr>
    </w:p>
    <w:p w:rsidRDefault="00F5411D" w:rsidP="00015125" w:rsidR="00F5411D">
      <w:pPr>
        <w:tabs>
          <w:tab w:pos="4050" w:val="left"/>
        </w:tabs>
        <w:jc w:val="both"/>
        <w:rPr>
          <w:b/>
        </w:rPr>
      </w:pP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B11498" w:rsidR="00A27295">
      <w:pPr>
        <w:tabs>
          <w:tab w:pos="5415" w:val="left"/>
        </w:tabs>
        <w:jc w:val="both"/>
      </w:pPr>
      <w:r>
        <w:tab/>
      </w:r>
    </w:p>
    <w:p w:rsidRDefault="00F5411D" w:rsidP="00F5411D" w:rsidR="00F5411D" w:rsidRPr="000044CC">
      <w:pPr>
        <w:jc w:val="right"/>
        <w:rPr>
          <w:rStyle w:val="Naglaeno"/>
          <w:b w:val="false"/>
          <w:bCs w:val="false"/>
        </w:rPr>
      </w:pPr>
      <w:r w:rsidRPr="000044CC">
        <w:lastRenderedPageBreak/>
        <w:t>6 St-</w:t>
      </w:r>
      <w:r>
        <w:t>401/15-</w:t>
      </w:r>
      <w:r w:rsidR="00B35B63">
        <w:t>10</w:t>
      </w:r>
      <w:bookmarkStart w:name="_GoBack" w:id="0"/>
      <w:bookmarkEnd w:id="0"/>
    </w:p>
    <w:p w:rsidRDefault="00A27295" w:rsidP="00747308" w:rsidR="00A27295">
      <w:pPr>
        <w:tabs>
          <w:tab w:pos="7455" w:val="left"/>
          <w:tab w:pos="9072" w:val="right"/>
        </w:tabs>
      </w:pPr>
    </w:p>
    <w:p w:rsidRDefault="00A27295" w:rsidP="00A27295" w:rsidR="00A27295">
      <w:pPr>
        <w:ind w:firstLine="720"/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F5411D">
        <w:t>401/15 od 9. svibnja</w:t>
      </w:r>
      <w:r w:rsidR="00FD751B">
        <w:t xml:space="preserve"> 2016. g.</w:t>
      </w:r>
      <w:r w:rsidR="00F57A6F">
        <w:t xml:space="preserve">, koje je usmeno iznio na ročištu održanom dana </w:t>
      </w:r>
      <w:r w:rsidR="00F5411D">
        <w:t>16</w:t>
      </w:r>
      <w:r w:rsidR="00DD26E6">
        <w:t>. lipnja</w:t>
      </w:r>
      <w:r w:rsidR="00F57A6F">
        <w:t xml:space="preserve"> 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F72AF7">
        <w:t xml:space="preserve"> – ne raspolaže nikakvu imovinu u vidu nekretnina i pokretnina a ima dugovanja u vidu neisplaćenih plaća radnika</w:t>
      </w:r>
      <w:r w:rsidR="00B32B3E">
        <w:t>.</w:t>
      </w:r>
      <w:r w:rsidR="00C90A88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7F3C2A">
        <w:t>2</w:t>
      </w:r>
      <w:r w:rsidR="00F81165">
        <w:t>0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F5411D">
        <w:t>20</w:t>
      </w:r>
      <w:r w:rsidR="002F3F8D">
        <w:t>. lipnja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F5411D">
        <w:t>20</w:t>
      </w:r>
      <w:r w:rsidR="002F3F8D">
        <w:t>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lastRenderedPageBreak/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E27" w:rsidR="00CF7E27">
      <w:r>
        <w:separator/>
      </w:r>
    </w:p>
  </w:endnote>
  <w:endnote w:id="0" w:type="continuationSeparator">
    <w:p w:rsidRDefault="00CF7E27" w:rsidR="00CF7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E27" w:rsidR="00CF7E27">
      <w:r>
        <w:separator/>
      </w:r>
    </w:p>
  </w:footnote>
  <w:footnote w:id="0" w:type="continuationSeparator">
    <w:p w:rsidRDefault="00CF7E27" w:rsidR="00CF7E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35B63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826C2"/>
    <w:rsid w:val="006837ED"/>
    <w:rsid w:val="006A2408"/>
    <w:rsid w:val="006A56C2"/>
    <w:rsid w:val="007053B9"/>
    <w:rsid w:val="007242CD"/>
    <w:rsid w:val="00725641"/>
    <w:rsid w:val="00731E2F"/>
    <w:rsid w:val="00741BE6"/>
    <w:rsid w:val="0074711B"/>
    <w:rsid w:val="00747308"/>
    <w:rsid w:val="00751DC5"/>
    <w:rsid w:val="00770E51"/>
    <w:rsid w:val="00786F1E"/>
    <w:rsid w:val="007A5D6A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35B63"/>
    <w:rsid w:val="00B41F79"/>
    <w:rsid w:val="00B84DB3"/>
    <w:rsid w:val="00B918D6"/>
    <w:rsid w:val="00B96FCE"/>
    <w:rsid w:val="00BC33DE"/>
    <w:rsid w:val="00BC75C6"/>
    <w:rsid w:val="00BE2FC7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B2E69"/>
    <w:rsid w:val="00CD5342"/>
    <w:rsid w:val="00CE19FA"/>
    <w:rsid w:val="00CF4431"/>
    <w:rsid w:val="00CF63E6"/>
    <w:rsid w:val="00CF7E27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D26E6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31D"/>
    <w:rsid w:val="00F5411D"/>
    <w:rsid w:val="00F55EB2"/>
    <w:rsid w:val="00F57A6F"/>
    <w:rsid w:val="00F618C3"/>
    <w:rsid w:val="00F72AF7"/>
    <w:rsid w:val="00F76EF7"/>
    <w:rsid w:val="00F80660"/>
    <w:rsid w:val="00F81165"/>
    <w:rsid w:val="00F81190"/>
    <w:rsid w:val="00F8686C"/>
    <w:rsid w:val="00FA7686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customStyle="true" w:styleId="Bezproreda1" w:type="paragraph">
    <w:name w:val="Bez proreda1"/>
    <w:uiPriority w:val="1"/>
    <w:qFormat/>
    <w:rsid w:val="00F5411D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F5411D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5D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5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D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D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D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customStyle="1" w:styleId="Bezproreda1" w:type="paragraph">
    <w:name w:val="Bez proreda1"/>
    <w:uiPriority w:val="1"/>
    <w:qFormat/>
    <w:rsid w:val="00F5411D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F5411D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5D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5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D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D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D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St-401/2015-10</izvorni_sadrzaj>
    <derivirana_varijabla naziv="DomainObject.Oznaka_1">St-401/2015-10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PECA jednostavno društvo s ograničenom odgovornošću za servis i trgovinu motornih vozila</izvorni_sadrzaj>
    <derivirana_varijabla naziv="DomainObject.Predmet.ProtustrankaFormated_1">  AUTO PECA jednostavno društvo s ograničenom odgovornošću za servis i trgovinu motornih vozila</derivirana_varijabla>
  </DomainObject.Predmet.ProtustrankaFormated>
  <DomainObject.Predmet.ProtustrankaFormatedOIB>
    <izvorni_sadrzaj>  AUTO PECA jednostavno društvo s ograničenom odgovornošću za servis i trgovinu motornih vozila, OIB 57326544865</izvorni_sadrzaj>
    <derivirana_varijabla naziv="DomainObject.Predmet.ProtustrankaFormatedOIB_1">  AUTO PECA jednostavno društvo s ograničenom odgovornošću za servis i trgovinu motornih vozila, OIB 57326544865</derivirana_varijabla>
  </DomainObject.Predmet.ProtustrankaFormatedOIB>
  <DomainObject.Predmet.ProtustrankaFormatedWithAdress>
    <izvorni_sadrzaj> AUTO PECA jednostavno društvo s ograničenom odgovornošću za servis i trgovinu motornih vozila, Sv.L.B.Mandića 33, 31000 Osijek</izvorni_sadrzaj>
    <derivirana_varijabla naziv="DomainObject.Predmet.ProtustrankaFormatedWithAdress_1"> AUTO PECA jednostavno društvo s ograničenom odgovornošću za servis i trgovinu motornih vozila, Sv.L.B.Mandića 33, 31000 Osijek</derivirana_varijabla>
  </DomainObject.Predmet.ProtustrankaFormatedWithAdress>
  <DomainObject.Predmet.ProtustrankaFormatedWithAdressOIB>
    <izvorni_sadrzaj> AUTO PECA jednostavno društvo s ograničenom odgovornošću za servis i trgovinu motornih vozila, OIB 57326544865, Sv.L.B.Mandića 33, 31000 Osijek</izvorni_sadrzaj>
    <derivirana_varijabla naziv="DomainObject.Predmet.ProtustrankaFormatedWithAdressOIB_1"> AUTO PECA jednostavno društvo s ograničenom odgovornošću za servis i trgovinu motornih vozila, OIB 57326544865, Sv.L.B.Mandića 33, 31000 Osijek</derivirana_varijabla>
  </DomainObject.Predmet.ProtustrankaFormatedWithAdressOIB>
  <DomainObject.Predmet.ProtustrankaWithAdress>
    <izvorni_sadrzaj>AUTO PECA jednostavno društvo s ograničenom odgovornošću za servis i trgovinu motornih vozila Sv.L.B.Mandića 33, 31000 Osijek</izvorni_sadrzaj>
    <derivirana_varijabla naziv="DomainObject.Predmet.ProtustrankaWithAdress_1">AUTO PECA jednostavno društvo s ograničenom odgovornošću za servis i trgovinu motornih vozila Sv.L.B.Mandića 33, 31000 Osijek</derivirana_varijabla>
  </DomainObject.Predmet.ProtustrankaWithAdress>
  <DomainObject.Predmet.ProtustrankaWithAdressOIB>
    <izvorni_sadrzaj>AUTO PECA jednostavno društvo s ograničenom odgovornošću za servis i trgovinu motornih vozila, OIB 57326544865, Sv.L.B.Mandića 33, 31000 Osijek</izvorni_sadrzaj>
    <derivirana_varijabla naziv="DomainObject.Predmet.ProtustrankaWithAdressOIB_1">AUTO PECA jednostavno društvo s ograničenom odgovornošću za servis i trgovinu motornih vozila, OIB 57326544865, Sv.L.B.Mandića 33, 31000 Osijek</derivirana_varijabla>
  </DomainObject.Predmet.ProtustrankaWithAdressOIB>
  <DomainObject.Predmet.ProtustrankaNazivFormated>
    <izvorni_sadrzaj>AUTO PECA jednostavno društvo s ograničenom odgovornošću za servis i trgovinu motornih vozila</izvorni_sadrzaj>
    <derivirana_varijabla naziv="DomainObject.Predmet.ProtustrankaNazivFormated_1">AUTO PECA jednostavno društvo s ograničenom odgovornošću za servis i trgovinu motornih vozila</derivirana_varijabla>
  </DomainObject.Predmet.ProtustrankaNazivFormated>
  <DomainObject.Predmet.ProtustrankaNazivFormatedOIB>
    <izvorni_sadrzaj>AUTO PECA jednostavno društvo s ograničenom odgovornošću za servis i trgovinu motornih vozila, OIB 57326544865</izvorni_sadrzaj>
    <derivirana_varijabla naziv="DomainObject.Predmet.ProtustrankaNazivFormatedOIB_1">AUTO PECA jednostavno društvo s ograničenom odgovornošću za servis i trgovinu motornih vozila, OIB 57326544865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Petrović</izvorni_sadrzaj>
    <derivirana_varijabla naziv="DomainObject.Predmet.StrankaFormated_1">  Milan Petrović</derivirana_varijabla>
  </DomainObject.Predmet.StrankaFormated>
  <DomainObject.Predmet.StrankaFormatedOIB>
    <izvorni_sadrzaj>  Milan Petrović, OIB 97089165514</izvorni_sadrzaj>
    <derivirana_varijabla naziv="DomainObject.Predmet.StrankaFormatedOIB_1">  Milan Petrović, OIB 97089165514</derivirana_varijabla>
  </DomainObject.Predmet.StrankaFormatedOIB>
  <DomainObject.Predmet.StrankaFormatedWithAdress>
    <izvorni_sadrzaj> Milan Petrović, Dubrovačka 27, 31220 Višnjevac</izvorni_sadrzaj>
    <derivirana_varijabla naziv="DomainObject.Predmet.StrankaFormatedWithAdress_1"> Milan Petrović, Dubrovačka 27, 31220 Višnjevac</derivirana_varijabla>
  </DomainObject.Predmet.StrankaFormatedWithAdress>
  <DomainObject.Predmet.StrankaFormatedWithAdressOIB>
    <izvorni_sadrzaj> Milan Petrović, OIB 97089165514, Dubrovačka 27, 31220 Višnjevac</izvorni_sadrzaj>
    <derivirana_varijabla naziv="DomainObject.Predmet.StrankaFormatedWithAdressOIB_1"> Milan Petrović, OIB 97089165514, Dubrovačka 27, 31220 Višnjevac</derivirana_varijabla>
  </DomainObject.Predmet.StrankaFormatedWithAdressOIB>
  <DomainObject.Predmet.StrankaWithAdress>
    <izvorni_sadrzaj>Milan Petrović Dubrovačka 27,31220 Višnjevac</izvorni_sadrzaj>
    <derivirana_varijabla naziv="DomainObject.Predmet.StrankaWithAdress_1">Milan Petrović Dubrovačka 27,31220 Višnjevac</derivirana_varijabla>
  </DomainObject.Predmet.StrankaWithAdress>
  <DomainObject.Predmet.StrankaWithAdressOIB>
    <izvorni_sadrzaj>Milan Petrović, OIB 97089165514, Dubrovačka 27,31220 Višnjevac</izvorni_sadrzaj>
    <derivirana_varijabla naziv="DomainObject.Predmet.StrankaWithAdressOIB_1">Milan Petrović, OIB 97089165514, Dubrovačka 27,31220 Višnjevac</derivirana_varijabla>
  </DomainObject.Predmet.StrankaWithAdressOIB>
  <DomainObject.Predmet.StrankaNazivFormated>
    <izvorni_sadrzaj>Milan Petrović</izvorni_sadrzaj>
    <derivirana_varijabla naziv="DomainObject.Predmet.StrankaNazivFormated_1">Milan Petrović</derivirana_varijabla>
  </DomainObject.Predmet.StrankaNazivFormated>
  <DomainObject.Predmet.StrankaNazivFormatedOIB>
    <izvorni_sadrzaj>Milan Petrović, OIB 97089165514</izvorni_sadrzaj>
    <derivirana_varijabla naziv="DomainObject.Predmet.StrankaNazivFormatedOIB_1">Milan Petrović, OIB 97089165514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Milan Petrović</item>
    </izvorni_sadrzaj>
    <derivirana_varijabla naziv="DomainObject.Predmet.StrankaListFormated_1">
      <item>Milan Petrović</item>
    </derivirana_varijabla>
  </DomainObject.Predmet.StrankaListFormated>
  <DomainObject.Predmet.StrankaListFormatedOIB>
    <izvorni_sadrzaj>
      <item>Milan Petrović, OIB 97089165514</item>
    </izvorni_sadrzaj>
    <derivirana_varijabla naziv="DomainObject.Predmet.StrankaListFormatedOIB_1">
      <item>Milan Petrović, OIB 97089165514</item>
    </derivirana_varijabla>
  </DomainObject.Predmet.StrankaListFormatedOIB>
  <DomainObject.Predmet.StrankaListFormatedWithAdress>
    <izvorni_sadrzaj>
      <item>Milan Petrović, Dubrovačka 27, 31220 Višnjevac</item>
    </izvorni_sadrzaj>
    <derivirana_varijabla naziv="DomainObject.Predmet.StrankaListFormatedWithAdress_1">
      <item>Milan Petrović, Dubrovačka 27, 31220 Višnjevac</item>
    </derivirana_varijabla>
  </DomainObject.Predmet.StrankaListFormatedWithAdress>
  <DomainObject.Predmet.StrankaListFormatedWithAdressOIB>
    <izvorni_sadrzaj>
      <item>Milan Petrović, OIB 97089165514, Dubrovačka 27, 31220 Višnjevac</item>
    </izvorni_sadrzaj>
    <derivirana_varijabla naziv="DomainObject.Predmet.StrankaListFormatedWithAdressOIB_1">
      <item>Milan Petrović, OIB 97089165514, Dubrovačka 27, 31220 Višnjevac</item>
    </derivirana_varijabla>
  </DomainObject.Predmet.StrankaListFormatedWithAdressOIB>
  <DomainObject.Predmet.StrankaListNazivFormated>
    <izvorni_sadrzaj>
      <item>Milan Petrović</item>
    </izvorni_sadrzaj>
    <derivirana_varijabla naziv="DomainObject.Predmet.StrankaListNazivFormated_1">
      <item>Milan Petrović</item>
    </derivirana_varijabla>
  </DomainObject.Predmet.StrankaListNazivFormated>
  <DomainObject.Predmet.StrankaListNazivFormatedOIB>
    <izvorni_sadrzaj>
      <item>Milan Petrović, OIB 97089165514</item>
    </izvorni_sadrzaj>
    <derivirana_varijabla naziv="DomainObject.Predmet.StrankaListNazivFormatedOIB_1">
      <item>Milan Petrović, OIB 97089165514</item>
    </derivirana_varijabla>
  </DomainObject.Predmet.StrankaListNazivFormatedOIB>
  <DomainObject.Predmet.ProtuStrankaListFormated>
    <izvorni_sadrzaj>
      <item>AUTO PECA jednostavno društvo s ograničenom odgovornošću za servis i trgovinu motornih vozila</item>
    </izvorni_sadrzaj>
    <derivirana_varijabla naziv="DomainObject.Predmet.ProtuStrankaListFormated_1">
      <item>AUTO PECA jednostavno društvo s ograničenom odgovornošću za servis i trgovinu motornih vozila</item>
    </derivirana_varijabla>
  </DomainObject.Predmet.ProtuStrankaListFormated>
  <DomainObject.Predmet.ProtuStrankaListFormatedOIB>
    <izvorni_sadrzaj>
      <item>AUTO PECA jednostavno društvo s ograničenom odgovornošću za servis i trgovinu motornih vozila, OIB 57326544865</item>
    </izvorni_sadrzaj>
    <derivirana_varijabla naziv="DomainObject.Predmet.ProtuStrankaListFormatedOIB_1">
      <item>AUTO PECA jednostavno društvo s ograničenom odgovornošću za servis i trgovinu motornih vozila, OIB 57326544865</item>
    </derivirana_varijabla>
  </DomainObject.Predmet.ProtuStrankaListFormatedOIB>
  <DomainObject.Predmet.ProtuStrankaListFormatedWithAdress>
    <izvorni_sadrzaj>
      <item>AUTO PECA jednostavno društvo s ograničenom odgovornošću za servis i trgovinu motornih vozila, Sv.L.B.Mandića 33, 31000 Osijek</item>
    </izvorni_sadrzaj>
    <derivirana_varijabla naziv="DomainObject.Predmet.ProtuStrankaListFormatedWithAdress_1">
      <item>AUTO PECA jednostavno društvo s ograničenom odgovornošću za servis i trgovinu motornih vozila, Sv.L.B.Mandića 33, 31000 Osijek</item>
    </derivirana_varijabla>
  </DomainObject.Predmet.ProtuStrankaListFormatedWithAdress>
  <DomainObject.Predmet.ProtuStrankaListFormatedWithAdressOIB>
    <izvorni_sadrzaj>
      <item>AUTO PECA jednostavno društvo s ograničenom odgovornošću za servis i trgovinu motornih vozila, OIB 57326544865, Sv.L.B.Mandića 33, 31000 Osijek</item>
    </izvorni_sadrzaj>
    <derivirana_varijabla naziv="DomainObject.Predmet.ProtuStrankaListFormatedWithAdressOIB_1">
      <item>AUTO PECA jednostavno društvo s ograničenom odgovornošću za servis i trgovinu motornih vozila, OIB 57326544865, Sv.L.B.Mandića 33, 31000 Osijek</item>
    </derivirana_varijabla>
  </DomainObject.Predmet.ProtuStrankaListFormatedWithAdressOIB>
  <DomainObject.Predmet.ProtuStrankaListNazivFormated>
    <izvorni_sadrzaj>
      <item>AUTO PECA jednostavno društvo s ograničenom odgovornošću za servis i trgovinu motornih vozila</item>
    </izvorni_sadrzaj>
    <derivirana_varijabla naziv="DomainObject.Predmet.ProtuStrankaListNazivFormated_1">
      <item>AUTO PECA jednostavno društvo s ograničenom odgovornošću za servis i trgovinu motornih vozila</item>
    </derivirana_varijabla>
  </DomainObject.Predmet.ProtuStrankaListNazivFormated>
  <DomainObject.Predmet.ProtuStrankaListNazivFormatedOIB>
    <izvorni_sadrzaj>
      <item>AUTO PECA jednostavno društvo s ograničenom odgovornošću za servis i trgovinu motornih vozila, OIB 57326544865</item>
    </izvorni_sadrzaj>
    <derivirana_varijabla naziv="DomainObject.Predmet.ProtuStrankaListNazivFormatedOIB_1">
      <item>AUTO PECA jednostavno društvo s ograničenom odgovornošću za servis i trgovinu motornih vozila, OIB 57326544865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St-401/2015-10</izvorni_sadrzaj>
    <derivirana_varijabla naziv="DomainObject.PoslovniBrojDokumenta_1">St-401/2015-10</derivirana_varijabla>
  </DomainObject.PoslovniBrojDokumenta>
  <DomainObject.Predmet.StrankaIDrugi>
    <izvorni_sadrzaj>Milan Petrović</izvorni_sadrzaj>
    <derivirana_varijabla naziv="DomainObject.Predmet.StrankaIDrugi_1">Milan Petrović</derivirana_varijabla>
  </DomainObject.Predmet.StrankaIDrugi>
  <DomainObject.Predmet.ProtustrankaIDrugi>
    <izvorni_sadrzaj>AUTO PECA jednostavno društvo s ograničenom odgovornošću za servis i trgovinu motornih vozila</izvorni_sadrzaj>
    <derivirana_varijabla naziv="DomainObject.Predmet.ProtustrankaIDrugi_1">AUTO PECA jednostavno društvo s ograničenom odgovornošću za servis i trgovinu motornih vozila</derivirana_varijabla>
  </DomainObject.Predmet.ProtustrankaIDrugi>
  <DomainObject.Predmet.StrankaIDrugiAdressOIB>
    <izvorni_sadrzaj>Milan Petrović, OIB 97089165514, Dubrovačka 27, 31220 Višnjevac</izvorni_sadrzaj>
    <derivirana_varijabla naziv="DomainObject.Predmet.StrankaIDrugiAdressOIB_1">Milan Petrović, OIB 97089165514, Dubrovačka 27, 31220 Višnjevac</derivirana_varijabla>
  </DomainObject.Predmet.StrankaIDrugiAdressOIB>
  <DomainObject.Predmet.ProtustrankaIDrugiAdressOIB>
    <izvorni_sadrzaj>AUTO PECA jednostavno društvo s ograničenom odgovornošću za servis i trgovinu motornih vozila, OIB 57326544865, Sv.L.B.Mandića 33, 31000 Osijek</izvorni_sadrzaj>
    <derivirana_varijabla naziv="DomainObject.Predmet.ProtustrankaIDrugiAdressOIB_1">AUTO PECA jednostavno društvo s ograničenom odgovornošću za servis i trgovinu motornih vozila, OIB 57326544865, Sv.L.B.Mandića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Petrović</item>
      <item>AUTO PECA jednostavno društvo s ograničenom odgovornošću za servis i trgovinu motornih vozila</item>
    </izvorni_sadrzaj>
    <derivirana_varijabla naziv="DomainObject.Predmet.SudioniciListNaziv_1">
      <item>Milan Petrović</item>
      <item>AUTO PECA jednostavno društvo s ograničenom odgovornošću za servis i trgovinu motornih vozila</item>
    </derivirana_varijabla>
  </DomainObject.Predmet.SudioniciListNaziv>
  <DomainObject.Predmet.SudioniciListAdressOIB>
    <izvorni_sadrzaj>
      <item>Milan Petrović, OIB 97089165514, Dubrovačka 27,31220 Višnjevac</item>
      <item>AUTO PECA jednostavno društvo s ograničenom odgovornošću za servis i trgovinu motornih vozila, OIB 57326544865, Sv.L.B.Mandića 33,31000 Osijek</item>
    </izvorni_sadrzaj>
    <derivirana_varijabla naziv="DomainObject.Predmet.SudioniciListAdressOIB_1">
      <item>Milan Petrović, OIB 97089165514, Dubrovačka 27,31220 Višnjevac</item>
      <item>AUTO PECA jednostavno društvo s ograničenom odgovornošću za servis i trgovinu motornih vozila, OIB 57326544865, Sv.L.B.Mandića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97089165514</item>
      <item>, OIB 57326544865</item>
    </izvorni_sadrzaj>
    <derivirana_varijabla naziv="DomainObject.Predmet.SudioniciListNazivOIB_1">
      <item>, OIB 97089165514</item>
      <item>, OIB 57326544865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51497-6CC9-4F4D-81B4-97796CB28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406</properties:Words>
  <properties:Characters>2189</properties:Characters>
  <properties:Lines>98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2016-06-20T09:05:00Z</dcterms:created>
  <dc:creator>hermanj</dc:creator>
  <cp:lastModifiedBy>Danijela Sekulić</cp:lastModifiedBy>
  <cp:lastPrinted>2016-06-20T09:05:00Z</cp:lastPrinted>
  <dcterms:modified xmlns:xsi="http://www.w3.org/2001/XMLSchema-instance" xsi:type="dcterms:W3CDTF">2016-06-20T09:06:00Z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St-401/2015-10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