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a426" w14:paraId="920a426" w:rsidRDefault="00C62DAA" w:rsidP="00B542FA" w:rsidR="00C62DAA">
      <w:pPr>
        <w:jc w:val="both"/>
        <w15:collapsed w:val="false"/>
      </w:pPr>
      <w:bookmarkStart w:name="_GoBack" w:id="0"/>
      <w:bookmarkEnd w:id="0"/>
    </w:p>
    <w:p w:rsidRDefault="00D9287A" w:rsidP="00D9287A" w:rsidR="006E37B7" w:rsidRPr="00D9287A">
      <w:pPr>
        <w:jc w:val="both"/>
      </w:pPr>
      <w:r>
        <w:rPr>
          <w:noProof/>
        </w:rPr>
        <w:t xml:space="preserve">               </w:t>
      </w:r>
      <w:r w:rsidR="00C62DA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7A8E">
        <w:tab/>
      </w:r>
      <w:r w:rsidR="00657A8E"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5135B" w:rsidR="006E37B7" w:rsidRPr="00FF64AF">
        <w:tc>
          <w:tcPr>
            <w:tcW w:type="dxa" w:w="3060"/>
          </w:tcPr>
          <w:p w:rsidRDefault="006E37B7" w:rsidP="00D9287A" w:rsidR="006E37B7" w:rsidRPr="00FF64AF">
            <w:pPr>
              <w:pStyle w:val="Naslov2"/>
              <w:jc w:val="left"/>
              <w:rPr>
                <w:b w:val="false"/>
                <w:bCs/>
                <w:sz w:val="24"/>
                <w:szCs w:val="24"/>
              </w:rPr>
            </w:pPr>
            <w:r w:rsidRPr="00FF64AF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E37B7" w:rsidP="00952C7C" w:rsidR="006E37B7" w:rsidRPr="00FF64AF">
            <w:r w:rsidRPr="00FF64AF">
              <w:t>Trgovački sud u Zagrebu</w:t>
            </w:r>
          </w:p>
          <w:p w:rsidRDefault="006E37B7" w:rsidP="00952C7C" w:rsidR="006E37B7" w:rsidRPr="00FF64AF">
            <w:r w:rsidRPr="00FF64AF">
              <w:t xml:space="preserve">Zagreb, </w:t>
            </w:r>
            <w:proofErr w:type="spellStart"/>
            <w:r w:rsidRPr="00FF64AF">
              <w:t>Amruševa</w:t>
            </w:r>
            <w:proofErr w:type="spellEnd"/>
            <w:r w:rsidRPr="00FF64AF">
              <w:t xml:space="preserve"> 2/II</w:t>
            </w:r>
          </w:p>
        </w:tc>
      </w:tr>
    </w:tbl>
    <w:p w:rsidRDefault="00185749" w:rsidP="00E5609A" w:rsidR="00C54AF7">
      <w:pPr>
        <w:jc w:val="right"/>
      </w:pPr>
      <w:r>
        <w:rPr>
          <w:b/>
        </w:rPr>
        <w:t xml:space="preserve">   </w:t>
      </w:r>
      <w:r w:rsidR="00B91C97">
        <w:rPr>
          <w:b/>
        </w:rPr>
        <w:t xml:space="preserve">    </w:t>
      </w:r>
      <w:r w:rsidR="006E37B7">
        <w:rPr>
          <w:b/>
        </w:rPr>
        <w:tab/>
      </w:r>
      <w:r w:rsidR="006E37B7">
        <w:rPr>
          <w:b/>
        </w:rPr>
        <w:tab/>
      </w:r>
      <w:r w:rsidR="006E37B7">
        <w:rPr>
          <w:b/>
        </w:rPr>
        <w:tab/>
      </w:r>
      <w:r w:rsidR="006E37B7">
        <w:rPr>
          <w:b/>
        </w:rPr>
        <w:tab/>
      </w:r>
      <w:r w:rsidR="006E37B7">
        <w:rPr>
          <w:b/>
        </w:rPr>
        <w:tab/>
      </w:r>
      <w:r w:rsidR="006E37B7">
        <w:rPr>
          <w:b/>
        </w:rPr>
        <w:tab/>
        <w:t xml:space="preserve">    </w:t>
      </w:r>
      <w:r w:rsidR="0010695A">
        <w:t>67. St-</w:t>
      </w:r>
      <w:r w:rsidR="00C63279">
        <w:t>344/09</w:t>
      </w:r>
      <w:r w:rsidR="00D9287A">
        <w:t>-127</w:t>
      </w:r>
    </w:p>
    <w:p w:rsidRDefault="00CE5161" w:rsidP="00CE5161" w:rsidR="00CE5161" w:rsidRPr="006E37B7">
      <w:pPr>
        <w:jc w:val="center"/>
      </w:pPr>
      <w:r>
        <w:t>R E P U B L I K A  H R V A T S K A</w:t>
      </w:r>
    </w:p>
    <w:p w:rsidRDefault="00E45DAD" w:rsidP="00C54AF7" w:rsidR="00E45DAD">
      <w:pPr>
        <w:jc w:val="center"/>
      </w:pPr>
    </w:p>
    <w:p w:rsidRDefault="00C54AF7" w:rsidP="00C54AF7" w:rsidR="00C54AF7" w:rsidRPr="00CE5161">
      <w:pPr>
        <w:jc w:val="center"/>
      </w:pPr>
      <w:r w:rsidRPr="00CE5161">
        <w:t>R J E Š E NJ E</w:t>
      </w:r>
    </w:p>
    <w:p w:rsidRDefault="00A652E5" w:rsidP="00C54AF7" w:rsidR="00A652E5" w:rsidRPr="00185749">
      <w:pPr>
        <w:jc w:val="center"/>
        <w:rPr>
          <w:b/>
        </w:rPr>
      </w:pPr>
    </w:p>
    <w:p w:rsidRDefault="007D0288" w:rsidP="00C54AF7" w:rsidR="00096E19" w:rsidRPr="00096E19">
      <w:pPr>
        <w:jc w:val="both"/>
      </w:pPr>
      <w:r w:rsidRPr="00185749">
        <w:tab/>
      </w:r>
      <w:r w:rsidR="00952C7C" w:rsidRPr="00952C7C">
        <w:t xml:space="preserve">Trgovački sud u Zagrebu, po sucu Gordanu </w:t>
      </w:r>
      <w:proofErr w:type="spellStart"/>
      <w:r w:rsidR="00952C7C" w:rsidRPr="00952C7C">
        <w:t>Zubaku</w:t>
      </w:r>
      <w:proofErr w:type="spellEnd"/>
      <w:r w:rsidR="00952C7C" w:rsidRPr="00952C7C">
        <w:t xml:space="preserve">, u stečajnom postupku nad dužnikom </w:t>
      </w:r>
      <w:r w:rsidR="00C63279" w:rsidRPr="00C63279">
        <w:rPr>
          <w:bCs/>
        </w:rPr>
        <w:t>INAS LAG d.o.o. u stečaju, Zagreb, Žitnjak b.b., OIB: 14301332253</w:t>
      </w:r>
      <w:r w:rsidR="00DF236E">
        <w:t>,</w:t>
      </w:r>
      <w:r w:rsidR="00A0549B">
        <w:t xml:space="preserve"> </w:t>
      </w:r>
      <w:r w:rsidR="0073646A">
        <w:t>10</w:t>
      </w:r>
      <w:r w:rsidR="00C63279">
        <w:t>. travnja 2018</w:t>
      </w:r>
      <w:r w:rsidR="00CE5161">
        <w:t>.</w:t>
      </w:r>
      <w:r w:rsidR="00096E19">
        <w:t>,</w:t>
      </w:r>
    </w:p>
    <w:p w:rsidRDefault="00210798" w:rsidP="00210798" w:rsidR="00210798" w:rsidRPr="00CE5161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CE5161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CE5161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CE5161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210798" w:rsidR="00210798" w:rsidRPr="00185749"/>
    <w:p w:rsidRDefault="00C62302" w:rsidP="00A61663" w:rsidR="00185749">
      <w:pPr>
        <w:ind w:firstLine="705"/>
        <w:jc w:val="both"/>
      </w:pPr>
      <w:r>
        <w:t>Odobrava se isplata iz pologa osnovanog kod ovog suda</w:t>
      </w:r>
      <w:r w:rsidR="00BE1C6C">
        <w:t xml:space="preserve"> rješenjem od </w:t>
      </w:r>
      <w:r w:rsidR="00F86161">
        <w:t>19. ožujka 2018.</w:t>
      </w:r>
      <w:r w:rsidR="00557962">
        <w:t>,</w:t>
      </w:r>
      <w:r w:rsidR="00BE1C6C">
        <w:t xml:space="preserve"> </w:t>
      </w:r>
      <w:r>
        <w:t>radi osiguranja sredstava potrebnih za namirenje</w:t>
      </w:r>
      <w:r w:rsidR="00A61663">
        <w:t xml:space="preserve"> stečajnih vjerovnika i to vjerovnika </w:t>
      </w:r>
      <w:r w:rsidR="001F1936" w:rsidRPr="001F1936">
        <w:rPr>
          <w:bCs/>
        </w:rPr>
        <w:t xml:space="preserve">Marka Bagarića iz Zagreba, </w:t>
      </w:r>
      <w:proofErr w:type="spellStart"/>
      <w:r w:rsidR="001F1936" w:rsidRPr="001F1936">
        <w:rPr>
          <w:bCs/>
        </w:rPr>
        <w:t>Perjavica</w:t>
      </w:r>
      <w:proofErr w:type="spellEnd"/>
      <w:r w:rsidR="001F1936" w:rsidRPr="001F1936">
        <w:rPr>
          <w:bCs/>
        </w:rPr>
        <w:t xml:space="preserve"> 52, OIB: 40268283903</w:t>
      </w:r>
      <w:r w:rsidR="00A61663">
        <w:rPr>
          <w:lang w:val="en-AU"/>
        </w:rPr>
        <w:t xml:space="preserve">, </w:t>
      </w:r>
      <w:proofErr w:type="spellStart"/>
      <w:r w:rsidR="00A61663">
        <w:rPr>
          <w:lang w:val="en-AU"/>
        </w:rPr>
        <w:t>te</w:t>
      </w:r>
      <w:proofErr w:type="spellEnd"/>
      <w:r w:rsidR="00A61663">
        <w:rPr>
          <w:lang w:val="en-AU"/>
        </w:rPr>
        <w:t xml:space="preserve"> se </w:t>
      </w:r>
      <w:proofErr w:type="spellStart"/>
      <w:r w:rsidR="00A61663">
        <w:rPr>
          <w:lang w:val="en-AU"/>
        </w:rPr>
        <w:t>nalaže</w:t>
      </w:r>
      <w:proofErr w:type="spellEnd"/>
      <w:r w:rsidR="00A61663">
        <w:rPr>
          <w:lang w:val="en-AU"/>
        </w:rPr>
        <w:t xml:space="preserve"> </w:t>
      </w:r>
      <w:proofErr w:type="spellStart"/>
      <w:r w:rsidR="00A61663">
        <w:rPr>
          <w:lang w:val="en-AU"/>
        </w:rPr>
        <w:t>računovodstvu</w:t>
      </w:r>
      <w:proofErr w:type="spellEnd"/>
      <w:r w:rsidR="00A61663">
        <w:rPr>
          <w:lang w:val="en-AU"/>
        </w:rPr>
        <w:t xml:space="preserve"> </w:t>
      </w:r>
      <w:proofErr w:type="spellStart"/>
      <w:r w:rsidR="00A61663">
        <w:rPr>
          <w:lang w:val="en-AU"/>
        </w:rPr>
        <w:t>ovog</w:t>
      </w:r>
      <w:proofErr w:type="spellEnd"/>
      <w:r w:rsidR="00A61663">
        <w:rPr>
          <w:lang w:val="en-AU"/>
        </w:rPr>
        <w:t xml:space="preserve"> </w:t>
      </w:r>
      <w:proofErr w:type="spellStart"/>
      <w:r w:rsidR="00A61663">
        <w:rPr>
          <w:lang w:val="en-AU"/>
        </w:rPr>
        <w:t>suda</w:t>
      </w:r>
      <w:proofErr w:type="spellEnd"/>
      <w:r w:rsidR="00A61663">
        <w:rPr>
          <w:lang w:val="en-AU"/>
        </w:rPr>
        <w:t xml:space="preserve"> </w:t>
      </w:r>
      <w:r>
        <w:t>iz pologa osnovanog na žiroračunu suda pod broj</w:t>
      </w:r>
      <w:r w:rsidR="001F1936">
        <w:t>em 344-09</w:t>
      </w:r>
      <w:r>
        <w:t xml:space="preserve">  isplatiti</w:t>
      </w:r>
      <w:r w:rsidR="00A61663">
        <w:t>:</w:t>
      </w:r>
      <w:r w:rsidR="006E37B7">
        <w:t xml:space="preserve"> </w:t>
      </w:r>
    </w:p>
    <w:p w:rsidRDefault="00C62302" w:rsidP="0051770C" w:rsidR="0051770C">
      <w:pPr>
        <w:ind w:left="705"/>
        <w:jc w:val="both"/>
      </w:pPr>
      <w:r>
        <w:t>-</w:t>
      </w:r>
      <w:r w:rsidR="00952C7C" w:rsidRPr="00952C7C">
        <w:t xml:space="preserve"> vjerovniku</w:t>
      </w:r>
      <w:r w:rsidR="001F1936" w:rsidRPr="001F1936">
        <w:rPr>
          <w:bCs/>
        </w:rPr>
        <w:t xml:space="preserve"> </w:t>
      </w:r>
      <w:r w:rsidR="006D5B67">
        <w:rPr>
          <w:bCs/>
        </w:rPr>
        <w:t>Marku Bagariću</w:t>
      </w:r>
      <w:r w:rsidR="001F1936" w:rsidRPr="001F1936">
        <w:rPr>
          <w:bCs/>
        </w:rPr>
        <w:t xml:space="preserve"> iz Zagreba, </w:t>
      </w:r>
      <w:proofErr w:type="spellStart"/>
      <w:r w:rsidR="001F1936" w:rsidRPr="001F1936">
        <w:rPr>
          <w:bCs/>
        </w:rPr>
        <w:t>Perjavica</w:t>
      </w:r>
      <w:proofErr w:type="spellEnd"/>
      <w:r w:rsidR="001F1936" w:rsidRPr="001F1936">
        <w:rPr>
          <w:bCs/>
        </w:rPr>
        <w:t xml:space="preserve"> 52, OIB: 40268283903</w:t>
      </w:r>
      <w:r>
        <w:t xml:space="preserve">, iznos od </w:t>
      </w:r>
      <w:r w:rsidR="004C1832" w:rsidRPr="004C1832">
        <w:rPr>
          <w:bCs/>
        </w:rPr>
        <w:t>1.271,27 kn</w:t>
      </w:r>
      <w:r w:rsidR="004C1832" w:rsidRPr="004C1832">
        <w:t xml:space="preserve"> </w:t>
      </w:r>
      <w:r w:rsidR="00A61663">
        <w:t>na račun broj: HR</w:t>
      </w:r>
      <w:r w:rsidR="004C1832">
        <w:t>9723600003214809</w:t>
      </w:r>
      <w:r w:rsidR="004649FD">
        <w:t>290</w:t>
      </w:r>
      <w:r w:rsidR="00952C7C">
        <w:t>.</w:t>
      </w:r>
    </w:p>
    <w:p w:rsidRDefault="00185749" w:rsidP="00185749" w:rsidR="00185749"/>
    <w:p w:rsidRDefault="00185749" w:rsidP="00185749" w:rsidR="00185749">
      <w:pPr>
        <w:jc w:val="center"/>
      </w:pPr>
      <w:r>
        <w:t>Obrazloženje</w:t>
      </w:r>
    </w:p>
    <w:p w:rsidRDefault="00A652E5" w:rsidP="00185749" w:rsidR="00A652E5">
      <w:pPr>
        <w:jc w:val="center"/>
      </w:pPr>
    </w:p>
    <w:p w:rsidRDefault="00465E12" w:rsidP="00465E12" w:rsidR="00A61663">
      <w:pPr>
        <w:ind w:firstLine="708"/>
        <w:jc w:val="both"/>
      </w:pPr>
      <w:r>
        <w:t>Trgovački</w:t>
      </w:r>
      <w:r w:rsidR="00C62302">
        <w:t xml:space="preserve"> suda u Zagrebu u </w:t>
      </w:r>
      <w:r>
        <w:t>stečajnom postupku nad dužnikom</w:t>
      </w:r>
      <w:r w:rsidR="00B87F21">
        <w:t xml:space="preserve"> </w:t>
      </w:r>
      <w:r w:rsidR="004F559B">
        <w:rPr>
          <w:bCs/>
        </w:rPr>
        <w:t>INAS LAG d.o.o. u stečaju</w:t>
      </w:r>
      <w:r>
        <w:t xml:space="preserve">, </w:t>
      </w:r>
      <w:r w:rsidR="00A61663">
        <w:t xml:space="preserve">rješenjem od </w:t>
      </w:r>
      <w:r w:rsidR="004649FD">
        <w:t>19. ožujka 2018</w:t>
      </w:r>
      <w:r w:rsidR="00A61663">
        <w:t>. osnovao je pol</w:t>
      </w:r>
      <w:r w:rsidR="004649FD">
        <w:t>og na žiroračunu pod brojem 344/09</w:t>
      </w:r>
      <w:r w:rsidR="00A61663">
        <w:t xml:space="preserve"> za korist stečajnih vjerovnika, među ostalim, i vjerovnika </w:t>
      </w:r>
      <w:r w:rsidR="004649FD">
        <w:t>Marka Bagarića</w:t>
      </w:r>
      <w:r w:rsidR="00A61663">
        <w:t xml:space="preserve"> iz Zagreba.</w:t>
      </w:r>
      <w:r>
        <w:t xml:space="preserve"> </w:t>
      </w:r>
    </w:p>
    <w:p w:rsidRDefault="00557962" w:rsidP="00090A16" w:rsidR="00557962">
      <w:pPr>
        <w:jc w:val="both"/>
      </w:pPr>
      <w:r>
        <w:tab/>
      </w:r>
    </w:p>
    <w:p w:rsidRDefault="004649FD" w:rsidP="0025732A" w:rsidR="00185749">
      <w:pPr>
        <w:ind w:firstLine="708"/>
        <w:jc w:val="both"/>
      </w:pPr>
      <w:r>
        <w:t>Vjerovnik Marko Bagarić do</w:t>
      </w:r>
      <w:r w:rsidR="00D9287A">
        <w:t>s</w:t>
      </w:r>
      <w:r>
        <w:t xml:space="preserve">tavio je sudu presliku </w:t>
      </w:r>
      <w:r w:rsidR="00001BDC">
        <w:t>broja računa na koji je zatražio isplatu deponiranog iznosa</w:t>
      </w:r>
      <w:r w:rsidR="00557962">
        <w:t>.</w:t>
      </w:r>
      <w:r w:rsidR="00A61663">
        <w:t xml:space="preserve"> </w:t>
      </w:r>
      <w:r w:rsidR="00096E19">
        <w:t xml:space="preserve">S obzirom na to da je navedeni polog osnovan, </w:t>
      </w:r>
      <w:r w:rsidR="00001BDC">
        <w:t>među ostalim, i za korist Marka Bagarić</w:t>
      </w:r>
      <w:r w:rsidR="00096E19">
        <w:t>, sud je riješio kao u izreci</w:t>
      </w:r>
      <w:r w:rsidR="00A61663">
        <w:t>.</w:t>
      </w:r>
      <w:r w:rsidR="00C62302">
        <w:t xml:space="preserve"> </w:t>
      </w:r>
    </w:p>
    <w:p w:rsidRDefault="0025732A" w:rsidP="0025732A" w:rsidR="0025732A" w:rsidRPr="00185749">
      <w:pPr>
        <w:ind w:firstLine="708"/>
        <w:jc w:val="both"/>
      </w:pPr>
    </w:p>
    <w:p w:rsidRDefault="00557962" w:rsidP="0025732A" w:rsidR="00C62DAA">
      <w:pPr>
        <w:ind w:left="360"/>
        <w:jc w:val="center"/>
      </w:pPr>
      <w:r>
        <w:t xml:space="preserve">U </w:t>
      </w:r>
      <w:r w:rsidR="007D0288" w:rsidRPr="00185749">
        <w:t>Zagreb</w:t>
      </w:r>
      <w:r w:rsidR="009E3F66">
        <w:t xml:space="preserve"> </w:t>
      </w:r>
      <w:r w:rsidR="0073646A">
        <w:t>10</w:t>
      </w:r>
      <w:r w:rsidR="00001BDC" w:rsidRPr="00001BDC">
        <w:t>. travnja 2018</w:t>
      </w:r>
      <w:r w:rsidR="001A68BE">
        <w:t>.</w:t>
      </w:r>
    </w:p>
    <w:p w:rsidRDefault="00024EAD" w:rsidP="00BE1C6C" w:rsidR="00DB3CDE">
      <w:pPr>
        <w:ind w:left="4956"/>
        <w:jc w:val="right"/>
      </w:pPr>
      <w:r>
        <w:t xml:space="preserve"> Sudac</w:t>
      </w:r>
      <w:r w:rsidR="00DB3CDE">
        <w:t>:</w:t>
      </w:r>
    </w:p>
    <w:p w:rsidRDefault="00557962" w:rsidP="0025732A" w:rsidR="00C62DAA">
      <w:pPr>
        <w:jc w:val="right"/>
      </w:pPr>
      <w:r>
        <w:t xml:space="preserve">Gordan </w:t>
      </w:r>
      <w:proofErr w:type="spellStart"/>
      <w:r>
        <w:t>Zubak</w:t>
      </w:r>
      <w:proofErr w:type="spellEnd"/>
      <w:r w:rsidR="0095713B">
        <w:t>,v.r.</w:t>
      </w:r>
    </w:p>
    <w:p w:rsidRDefault="00C62DAA" w:rsidP="008D1DD1" w:rsidR="00C62DAA"/>
    <w:p w:rsidRDefault="006E37B7" w:rsidP="008D1DD1" w:rsidR="00185749">
      <w:r>
        <w:t>U</w:t>
      </w:r>
      <w:r w:rsidRPr="00185749">
        <w:t>puta o pravnom lijeku</w:t>
      </w:r>
      <w:r w:rsidR="00164CAA" w:rsidRPr="00185749">
        <w:t>:</w:t>
      </w:r>
    </w:p>
    <w:p w:rsidRDefault="002A2514" w:rsidP="0025732A" w:rsidR="00D40594">
      <w:pPr>
        <w:jc w:val="both"/>
      </w:pPr>
      <w:r>
        <w:t>Protiv ovog rješenja, nezadovoljna stranka može uložiti žalbu Visokom trgovačkom sudu Rep</w:t>
      </w:r>
      <w:r w:rsidR="008C2399">
        <w:t>ublike Hrvatske u roku od 8 dana</w:t>
      </w:r>
      <w:r>
        <w:t>, a ulaže se putem ovog suda u 2 primjerka.</w:t>
      </w:r>
    </w:p>
    <w:p w:rsidRDefault="00D9287A" w:rsidP="008D1DD1" w:rsidR="00D9287A"/>
    <w:p w:rsidRDefault="00D9287A" w:rsidP="008D1DD1" w:rsidR="00D9287A"/>
    <w:p w:rsidRDefault="0095713B" w:rsidP="00400817" w:rsidR="0095713B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</w:p>
    <w:p w:rsidRDefault="0095713B" w:rsidP="00400817" w:rsidR="0095713B" w:rsidRPr="00400817">
      <w:pPr>
        <w:ind w:left="5664"/>
      </w:pPr>
      <w:r w:rsidRPr="00400817">
        <w:t xml:space="preserve">        Dijana Hadžić</w:t>
      </w:r>
    </w:p>
    <w:p w:rsidRDefault="0095713B" w:rsidP="0095713B" w:rsidR="0095713B">
      <w:pPr>
        <w:ind w:left="720"/>
      </w:pPr>
    </w:p>
    <w:p w:rsidRDefault="0095713B" w:rsidP="0095713B" w:rsidR="0095713B" w:rsidRPr="00185749">
      <w:pPr>
        <w:ind w:left="720"/>
      </w:pPr>
    </w:p>
    <w:sectPr w:rsidSect="00D9287A" w:rsidR="0095713B" w:rsidRPr="0018574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E97" w:rsidR="00343E97">
      <w:r>
        <w:separator/>
      </w:r>
    </w:p>
  </w:endnote>
  <w:endnote w:id="0" w:type="continuationSeparator">
    <w:p w:rsidRDefault="00343E97" w:rsidR="00343E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E97" w:rsidR="00343E97">
      <w:r>
        <w:separator/>
      </w:r>
    </w:p>
  </w:footnote>
  <w:footnote w:id="0" w:type="continuationSeparator">
    <w:p w:rsidRDefault="00343E97" w:rsidR="00343E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0B8" w:rsidP="006E37B7" w:rsidR="005F10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0B8" w:rsidR="005F10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0B8" w:rsidP="0015135B" w:rsidR="005F10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28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1BDC" w:rsidP="006B14CA" w:rsidR="005F10B8">
    <w:pPr>
      <w:pStyle w:val="Zaglavlje"/>
      <w:jc w:val="right"/>
    </w:pPr>
    <w:r>
      <w:t>St-344/09</w:t>
    </w:r>
    <w:r w:rsidR="005F10B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2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8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1BDC"/>
    <w:rsid w:val="00024EAD"/>
    <w:rsid w:val="00036517"/>
    <w:rsid w:val="00071C93"/>
    <w:rsid w:val="000731CB"/>
    <w:rsid w:val="00090A16"/>
    <w:rsid w:val="00096E19"/>
    <w:rsid w:val="000A1CBB"/>
    <w:rsid w:val="000F4619"/>
    <w:rsid w:val="0010695A"/>
    <w:rsid w:val="00114430"/>
    <w:rsid w:val="00117797"/>
    <w:rsid w:val="001328DA"/>
    <w:rsid w:val="00140DB3"/>
    <w:rsid w:val="0015135B"/>
    <w:rsid w:val="00164CAA"/>
    <w:rsid w:val="0017112E"/>
    <w:rsid w:val="001814C5"/>
    <w:rsid w:val="00183D9A"/>
    <w:rsid w:val="00185749"/>
    <w:rsid w:val="001A68BE"/>
    <w:rsid w:val="001B1984"/>
    <w:rsid w:val="001C1427"/>
    <w:rsid w:val="001F1936"/>
    <w:rsid w:val="00205B5A"/>
    <w:rsid w:val="00210798"/>
    <w:rsid w:val="0021731E"/>
    <w:rsid w:val="00236EF6"/>
    <w:rsid w:val="00256C13"/>
    <w:rsid w:val="0025732A"/>
    <w:rsid w:val="00290F0B"/>
    <w:rsid w:val="002A2514"/>
    <w:rsid w:val="002D3D6D"/>
    <w:rsid w:val="002E4BB8"/>
    <w:rsid w:val="002E533C"/>
    <w:rsid w:val="00305A8A"/>
    <w:rsid w:val="00340FCD"/>
    <w:rsid w:val="00343E97"/>
    <w:rsid w:val="003533E2"/>
    <w:rsid w:val="00367ADE"/>
    <w:rsid w:val="003C71AB"/>
    <w:rsid w:val="003E0158"/>
    <w:rsid w:val="00400F7B"/>
    <w:rsid w:val="004020FE"/>
    <w:rsid w:val="0040344D"/>
    <w:rsid w:val="00413795"/>
    <w:rsid w:val="00442966"/>
    <w:rsid w:val="004628A0"/>
    <w:rsid w:val="004649FD"/>
    <w:rsid w:val="00465E12"/>
    <w:rsid w:val="00485CAB"/>
    <w:rsid w:val="004C1832"/>
    <w:rsid w:val="004E1F27"/>
    <w:rsid w:val="004F559B"/>
    <w:rsid w:val="0051770C"/>
    <w:rsid w:val="00520904"/>
    <w:rsid w:val="00552E7D"/>
    <w:rsid w:val="00557962"/>
    <w:rsid w:val="00583414"/>
    <w:rsid w:val="00596418"/>
    <w:rsid w:val="005A395A"/>
    <w:rsid w:val="005C1436"/>
    <w:rsid w:val="005F10B8"/>
    <w:rsid w:val="00613490"/>
    <w:rsid w:val="00636780"/>
    <w:rsid w:val="00657A8E"/>
    <w:rsid w:val="006604A3"/>
    <w:rsid w:val="006767F9"/>
    <w:rsid w:val="00694978"/>
    <w:rsid w:val="006B14CA"/>
    <w:rsid w:val="006C1019"/>
    <w:rsid w:val="006D1D22"/>
    <w:rsid w:val="006D4DB2"/>
    <w:rsid w:val="006D5B67"/>
    <w:rsid w:val="006E37B7"/>
    <w:rsid w:val="00700C8E"/>
    <w:rsid w:val="0073646A"/>
    <w:rsid w:val="00782073"/>
    <w:rsid w:val="00785671"/>
    <w:rsid w:val="007D0288"/>
    <w:rsid w:val="008558F8"/>
    <w:rsid w:val="00863AA6"/>
    <w:rsid w:val="00892F3F"/>
    <w:rsid w:val="008B1831"/>
    <w:rsid w:val="008C2399"/>
    <w:rsid w:val="008D1DD1"/>
    <w:rsid w:val="008E02CE"/>
    <w:rsid w:val="008E0716"/>
    <w:rsid w:val="008F4675"/>
    <w:rsid w:val="00907659"/>
    <w:rsid w:val="00914DE3"/>
    <w:rsid w:val="00916ECE"/>
    <w:rsid w:val="00952C7C"/>
    <w:rsid w:val="0095713B"/>
    <w:rsid w:val="009E3F66"/>
    <w:rsid w:val="009E43EB"/>
    <w:rsid w:val="00A04249"/>
    <w:rsid w:val="00A0549B"/>
    <w:rsid w:val="00A1276B"/>
    <w:rsid w:val="00A61663"/>
    <w:rsid w:val="00A652E5"/>
    <w:rsid w:val="00A80F98"/>
    <w:rsid w:val="00AA790B"/>
    <w:rsid w:val="00AD3291"/>
    <w:rsid w:val="00AF196C"/>
    <w:rsid w:val="00AF53C5"/>
    <w:rsid w:val="00B142E9"/>
    <w:rsid w:val="00B4111D"/>
    <w:rsid w:val="00B514BD"/>
    <w:rsid w:val="00B87F21"/>
    <w:rsid w:val="00B91C97"/>
    <w:rsid w:val="00BA118D"/>
    <w:rsid w:val="00BA1767"/>
    <w:rsid w:val="00BB3F24"/>
    <w:rsid w:val="00BE1C6C"/>
    <w:rsid w:val="00C0114F"/>
    <w:rsid w:val="00C06A54"/>
    <w:rsid w:val="00C17BD8"/>
    <w:rsid w:val="00C22F3B"/>
    <w:rsid w:val="00C54AF7"/>
    <w:rsid w:val="00C62302"/>
    <w:rsid w:val="00C62DAA"/>
    <w:rsid w:val="00C63279"/>
    <w:rsid w:val="00C86424"/>
    <w:rsid w:val="00CA6CFB"/>
    <w:rsid w:val="00CB029A"/>
    <w:rsid w:val="00CB2BE2"/>
    <w:rsid w:val="00CB478C"/>
    <w:rsid w:val="00CC411F"/>
    <w:rsid w:val="00CC6BC2"/>
    <w:rsid w:val="00CC70C1"/>
    <w:rsid w:val="00CD1DA5"/>
    <w:rsid w:val="00CD2763"/>
    <w:rsid w:val="00CD3998"/>
    <w:rsid w:val="00CD68A8"/>
    <w:rsid w:val="00CE5161"/>
    <w:rsid w:val="00D13A9F"/>
    <w:rsid w:val="00D26C29"/>
    <w:rsid w:val="00D40594"/>
    <w:rsid w:val="00D448BE"/>
    <w:rsid w:val="00D9287A"/>
    <w:rsid w:val="00DA390E"/>
    <w:rsid w:val="00DA478C"/>
    <w:rsid w:val="00DB3CDE"/>
    <w:rsid w:val="00DC099E"/>
    <w:rsid w:val="00DC2BF3"/>
    <w:rsid w:val="00DD3ED1"/>
    <w:rsid w:val="00DE3825"/>
    <w:rsid w:val="00DE525C"/>
    <w:rsid w:val="00DF236E"/>
    <w:rsid w:val="00E45DAD"/>
    <w:rsid w:val="00E50012"/>
    <w:rsid w:val="00E5609A"/>
    <w:rsid w:val="00E659B5"/>
    <w:rsid w:val="00EA1F43"/>
    <w:rsid w:val="00EC29FF"/>
    <w:rsid w:val="00EE7A06"/>
    <w:rsid w:val="00EF59EC"/>
    <w:rsid w:val="00F11A12"/>
    <w:rsid w:val="00F16487"/>
    <w:rsid w:val="00F22439"/>
    <w:rsid w:val="00F226C4"/>
    <w:rsid w:val="00F379D2"/>
    <w:rsid w:val="00F62AA7"/>
    <w:rsid w:val="00F86161"/>
    <w:rsid w:val="00FB72D3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6E37B7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E37B7"/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6E37B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71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1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1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1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1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6E37B7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E37B7"/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6E37B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71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1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1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1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1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2009.</izvorni_sadrzaj>
    <derivirana_varijabla naziv="DomainObject.Predmet.DatumOsnivanja_1">24. studenog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St-344/2009</izvorni_sadrzaj>
    <derivirana_varijabla naziv="DomainObject.Predmet.OznakaBroj_1">St-344/2009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INAS LAG d.o.o.</izvorni_sadrzaj>
    <derivirana_varijabla naziv="DomainObject.Predmet.ProtustrankaFormated_1">  INAS LAG d.o.o.</derivirana_varijabla>
  </DomainObject.Predmet.ProtustrankaFormated>
  <DomainObject.Predmet.ProtustrankaFormatedOIB>
    <izvorni_sadrzaj>  INAS LAG d.o.o., OIB 14301332253</izvorni_sadrzaj>
    <derivirana_varijabla naziv="DomainObject.Predmet.ProtustrankaFormatedOIB_1">  INAS LAG d.o.o., OIB 14301332253</derivirana_varijabla>
  </DomainObject.Predmet.ProtustrankaFormatedOIB>
  <DomainObject.Predmet.ProtustrankaFormatedWithAdress>
    <izvorni_sadrzaj> INAS LAG d.o.o., Žitnjak bb, 10000 Zagreb</izvorni_sadrzaj>
    <derivirana_varijabla naziv="DomainObject.Predmet.ProtustrankaFormatedWithAdress_1"> INAS LAG d.o.o., Žitnjak bb, 10000 Zagreb</derivirana_varijabla>
  </DomainObject.Predmet.ProtustrankaFormatedWithAdress>
  <DomainObject.Predmet.ProtustrankaFormatedWithAdressOIB>
    <izvorni_sadrzaj> INAS LAG d.o.o., OIB 14301332253, Žitnjak bb, 10000 Zagreb</izvorni_sadrzaj>
    <derivirana_varijabla naziv="DomainObject.Predmet.ProtustrankaFormatedWithAdressOIB_1"> INAS LAG d.o.o., OIB 14301332253, Žitnjak bb, 10000 Zagreb</derivirana_varijabla>
  </DomainObject.Predmet.ProtustrankaFormatedWithAdressOIB>
  <DomainObject.Predmet.ProtustrankaWithAdress>
    <izvorni_sadrzaj>INAS LAG d.o.o. Žitnjak bb, 10000 Zagreb</izvorni_sadrzaj>
    <derivirana_varijabla naziv="DomainObject.Predmet.ProtustrankaWithAdress_1">INAS LAG d.o.o. Žitnjak bb, 10000 Zagreb</derivirana_varijabla>
  </DomainObject.Predmet.ProtustrankaWithAdress>
  <DomainObject.Predmet.ProtustrankaWithAdressOIB>
    <izvorni_sadrzaj>INAS LAG d.o.o., OIB 14301332253, Žitnjak bb, 10000 Zagreb</izvorni_sadrzaj>
    <derivirana_varijabla naziv="DomainObject.Predmet.ProtustrankaWithAdressOIB_1">INAS LAG d.o.o., OIB 14301332253, Žitnjak bb, 10000 Zagreb</derivirana_varijabla>
  </DomainObject.Predmet.ProtustrankaWithAdressOIB>
  <DomainObject.Predmet.ProtustrankaNazivFormated>
    <izvorni_sadrzaj>INAS LAG d.o.o.</izvorni_sadrzaj>
    <derivirana_varijabla naziv="DomainObject.Predmet.ProtustrankaNazivFormated_1">INAS LAG d.o.o.</derivirana_varijabla>
  </DomainObject.Predmet.ProtustrankaNazivFormated>
  <DomainObject.Predmet.ProtustrankaNazivFormatedOIB>
    <izvorni_sadrzaj>INAS LAG d.o.o., OIB 14301332253</izvorni_sadrzaj>
    <derivirana_varijabla naziv="DomainObject.Predmet.ProtustrankaNazivFormatedOIB_1">INAS LAG d.o.o., OIB 14301332253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FIKRET MEŠIĆ i dr.; IVICA ČIŽMEK; VINKO SAVIĆ; MAG-TEC DEGGINGEN GmbH zastupanog po punomoćniku OD Kovač &amp; Miše Bobinac, odvj. Kristijan Kovač</izvorni_sadrzaj>
    <derivirana_varijabla naziv="DomainObject.Predmet.StrankaFormated_1">  FIKRET MEŠIĆ i dr.; IVICA ČIŽMEK; VINKO SAVIĆ; MAG-TEC DEGGINGEN GmbH zastupanog po punomoćniku OD Kovač &amp; Miše Bobinac, odvj. Kristijan Kovač</derivirana_varijabla>
  </DomainObject.Predmet.StrankaFormated>
  <DomainObject.Predmet.StrankaFormatedOIB>
    <izvorni_sadrzaj>  FIKRET MEŠIĆ i dr.; IVICA ČIŽMEK; VINKO SAVIĆ; MAG-TEC DEGGINGEN GmbH zastupanog po punomoćniku OD Kovač &amp; Miše Bobinac, odvj. Kristijan Kovač</izvorni_sadrzaj>
    <derivirana_varijabla naziv="DomainObject.Predmet.StrankaFormatedOIB_1">  FIKRET MEŠIĆ i dr.; IVICA ČIŽMEK; VINKO SAVIĆ; MAG-TEC DEGGINGEN GmbH zastupanog po punomoćniku OD Kovač &amp; Miše Bobinac, odvj. Kristijan Kovač</derivirana_varijabla>
  </DomainObject.Predmet.StrankaFormatedOIB>
  <DomainObject.Predmet.StrankaFormatedWithAdress>
    <izvorni_sadrzaj> FIKRET MEŠIĆ i dr., Gornjopoljska 15, Sesvetski Kraljevec; IVICA ČIŽMEK, Grgošićeva 13, Dugo Selo; VINKO SAVIĆ, Krizmana 5, 10000 Zagreb; MAG-TEC DEGGINGEN GmbH, Jahnstrasse 17, 73 326 Deggingen zastupanog po punomoćniku OD Kovač &amp; Miše Bobinac, odvj. Kristijan Kovač</izvorni_sadrzaj>
    <derivirana_varijabla naziv="DomainObject.Predmet.StrankaFormatedWithAdress_1"> FIKRET MEŠIĆ i dr., Gornjopoljska 15, Sesvetski Kraljevec; IVICA ČIŽMEK, Grgošićeva 13, Dugo Selo; VINKO SAVIĆ, Krizmana 5, 10000 Zagreb; MAG-TEC DEGGINGEN GmbH, Jahnstrasse 17, 73 326 Deggingen zastupanog po punomoćniku OD Kovač &amp; Miše Bobinac, odvj. Kristijan Kovač</derivirana_varijabla>
  </DomainObject.Predmet.StrankaFormatedWithAdress>
  <DomainObject.Predmet.StrankaFormatedWithAdressOIB>
    <izvorni_sadrzaj> FIKRET MEŠIĆ i dr., Gornjopoljska 15, Sesvetski Kraljevec; IVICA ČIŽMEK, Grgošićeva 13, Dugo Selo; VINKO SAVIĆ, Krizmana 5, 10000 Zagreb; MAG-TEC DEGGINGEN GmbH, Jahnstrasse 17, 73 326 Deggingen zastupanog po punomoćniku OD Kovač &amp; Miše Bobinac, odvj. Kristijan Kovač</izvorni_sadrzaj>
    <derivirana_varijabla naziv="DomainObject.Predmet.StrankaFormatedWithAdressOIB_1"> FIKRET MEŠIĆ i dr., Gornjopoljska 15, Sesvetski Kraljevec; IVICA ČIŽMEK, Grgošićeva 13, Dugo Selo; VINKO SAVIĆ, Krizmana 5, 10000 Zagreb; MAG-TEC DEGGINGEN GmbH, Jahnstrasse 17, 73 326 Deggingen zastupanog po punomoćniku OD Kovač &amp; Miše Bobinac, odvj. Kristijan Kovač</derivirana_varijabla>
  </DomainObject.Predmet.StrankaFormatedWithAdressOIB>
  <DomainObject.Predmet.StrankaWithAdress>
    <izvorni_sadrzaj>FIKRET MEŠIĆ i dr. Gornjopoljska 15,Sesvetski Kraljevec,IVICA ČIŽMEK Grgošićeva 13,Dugo Selo,VINKO SAVIĆ Krizmana 5,10000 Zagreb,MAG-TEC DEGGINGEN GmbH Jahnstrasse 17,73 326 Deggingen</izvorni_sadrzaj>
    <derivirana_varijabla naziv="DomainObject.Predmet.StrankaWithAdress_1">FIKRET MEŠIĆ i dr. Gornjopoljska 15,Sesvetski Kraljevec,IVICA ČIŽMEK Grgošićeva 13,Dugo Selo,VINKO SAVIĆ Krizmana 5,10000 Zagreb,MAG-TEC DEGGINGEN GmbH Jahnstrasse 17,73 326 Deggingen</derivirana_varijabla>
  </DomainObject.Predmet.StrankaWithAdress>
  <DomainObject.Predmet.StrankaWithAdressOIB>
    <izvorni_sadrzaj>FIKRET MEŠIĆ i dr., Gornjopoljska 15,Sesvetski Kraljevec,IVICA ČIŽMEK, Grgošićeva 13,Dugo Selo,VINKO SAVIĆ, Krizmana 5,10000 Zagreb,MAG-TEC DEGGINGEN GmbH, Jahnstrasse 17,73 326 Deggingen</izvorni_sadrzaj>
    <derivirana_varijabla naziv="DomainObject.Predmet.StrankaWithAdressOIB_1">FIKRET MEŠIĆ i dr., Gornjopoljska 15,Sesvetski Kraljevec,IVICA ČIŽMEK, Grgošićeva 13,Dugo Selo,VINKO SAVIĆ, Krizmana 5,10000 Zagreb,MAG-TEC DEGGINGEN GmbH, Jahnstrasse 17,73 326 Deggingen</derivirana_varijabla>
  </DomainObject.Predmet.StrankaWithAdressOIB>
  <DomainObject.Predmet.StrankaNazivFormated>
    <izvorni_sadrzaj>FIKRET MEŠIĆ i dr.,IVICA ČIŽMEK,VINKO SAVIĆ,MAG-TEC DEGGINGEN GmbH</izvorni_sadrzaj>
    <derivirana_varijabla naziv="DomainObject.Predmet.StrankaNazivFormated_1">FIKRET MEŠIĆ i dr.,IVICA ČIŽMEK,VINKO SAVIĆ,MAG-TEC DEGGINGEN GmbH</derivirana_varijabla>
  </DomainObject.Predmet.StrankaNazivFormated>
  <DomainObject.Predmet.StrankaNazivFormatedOIB>
    <izvorni_sadrzaj>FIKRET MEŠIĆ i dr.,IVICA ČIŽMEK,VINKO SAVIĆ,MAG-TEC DEGGINGEN GmbH</izvorni_sadrzaj>
    <derivirana_varijabla naziv="DomainObject.Predmet.StrankaNazivFormatedOIB_1">FIKRET MEŠIĆ i dr.,IVICA ČIŽMEK,VINKO SAVIĆ,MAG-TEC DEGGINGEN GmbH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FIKRET MEŠIĆ i dr.</item>
      <item>IVICA ČIŽMEK</item>
      <item>VINKO SAVIĆ</item>
      <item>MAG-TEC DEGGINGEN GmbH zastupanog po punomoćniku OD Kovač &amp; Miše Bobinac, odvj. Kristijan Kovač</item>
    </izvorni_sadrzaj>
    <derivirana_varijabla naziv="DomainObject.Predmet.StrankaListFormated_1">
      <item>FIKRET MEŠIĆ i dr.</item>
      <item>IVICA ČIŽMEK</item>
      <item>VINKO SAVIĆ</item>
      <item>MAG-TEC DEGGINGEN GmbH zastupanog po punomoćniku OD Kovač &amp; Miše Bobinac, odvj. Kristijan Kovač</item>
    </derivirana_varijabla>
  </DomainObject.Predmet.StrankaListFormated>
  <DomainObject.Predmet.StrankaListFormatedOIB>
    <izvorni_sadrzaj>
      <item>FIKRET MEŠIĆ i dr.</item>
      <item>IVICA ČIŽMEK</item>
      <item>VINKO SAVIĆ</item>
      <item>MAG-TEC DEGGINGEN GmbH zastupanog po punomoćniku OD Kovač &amp; Miše Bobinac, odvj. Kristijan Kovač</item>
    </izvorni_sadrzaj>
    <derivirana_varijabla naziv="DomainObject.Predmet.StrankaListFormatedOIB_1">
      <item>FIKRET MEŠIĆ i dr.</item>
      <item>IVICA ČIŽMEK</item>
      <item>VINKO SAVIĆ</item>
      <item>MAG-TEC DEGGINGEN GmbH zastupanog po punomoćniku OD Kovač &amp; Miše Bobinac, odvj. Kristijan Kovač</item>
    </derivirana_varijabla>
  </DomainObject.Predmet.StrankaListFormatedOIB>
  <DomainObject.Predmet.StrankaListFormatedWithAdress>
    <izvorni_sadrzaj>
      <item>FIKRET MEŠIĆ i dr., Gornjopoljska 15, Sesvetski Kraljevec</item>
      <item>IVICA ČIŽMEK, Grgošićeva 13, Dugo Selo</item>
      <item>VINKO SAVIĆ, Krizmana 5, 10000 Zagreb</item>
      <item>MAG-TEC DEGGINGEN GmbH, Jahnstrasse 17, 73 326 Deggingen zastupanog po punomoćniku OD Kovač &amp; Miše Bobinac, odvj. Kristijan Kovač</item>
    </izvorni_sadrzaj>
    <derivirana_varijabla naziv="DomainObject.Predmet.StrankaListFormatedWithAdress_1">
      <item>FIKRET MEŠIĆ i dr., Gornjopoljska 15, Sesvetski Kraljevec</item>
      <item>IVICA ČIŽMEK, Grgošićeva 13, Dugo Selo</item>
      <item>VINKO SAVIĆ, Krizmana 5, 10000 Zagreb</item>
      <item>MAG-TEC DEGGINGEN GmbH, Jahnstrasse 17, 73 326 Deggingen zastupanog po punomoćniku OD Kovač &amp; Miše Bobinac, odvj. Kristijan Kovač</item>
    </derivirana_varijabla>
  </DomainObject.Predmet.StrankaListFormatedWithAdress>
  <DomainObject.Predmet.StrankaListFormatedWithAdressOIB>
    <izvorni_sadrzaj>
      <item>FIKRET MEŠIĆ i dr., Gornjopoljska 15, Sesvetski Kraljevec</item>
      <item>IVICA ČIŽMEK, Grgošićeva 13, Dugo Selo</item>
      <item>VINKO SAVIĆ, Krizmana 5, 10000 Zagreb</item>
      <item>MAG-TEC DEGGINGEN GmbH, Jahnstrasse 17, 73 326 Deggingen zastupanog po punomoćniku OD Kovač &amp; Miše Bobinac, odvj. Kristijan Kovač</item>
    </izvorni_sadrzaj>
    <derivirana_varijabla naziv="DomainObject.Predmet.StrankaListFormatedWithAdressOIB_1">
      <item>FIKRET MEŠIĆ i dr., Gornjopoljska 15, Sesvetski Kraljevec</item>
      <item>IVICA ČIŽMEK, Grgošićeva 13, Dugo Selo</item>
      <item>VINKO SAVIĆ, Krizmana 5, 10000 Zagreb</item>
      <item>MAG-TEC DEGGINGEN GmbH, Jahnstrasse 17, 73 326 Deggingen zastupanog po punomoćniku OD Kovač &amp; Miše Bobinac, odvj. Kristijan Kovač</item>
    </derivirana_varijabla>
  </DomainObject.Predmet.StrankaListFormatedWithAdressOIB>
  <DomainObject.Predmet.StrankaListNazivFormated>
    <izvorni_sadrzaj>
      <item>FIKRET MEŠIĆ i dr.</item>
      <item>IVICA ČIŽMEK</item>
      <item>VINKO SAVIĆ</item>
      <item>MAG-TEC DEGGINGEN GmbH</item>
    </izvorni_sadrzaj>
    <derivirana_varijabla naziv="DomainObject.Predmet.StrankaListNazivFormated_1">
      <item>FIKRET MEŠIĆ i dr.</item>
      <item>IVICA ČIŽMEK</item>
      <item>VINKO SAVIĆ</item>
      <item>MAG-TEC DEGGINGEN GmbH</item>
    </derivirana_varijabla>
  </DomainObject.Predmet.StrankaListNazivFormated>
  <DomainObject.Predmet.StrankaListNazivFormatedOIB>
    <izvorni_sadrzaj>
      <item>FIKRET MEŠIĆ i dr.</item>
      <item>IVICA ČIŽMEK</item>
      <item>VINKO SAVIĆ</item>
      <item>MAG-TEC DEGGINGEN GmbH</item>
    </izvorni_sadrzaj>
    <derivirana_varijabla naziv="DomainObject.Predmet.StrankaListNazivFormatedOIB_1">
      <item>FIKRET MEŠIĆ i dr.</item>
      <item>IVICA ČIŽMEK</item>
      <item>VINKO SAVIĆ</item>
      <item>MAG-TEC DEGGINGEN GmbH</item>
    </derivirana_varijabla>
  </DomainObject.Predmet.StrankaListNazivFormatedOIB>
  <DomainObject.Predmet.ProtuStrankaListFormated>
    <izvorni_sadrzaj>
      <item>INAS LAG d.o.o.</item>
    </izvorni_sadrzaj>
    <derivirana_varijabla naziv="DomainObject.Predmet.ProtuStrankaListFormated_1">
      <item>INAS LAG d.o.o.</item>
    </derivirana_varijabla>
  </DomainObject.Predmet.ProtuStrankaListFormated>
  <DomainObject.Predmet.ProtuStrankaListFormatedOIB>
    <izvorni_sadrzaj>
      <item>INAS LAG d.o.o., OIB 14301332253</item>
    </izvorni_sadrzaj>
    <derivirana_varijabla naziv="DomainObject.Predmet.ProtuStrankaListFormatedOIB_1">
      <item>INAS LAG d.o.o., OIB 14301332253</item>
    </derivirana_varijabla>
  </DomainObject.Predmet.ProtuStrankaListFormatedOIB>
  <DomainObject.Predmet.ProtuStrankaListFormatedWithAdress>
    <izvorni_sadrzaj>
      <item>INAS LAG d.o.o., Žitnjak bb, 10000 Zagreb</item>
    </izvorni_sadrzaj>
    <derivirana_varijabla naziv="DomainObject.Predmet.ProtuStrankaListFormatedWithAdress_1">
      <item>INAS LAG d.o.o., Žitnjak bb, 10000 Zagreb</item>
    </derivirana_varijabla>
  </DomainObject.Predmet.ProtuStrankaListFormatedWithAdress>
  <DomainObject.Predmet.ProtuStrankaListFormatedWithAdressOIB>
    <izvorni_sadrzaj>
      <item>INAS LAG d.o.o., OIB 14301332253, Žitnjak bb, 10000 Zagreb</item>
    </izvorni_sadrzaj>
    <derivirana_varijabla naziv="DomainObject.Predmet.ProtuStrankaListFormatedWithAdressOIB_1">
      <item>INAS LAG d.o.o., OIB 14301332253, Žitnjak bb, 10000 Zagreb</item>
    </derivirana_varijabla>
  </DomainObject.Predmet.ProtuStrankaListFormatedWithAdressOIB>
  <DomainObject.Predmet.ProtuStrankaListNazivFormated>
    <izvorni_sadrzaj>
      <item>INAS LAG d.o.o.</item>
    </izvorni_sadrzaj>
    <derivirana_varijabla naziv="DomainObject.Predmet.ProtuStrankaListNazivFormated_1">
      <item>INAS LAG d.o.o.</item>
    </derivirana_varijabla>
  </DomainObject.Predmet.ProtuStrankaListNazivFormated>
  <DomainObject.Predmet.ProtuStrankaListNazivFormatedOIB>
    <izvorni_sadrzaj>
      <item>INAS LAG d.o.o., OIB 14301332253</item>
    </izvorni_sadrzaj>
    <derivirana_varijabla naziv="DomainObject.Predmet.ProtuStrankaListNazivFormatedOIB_1">
      <item>INAS LAG d.o.o., OIB 14301332253</item>
    </derivirana_varijabla>
  </DomainObject.Predmet.ProtuStrankaListNazivFormatedOIB>
  <DomainObject.Predmet.OstaliListFormated>
    <izvorni_sadrzaj>
      <item>ZDRAVKO BILJAK</item>
      <item>RAIFFEISEN BANK AUSTRIA d.d.</item>
      <item>Steč. uprav. Miron Markičević</item>
      <item>OD Kovač &amp; Miše Bobinac, odvj. Kristijan Kovač punomoćnik sudionika u postupku MAG-TEC DEGGINGEN GmbH</item>
      <item>OD Krajinović i Jurčić d.o.o., odvj. Krešimir Loboja</item>
      <item>OPREMATEHNA d.o.o.</item>
    </izvorni_sadrzaj>
    <derivirana_varijabla naziv="DomainObject.Predmet.OstaliListFormated_1">
      <item>ZDRAVKO BILJAK</item>
      <item>RAIFFEISEN BANK AUSTRIA d.d.</item>
      <item>Steč. uprav. Miron Markičević</item>
      <item>OD Kovač &amp; Miše Bobinac, odvj. Kristijan Kovač punomoćnik sudionika u postupku MAG-TEC DEGGINGEN GmbH</item>
      <item>OD Krajinović i Jurčić d.o.o., odvj. Krešimir Loboja</item>
      <item>OPREMATEHNA d.o.o.</item>
    </derivirana_varijabla>
  </DomainObject.Predmet.OstaliListFormated>
  <DomainObject.Predmet.OstaliListFormatedOIB>
    <izvorni_sadrzaj>
      <item>ZDRAVKO BILJAK</item>
      <item>RAIFFEISEN BANK AUSTRIA d.d., OIB 53056966535</item>
      <item>Steč. uprav. Miron Markičević, OIB 52797062273</item>
      <item>OD Kovač &amp; Miše Bobinac, odvj. Kristijan Kovač, OIB 37988832157 punomoćnik sudionika u postupku MAG-TEC DEGGINGEN GmbH</item>
      <item>OD Krajinović i Jurčić d.o.o., odvj. Krešimir Loboja, OIB 69806466762</item>
      <item>OPREMATEHNA d.o.o., OIB 91912492702</item>
    </izvorni_sadrzaj>
    <derivirana_varijabla naziv="DomainObject.Predmet.OstaliListFormatedOIB_1">
      <item>ZDRAVKO BILJAK</item>
      <item>RAIFFEISEN BANK AUSTRIA d.d., OIB 53056966535</item>
      <item>Steč. uprav. Miron Markičević, OIB 52797062273</item>
      <item>OD Kovač &amp; Miše Bobinac, odvj. Kristijan Kovač, OIB 37988832157 punomoćnik sudionika u postupku MAG-TEC DEGGINGEN GmbH</item>
      <item>OD Krajinović i Jurčić d.o.o., odvj. Krešimir Loboja, OIB 69806466762</item>
      <item>OPREMATEHNA d.o.o., OIB 91912492702</item>
    </derivirana_varijabla>
  </DomainObject.Predmet.OstaliListFormatedOIB>
  <DomainObject.Predmet.OstaliListFormatedWithAdress>
    <izvorni_sadrzaj>
      <item>ZDRAVKO BILJAK, DINJEVAČKI PUT 2, 10000 Zagreb</item>
      <item>RAIFFEISEN BANK AUSTRIA d.d., PETRINJSKA 59, 10000 Zagreb</item>
      <item>Steč. uprav. Miron Markičević, LJ. POSAVSKOG 37, 10000 Zagreb</item>
      <item>OD Kovač &amp; Miše Bobinac, odvj. Kristijan Kovač, Koranska 16, 10 000 Zagreb punomoćnik sudionika u postupku MAG-TEC DEGGINGEN GmbH</item>
      <item>OD Krajinović i Jurčić d.o.o., odvj. Krešimir Loboja, 10 000 Zagreb</item>
      <item>OPREMATEHNA d.o.o., 10 000 Zagreb</item>
    </izvorni_sadrzaj>
    <derivirana_varijabla naziv="DomainObject.Predmet.OstaliListFormatedWithAdress_1">
      <item>ZDRAVKO BILJAK, DINJEVAČKI PUT 2, 10000 Zagreb</item>
      <item>RAIFFEISEN BANK AUSTRIA d.d., PETRINJSKA 59, 10000 Zagreb</item>
      <item>Steč. uprav. Miron Markičević, LJ. POSAVSKOG 37, 10000 Zagreb</item>
      <item>OD Kovač &amp; Miše Bobinac, odvj. Kristijan Kovač, Koranska 16, 10 000 Zagreb punomoćnik sudionika u postupku MAG-TEC DEGGINGEN GmbH</item>
      <item>OD Krajinović i Jurčić d.o.o., odvj. Krešimir Loboja, 10 000 Zagreb</item>
      <item>OPREMATEHNA d.o.o., 10 000 Zagreb</item>
    </derivirana_varijabla>
  </DomainObject.Predmet.OstaliListFormatedWithAdress>
  <DomainObject.Predmet.OstaliListFormatedWithAdressOIB>
    <izvorni_sadrzaj>
      <item>ZDRAVKO BILJAK, DINJEVAČKI PUT 2, 10000 Zagreb</item>
      <item>RAIFFEISEN BANK AUSTRIA d.d., OIB 53056966535, PETRINJSKA 59, 10000 Zagreb</item>
      <item>Steč. uprav. Miron Markičević, OIB 52797062273, LJ. POSAVSKOG 37, 10000 Zagreb</item>
      <item>OD Kovač &amp; Miše Bobinac, odvj. Kristijan Kovač, OIB 37988832157, Koranska 16, 10 000 Zagreb punomoćnik sudionika u postupku MAG-TEC DEGGINGEN GmbH</item>
      <item>OD Krajinović i Jurčić d.o.o., odvj. Krešimir Loboja, OIB 69806466762, 10 000 Zagreb</item>
      <item>OPREMATEHNA d.o.o., OIB 91912492702, 10 000 Zagreb</item>
    </izvorni_sadrzaj>
    <derivirana_varijabla naziv="DomainObject.Predmet.OstaliListFormatedWithAdressOIB_1">
      <item>ZDRAVKO BILJAK, DINJEVAČKI PUT 2, 10000 Zagreb</item>
      <item>RAIFFEISEN BANK AUSTRIA d.d., OIB 53056966535, PETRINJSKA 59, 10000 Zagreb</item>
      <item>Steč. uprav. Miron Markičević, OIB 52797062273, LJ. POSAVSKOG 37, 10000 Zagreb</item>
      <item>OD Kovač &amp; Miše Bobinac, odvj. Kristijan Kovač, OIB 37988832157, Koranska 16, 10 000 Zagreb punomoćnik sudionika u postupku MAG-TEC DEGGINGEN GmbH</item>
      <item>OD Krajinović i Jurčić d.o.o., odvj. Krešimir Loboja, OIB 69806466762, 10 000 Zagreb</item>
      <item>OPREMATEHNA d.o.o., OIB 91912492702, 10 000 Zagreb</item>
    </derivirana_varijabla>
  </DomainObject.Predmet.OstaliListFormatedWithAdressOIB>
  <DomainObject.Predmet.OstaliListNazivFormated>
    <izvorni_sadrzaj>
      <item>ZDRAVKO BILJAK</item>
      <item>RAIFFEISEN BANK AUSTRIA d.d.</item>
      <item>Steč. uprav. Miron Markičević</item>
      <item>OD Kovač &amp; Miše Bobinac, odvj. Kristijan Kovač</item>
      <item>OD Krajinović i Jurčić d.o.o., odvj. Krešimir Loboja</item>
      <item>OPREMATEHNA d.o.o.</item>
    </izvorni_sadrzaj>
    <derivirana_varijabla naziv="DomainObject.Predmet.OstaliListNazivFormated_1">
      <item>ZDRAVKO BILJAK</item>
      <item>RAIFFEISEN BANK AUSTRIA d.d.</item>
      <item>Steč. uprav. Miron Markičević</item>
      <item>OD Kovač &amp; Miše Bobinac, odvj. Kristijan Kovač</item>
      <item>OD Krajinović i Jurčić d.o.o., odvj. Krešimir Loboja</item>
      <item>OPREMATEHNA d.o.o.</item>
    </derivirana_varijabla>
  </DomainObject.Predmet.OstaliListNazivFormated>
  <DomainObject.Predmet.OstaliListNazivFormatedOIB>
    <izvorni_sadrzaj>
      <item>ZDRAVKO BILJAK</item>
      <item>RAIFFEISEN BANK AUSTRIA d.d., OIB 53056966535</item>
      <item>Steč. uprav. Miron Markičević, OIB 52797062273</item>
      <item>OD Kovač &amp; Miše Bobinac, odvj. Kristijan Kovač, OIB 37988832157</item>
      <item>OD Krajinović i Jurčić d.o.o., odvj. Krešimir Loboja, OIB 69806466762</item>
      <item>OPREMATEHNA d.o.o., OIB 91912492702</item>
    </izvorni_sadrzaj>
    <derivirana_varijabla naziv="DomainObject.Predmet.OstaliListNazivFormatedOIB_1">
      <item>ZDRAVKO BILJAK</item>
      <item>RAIFFEISEN BANK AUSTRIA d.d., OIB 53056966535</item>
      <item>Steč. uprav. Miron Markičević, OIB 52797062273</item>
      <item>OD Kovač &amp; Miše Bobinac, odvj. Kristijan Kovač, OIB 37988832157</item>
      <item>OD Krajinović i Jurčić d.o.o., odvj. Krešimir Loboja, OIB 69806466762</item>
      <item>OPREMATEHNA d.o.o., OIB 91912492702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FIKRET MEŠIĆ i dr. i dr.</izvorni_sadrzaj>
    <derivirana_varijabla naziv="DomainObject.Predmet.StrankaIDrugi_1">FIKRET MEŠIĆ i dr. i dr.</derivirana_varijabla>
  </DomainObject.Predmet.StrankaIDrugi>
  <DomainObject.Predmet.ProtustrankaIDrugi>
    <izvorni_sadrzaj>INAS LAG d.o.o.</izvorni_sadrzaj>
    <derivirana_varijabla naziv="DomainObject.Predmet.ProtustrankaIDrugi_1">INAS LAG d.o.o.</derivirana_varijabla>
  </DomainObject.Predmet.ProtustrankaIDrugi>
  <DomainObject.Predmet.StrankaIDrugiAdressOIB>
    <izvorni_sadrzaj>FIKRET MEŠIĆ i dr., Gornjopoljska 15, Sesvetski Kraljevec i dr.</izvorni_sadrzaj>
    <derivirana_varijabla naziv="DomainObject.Predmet.StrankaIDrugiAdressOIB_1">FIKRET MEŠIĆ i dr., Gornjopoljska 15, Sesvetski Kraljevec i dr.</derivirana_varijabla>
  </DomainObject.Predmet.StrankaIDrugiAdressOIB>
  <DomainObject.Predmet.ProtustrankaIDrugiAdressOIB>
    <izvorni_sadrzaj>INAS LAG d.o.o., OIB 14301332253, Žitnjak bb, 10000 Zagreb</izvorni_sadrzaj>
    <derivirana_varijabla naziv="DomainObject.Predmet.ProtustrankaIDrugiAdressOIB_1">INAS LAG d.o.o., OIB 14301332253, Žitnjak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INAS LAG d.o.o.</item>
      <item>FIKRET MEŠIĆ i dr.</item>
      <item>IVICA ČIŽMEK</item>
      <item>VINKO SAVIĆ</item>
      <item>ZDRAVKO BILJAK</item>
      <item>RAIFFEISEN BANK AUSTRIA d.d.</item>
      <item>Steč. uprav. Miron Markičević</item>
      <item>MAG-TEC DEGGINGEN GmbH</item>
      <item>OD Kovač &amp; Miše Bobinac, odvj. Kristijan Kovač</item>
      <item>OD Krajinović i Jurčić d.o.o., odvj. Krešimir Loboja</item>
      <item>OPREMATEHNA d.o.o.</item>
    </izvorni_sadrzaj>
    <derivirana_varijabla naziv="DomainObject.Predmet.SudioniciListNaziv_1">
      <item>INAS LAG d.o.o.</item>
      <item>FIKRET MEŠIĆ i dr.</item>
      <item>IVICA ČIŽMEK</item>
      <item>VINKO SAVIĆ</item>
      <item>ZDRAVKO BILJAK</item>
      <item>RAIFFEISEN BANK AUSTRIA d.d.</item>
      <item>Steč. uprav. Miron Markičević</item>
      <item>MAG-TEC DEGGINGEN GmbH</item>
      <item>OD Kovač &amp; Miše Bobinac, odvj. Kristijan Kovač</item>
      <item>OD Krajinović i Jurčić d.o.o., odvj. Krešimir Loboja</item>
      <item>OPREMATEHNA d.o.o.</item>
    </derivirana_varijabla>
  </DomainObject.Predmet.SudioniciListNaziv>
  <DomainObject.Predmet.SudioniciListAdressOIB>
    <izvorni_sadrzaj>
      <item>INAS LAG d.o.o., OIB 14301332253, Žitnjak bb,10000 Zagreb</item>
      <item>FIKRET MEŠIĆ i dr., Gornjopoljska 15,Sesvetski Kraljevec</item>
      <item>IVICA ČIŽMEK, Grgošićeva 13,Dugo Selo</item>
      <item>VINKO SAVIĆ, Krizmana 5,10000 Zagreb</item>
      <item>ZDRAVKO BILJAK, DINJEVAČKI PUT 2,10000 Zagreb</item>
      <item>RAIFFEISEN BANK AUSTRIA d.d., OIB 53056966535, PETRINJSKA 59,10000 Zagreb</item>
      <item>Steč. uprav. Miron Markičević, OIB 52797062273, LJ. POSAVSKOG 37,10000 Zagreb</item>
      <item>MAG-TEC DEGGINGEN GmbH, Jahnstrasse 17,73 326 Deggingen</item>
      <item>OD Kovač &amp; Miše Bobinac, odvj. Kristijan Kovač, OIB 37988832157, Koranska 16,10 000 Zagreb</item>
      <item>OD Krajinović i Jurčić d.o.o., odvj. Krešimir Loboja, OIB 69806466762, 10 000 Zagreb</item>
      <item>OPREMATEHNA d.o.o., OIB 91912492702, 10 000 Zagreb</item>
    </izvorni_sadrzaj>
    <derivirana_varijabla naziv="DomainObject.Predmet.SudioniciListAdressOIB_1">
      <item>INAS LAG d.o.o., OIB 14301332253, Žitnjak bb,10000 Zagreb</item>
      <item>FIKRET MEŠIĆ i dr., Gornjopoljska 15,Sesvetski Kraljevec</item>
      <item>IVICA ČIŽMEK, Grgošićeva 13,Dugo Selo</item>
      <item>VINKO SAVIĆ, Krizmana 5,10000 Zagreb</item>
      <item>ZDRAVKO BILJAK, DINJEVAČKI PUT 2,10000 Zagreb</item>
      <item>RAIFFEISEN BANK AUSTRIA d.d., OIB 53056966535, PETRINJSKA 59,10000 Zagreb</item>
      <item>Steč. uprav. Miron Markičević, OIB 52797062273, LJ. POSAVSKOG 37,10000 Zagreb</item>
      <item>MAG-TEC DEGGINGEN GmbH, Jahnstrasse 17,73 326 Deggingen</item>
      <item>OD Kovač &amp; Miše Bobinac, odvj. Kristijan Kovač, OIB 37988832157, Koranska 16,10 000 Zagreb</item>
      <item>OD Krajinović i Jurčić d.o.o., odvj. Krešimir Loboja, OIB 69806466762, 10 000 Zagreb</item>
      <item>OPREMATEHNA d.o.o., OIB 91912492702, 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14301332253</item>
      <item>, OIB null</item>
      <item>, OIB null</item>
      <item>, OIB null</item>
      <item>, OIB null</item>
      <item>, OIB 53056966535</item>
      <item>, OIB 52797062273</item>
      <item>, OIB null</item>
      <item>, OIB 37988832157</item>
      <item>, OIB 69806466762</item>
      <item>, OIB 91912492702</item>
    </izvorni_sadrzaj>
    <derivirana_varijabla naziv="DomainObject.Predmet.SudioniciListNazivOIB_1">
      <item>, OIB 14301332253</item>
      <item>, OIB null</item>
      <item>, OIB null</item>
      <item>, OIB null</item>
      <item>, OIB null</item>
      <item>, OIB 53056966535</item>
      <item>, OIB 52797062273</item>
      <item>, OIB null</item>
      <item>, OIB 37988832157</item>
      <item>, OIB 69806466762</item>
      <item>, OIB 91912492702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261</properties:Words>
  <properties:Characters>1311</properties:Characters>
  <properties:Lines>44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2018-04-09T09:44:00Z</dcterms:created>
  <dc:creator>RH-TDU</dc:creator>
  <cp:lastModifiedBy>Dijana Hadžić</cp:lastModifiedBy>
  <cp:lastPrinted>2018-04-09T09:54:00Z</cp:lastPrinted>
  <dcterms:modified xmlns:xsi="http://www.w3.org/2001/XMLSchema-instance" xsi:type="dcterms:W3CDTF">2018-04-10T11:09:00Z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(19. Rješenje - isplata iz pologa Bagarić.docx)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