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b8df" w14:paraId="004b8df" w:rsidRDefault="00E15AA3" w:rsidP="00F95FF3" w:rsidR="00F95FF3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="00F95FF3">
        <w:t xml:space="preserve">    </w:t>
      </w:r>
      <w:r w:rsidR="00663A24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95FF3">
        <w:rPr>
          <w:bCs/>
        </w:rPr>
        <w:tab/>
      </w:r>
      <w:r w:rsidR="00F95FF3">
        <w:rPr>
          <w:bCs/>
        </w:rPr>
        <w:tab/>
        <w:t xml:space="preserve">                                 </w:t>
      </w:r>
    </w:p>
    <w:p w:rsidRDefault="00F95FF3" w:rsidP="00F95FF3" w:rsidR="00F95FF3">
      <w:pPr>
        <w:jc w:val="both"/>
      </w:pPr>
      <w:r>
        <w:t xml:space="preserve">       REPUBLIKA HRVATSKA</w:t>
      </w:r>
    </w:p>
    <w:p w:rsidRDefault="00F95FF3" w:rsidP="00F95FF3" w:rsidR="00F95FF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95FF3" w:rsidP="00F95FF3" w:rsidR="00F95FF3">
      <w:pPr>
        <w:rPr>
          <w:bCs/>
        </w:rPr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AF6784" w:rsidP="00AF6784" w:rsidR="00AF6784" w:rsidRPr="009443F1">
      <w:pPr>
        <w:jc w:val="right"/>
      </w:pPr>
    </w:p>
    <w:p w:rsidRDefault="00AF6784" w:rsidP="00E67E9A" w:rsidR="00AF6784" w:rsidRPr="009443F1"/>
    <w:p w:rsidRDefault="00AF6784" w:rsidP="00E67E9A" w:rsidR="00E67E9A">
      <w:pPr>
        <w:ind w:firstLine="708"/>
        <w:jc w:val="both"/>
      </w:pPr>
      <w:r w:rsidRPr="009443F1">
        <w:tab/>
      </w:r>
      <w:r w:rsidR="00672FF1" w:rsidRPr="00576D6B">
        <w:t xml:space="preserve">Trgovački sud u Varaždinu, po stečajnom sucu Iris Hatvalić Nemec, u stečajnom postupku nad stečajnim dužnikom </w:t>
      </w:r>
      <w:r w:rsidR="00604F09" w:rsidRPr="004D44A4">
        <w:t>KATALENIĆ j.d.o.o.</w:t>
      </w:r>
      <w:r w:rsidR="00604F09">
        <w:t xml:space="preserve"> u stečaju</w:t>
      </w:r>
      <w:r w:rsidR="00604F09" w:rsidRPr="004D44A4">
        <w:t xml:space="preserve">, OIB: 38587359095,  Presečno, Presečno 27/C, </w:t>
      </w:r>
      <w:r w:rsidR="00604F09">
        <w:t>zastupanom po stečajnom upravitelju Dragutinu Romiću iz Čepina</w:t>
      </w:r>
      <w:r w:rsidR="00672FF1" w:rsidRPr="00576D6B">
        <w:t xml:space="preserve">, </w:t>
      </w:r>
      <w:r w:rsidR="00604F09">
        <w:t>27. rujna</w:t>
      </w:r>
      <w:r w:rsidR="00672FF1" w:rsidRPr="00576D6B">
        <w:t xml:space="preserve"> 2017.</w:t>
      </w:r>
      <w:r w:rsidR="00E67E9A" w:rsidRPr="00E67E9A">
        <w:t xml:space="preserve"> </w:t>
      </w:r>
      <w:r w:rsidR="00E67E9A">
        <w:t>donosi sljedeći</w:t>
      </w:r>
    </w:p>
    <w:p w:rsidRDefault="00E67E9A" w:rsidP="00E67E9A" w:rsidR="00E67E9A">
      <w:pPr>
        <w:ind w:firstLine="708"/>
        <w:jc w:val="both"/>
      </w:pPr>
    </w:p>
    <w:p w:rsidRDefault="00E67E9A" w:rsidP="00E67E9A" w:rsidR="00AF6784" w:rsidRPr="003A2DBA">
      <w:pPr>
        <w:jc w:val="center"/>
      </w:pPr>
      <w:r w:rsidRPr="003A2DBA">
        <w:t>ZAKLJUČAK</w:t>
      </w:r>
    </w:p>
    <w:p w:rsidRDefault="006D51DC" w:rsidP="006D51DC" w:rsidR="006D51DC">
      <w:pPr>
        <w:jc w:val="both"/>
        <w:rPr>
          <w:b/>
        </w:rPr>
      </w:pPr>
    </w:p>
    <w:p w:rsidRDefault="00375FC1" w:rsidP="00672FF1" w:rsidR="00672FF1">
      <w:pPr>
        <w:numPr>
          <w:ilvl w:val="0"/>
          <w:numId w:val="12"/>
        </w:numPr>
        <w:jc w:val="both"/>
      </w:pPr>
      <w:r w:rsidRPr="00375FC1">
        <w:t xml:space="preserve">Određuje se ročište za </w:t>
      </w:r>
      <w:r w:rsidR="00525925">
        <w:t xml:space="preserve">utvrđivanje vrijednosti </w:t>
      </w:r>
      <w:r w:rsidR="00604F09">
        <w:t>nekretnine</w:t>
      </w:r>
      <w:r w:rsidR="00B404CE" w:rsidRPr="000338C4">
        <w:t xml:space="preserve"> upis</w:t>
      </w:r>
      <w:r w:rsidR="00604F09">
        <w:t>ane</w:t>
      </w:r>
      <w:r w:rsidR="00672FF1">
        <w:t xml:space="preserve"> u:</w:t>
      </w:r>
    </w:p>
    <w:p w:rsidRDefault="00672FF1" w:rsidP="00672FF1" w:rsidR="00672FF1">
      <w:pPr>
        <w:ind w:left="1080"/>
        <w:jc w:val="both"/>
      </w:pPr>
    </w:p>
    <w:p w:rsidRDefault="00DF6A53" w:rsidP="003E2524" w:rsidR="00672FF1">
      <w:pPr>
        <w:numPr>
          <w:ilvl w:val="0"/>
          <w:numId w:val="11"/>
        </w:numPr>
        <w:jc w:val="both"/>
      </w:pPr>
      <w:r>
        <w:t xml:space="preserve"> </w:t>
      </w:r>
      <w:r w:rsidR="00672FF1" w:rsidRPr="00576D6B">
        <w:t xml:space="preserve">z.k. ul. </w:t>
      </w:r>
      <w:r w:rsidR="00604F09">
        <w:t>5658</w:t>
      </w:r>
      <w:r w:rsidR="00672FF1" w:rsidRPr="00576D6B">
        <w:t xml:space="preserve">, k.o. </w:t>
      </w:r>
      <w:r w:rsidR="00604F09">
        <w:t>Ključ</w:t>
      </w:r>
      <w:r w:rsidR="00672FF1" w:rsidRPr="00576D6B">
        <w:t xml:space="preserve">, čk.br. </w:t>
      </w:r>
      <w:r w:rsidR="00604F09">
        <w:t>3632/4</w:t>
      </w:r>
      <w:r w:rsidR="00672FF1" w:rsidRPr="00576D6B">
        <w:t xml:space="preserve"> </w:t>
      </w:r>
      <w:r w:rsidR="00604F09">
        <w:t>- livada</w:t>
      </w:r>
      <w:r w:rsidR="00672FF1" w:rsidRPr="00576D6B">
        <w:t xml:space="preserve"> od </w:t>
      </w:r>
      <w:r w:rsidR="00604F09">
        <w:t>225 čhv</w:t>
      </w:r>
    </w:p>
    <w:p w:rsidRDefault="003E2524" w:rsidP="003E2524" w:rsidR="003E2524" w:rsidRPr="00576D6B">
      <w:pPr>
        <w:ind w:left="1065"/>
        <w:jc w:val="both"/>
      </w:pPr>
    </w:p>
    <w:p w:rsidRDefault="00604F09" w:rsidP="00672FF1" w:rsidR="00B404CE" w:rsidRPr="00375FC1">
      <w:pPr>
        <w:jc w:val="both"/>
      </w:pPr>
      <w:r>
        <w:t>a u kojoj</w:t>
      </w:r>
      <w:r w:rsidR="00672FF1" w:rsidRPr="00576D6B">
        <w:t xml:space="preserve"> </w:t>
      </w:r>
      <w:r>
        <w:t>nekretnini</w:t>
      </w:r>
      <w:r w:rsidR="00672FF1" w:rsidRPr="00576D6B">
        <w:t xml:space="preserve"> dužnik dolazi upisan </w:t>
      </w:r>
      <w:r w:rsidR="00672FF1">
        <w:t>u 1/1 dijela</w:t>
      </w:r>
      <w:r w:rsidR="00542E8B">
        <w:t>,</w:t>
      </w:r>
      <w:r w:rsidR="00672FF1">
        <w:t xml:space="preserve"> </w:t>
      </w:r>
      <w:r w:rsidR="00B404CE" w:rsidRPr="00375FC1">
        <w:t>za dan</w:t>
      </w:r>
    </w:p>
    <w:p w:rsidRDefault="00B404CE" w:rsidP="00375FC1" w:rsidR="00B404CE">
      <w:pPr>
        <w:ind w:firstLine="360" w:left="360"/>
        <w:jc w:val="center"/>
      </w:pPr>
    </w:p>
    <w:p w:rsidRDefault="00604F09" w:rsidP="00375FC1" w:rsidR="00375FC1" w:rsidRPr="00E15AA3">
      <w:pPr>
        <w:ind w:firstLine="360" w:left="360"/>
        <w:jc w:val="center"/>
        <w:rPr>
          <w:b/>
        </w:rPr>
      </w:pPr>
      <w:r>
        <w:rPr>
          <w:b/>
        </w:rPr>
        <w:t>18. listopada</w:t>
      </w:r>
      <w:r w:rsidR="00672FF1">
        <w:rPr>
          <w:b/>
        </w:rPr>
        <w:t xml:space="preserve"> 2017</w:t>
      </w:r>
      <w:r w:rsidR="003463BD" w:rsidRPr="00E15AA3">
        <w:rPr>
          <w:b/>
        </w:rPr>
        <w:t xml:space="preserve">. </w:t>
      </w:r>
      <w:r w:rsidR="00F554FA">
        <w:rPr>
          <w:b/>
        </w:rPr>
        <w:t xml:space="preserve">u </w:t>
      </w:r>
      <w:r>
        <w:rPr>
          <w:b/>
        </w:rPr>
        <w:t>13</w:t>
      </w:r>
      <w:r w:rsidR="00F554FA">
        <w:rPr>
          <w:b/>
        </w:rPr>
        <w:t>,</w:t>
      </w:r>
      <w:r w:rsidR="00672FF1">
        <w:rPr>
          <w:b/>
        </w:rPr>
        <w:t>00</w:t>
      </w:r>
      <w:r w:rsidR="00F554FA">
        <w:rPr>
          <w:b/>
        </w:rPr>
        <w:t xml:space="preserve"> sati</w:t>
      </w:r>
      <w:r w:rsidR="00375FC1" w:rsidRPr="00E15AA3">
        <w:rPr>
          <w:b/>
        </w:rPr>
        <w:t xml:space="preserve"> kod ovoga suda soba </w:t>
      </w:r>
      <w:r w:rsidR="003463BD" w:rsidRPr="00E15AA3">
        <w:rPr>
          <w:b/>
        </w:rPr>
        <w:t>230</w:t>
      </w:r>
      <w:r w:rsidR="00375FC1" w:rsidRPr="00E15AA3">
        <w:rPr>
          <w:b/>
        </w:rPr>
        <w:t>/II</w:t>
      </w:r>
      <w:r w:rsidR="00E67E9A" w:rsidRPr="00E15AA3">
        <w:rPr>
          <w:b/>
        </w:rPr>
        <w:t>.</w:t>
      </w:r>
    </w:p>
    <w:p w:rsidRDefault="00672FF1" w:rsidP="00672FF1" w:rsidR="00672FF1">
      <w:pPr>
        <w:tabs>
          <w:tab w:pos="426" w:val="left"/>
        </w:tabs>
        <w:rPr>
          <w:b/>
        </w:rPr>
      </w:pPr>
      <w:r>
        <w:rPr>
          <w:b/>
        </w:rPr>
        <w:t xml:space="preserve">     </w:t>
      </w:r>
    </w:p>
    <w:p w:rsidRDefault="00672FF1" w:rsidP="00672FF1" w:rsidR="00375FC1">
      <w:pPr>
        <w:tabs>
          <w:tab w:pos="426" w:val="left"/>
        </w:tabs>
      </w:pPr>
      <w:r>
        <w:rPr>
          <w:b/>
        </w:rPr>
        <w:tab/>
        <w:t xml:space="preserve"> </w:t>
      </w:r>
      <w:r w:rsidR="00E15AA3">
        <w:rPr>
          <w:b/>
        </w:rPr>
        <w:t>2.</w:t>
      </w:r>
      <w:r w:rsidR="00375FC1" w:rsidRPr="00375FC1">
        <w:tab/>
      </w:r>
      <w:r>
        <w:t xml:space="preserve">     </w:t>
      </w:r>
      <w:r w:rsidR="00375FC1" w:rsidRPr="00375FC1">
        <w:t xml:space="preserve">Na </w:t>
      </w:r>
      <w:r w:rsidR="00375FC1" w:rsidRPr="003E2524">
        <w:t>ročište se pozivaju:</w:t>
      </w:r>
    </w:p>
    <w:p w:rsidRDefault="00542E8B" w:rsidP="00672FF1" w:rsidR="00542E8B" w:rsidRPr="003E2524">
      <w:pPr>
        <w:tabs>
          <w:tab w:pos="426" w:val="left"/>
        </w:tabs>
      </w:pPr>
    </w:p>
    <w:p w:rsidRDefault="006D5D37" w:rsidP="006D5D37" w:rsidR="006D5D37" w:rsidRPr="003E2524">
      <w:pPr>
        <w:pStyle w:val="Odlomakpopisa"/>
        <w:ind w:left="0"/>
        <w:rPr>
          <w:rFonts w:cs="Times New Roman" w:hAnsi="Times New Roman" w:ascii="Times New Roman"/>
        </w:rPr>
      </w:pPr>
      <w:r w:rsidRPr="003E2524">
        <w:rPr>
          <w:rFonts w:cs="Times New Roman" w:hAnsi="Times New Roman" w:ascii="Times New Roman"/>
        </w:rPr>
        <w:t xml:space="preserve">1. stečajni upravitelj, </w:t>
      </w:r>
      <w:r w:rsidR="00604F09" w:rsidRPr="003E2524">
        <w:rPr>
          <w:rFonts w:cs="Times New Roman" w:eastAsia="Calibri" w:hAnsi="Times New Roman" w:ascii="Times New Roman"/>
        </w:rPr>
        <w:t>Dragutin Romić, Ulica Papuka 28, Čepin</w:t>
      </w:r>
    </w:p>
    <w:p w:rsidRDefault="00542E8B" w:rsidP="00542E8B" w:rsidR="00672FF1" w:rsidRPr="003E2524">
      <w:pPr>
        <w:tabs>
          <w:tab w:pos="720" w:val="left"/>
        </w:tabs>
        <w:ind w:hanging="2268" w:left="2268"/>
        <w:jc w:val="both"/>
      </w:pPr>
      <w:r>
        <w:t>2. razlučni vjerovnik</w:t>
      </w:r>
      <w:r w:rsidR="006D5D37" w:rsidRPr="003E2524">
        <w:t xml:space="preserve"> RH, po ŽDO Va</w:t>
      </w:r>
      <w:r w:rsidR="00672FF1" w:rsidRPr="003E2524">
        <w:t>raždin, Građansko upravni odjel</w:t>
      </w:r>
    </w:p>
    <w:p w:rsidRDefault="00604F09" w:rsidP="00672FF1" w:rsidR="006D5D37">
      <w:pPr>
        <w:tabs>
          <w:tab w:pos="720" w:val="left"/>
        </w:tabs>
        <w:ind w:hanging="851" w:left="851"/>
        <w:jc w:val="both"/>
      </w:pPr>
      <w:r>
        <w:t>3</w:t>
      </w:r>
      <w:r w:rsidR="00672FF1">
        <w:t xml:space="preserve">. </w:t>
      </w:r>
      <w:r>
        <w:t>stečajni vjerovnici – putem e-</w:t>
      </w:r>
      <w:r w:rsidR="006D5D37">
        <w:t>oglasn</w:t>
      </w:r>
      <w:r>
        <w:t>e ploče</w:t>
      </w:r>
      <w:r w:rsidR="006D5D37">
        <w:t xml:space="preserve"> suda</w:t>
      </w:r>
    </w:p>
    <w:p w:rsidRDefault="007D4D49" w:rsidP="00B94206" w:rsidR="007D4D49" w:rsidRPr="009443F1"/>
    <w:p w:rsidRDefault="00672FF1" w:rsidP="00672FF1" w:rsidR="00672FF1" w:rsidRPr="00576D6B">
      <w:pPr>
        <w:jc w:val="center"/>
      </w:pPr>
      <w:r w:rsidRPr="00576D6B">
        <w:t xml:space="preserve">U Varaždinu,  </w:t>
      </w:r>
      <w:r w:rsidR="003E2524">
        <w:t>27. rujna2017.</w:t>
      </w:r>
    </w:p>
    <w:p w:rsidRDefault="00672FF1" w:rsidP="00672FF1" w:rsidR="00672FF1" w:rsidRPr="00576D6B"/>
    <w:p w:rsidRDefault="00672FF1" w:rsidP="00672FF1" w:rsidR="00672FF1" w:rsidRPr="00576D6B"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  <w:t>STEČAJNI SUDAC</w:t>
      </w:r>
    </w:p>
    <w:p w:rsidRDefault="00672FF1" w:rsidP="00672FF1" w:rsidR="00672FF1" w:rsidRPr="00576D6B">
      <w:r w:rsidRPr="00576D6B">
        <w:t xml:space="preserve"> </w:t>
      </w:r>
    </w:p>
    <w:p w:rsidRDefault="00672FF1" w:rsidP="00672FF1" w:rsidR="00672FF1"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</w:r>
      <w:r w:rsidRPr="00576D6B">
        <w:tab/>
        <w:t>Iris Hatvalić Nemec</w:t>
      </w:r>
      <w:r>
        <w:t>, v.r.</w:t>
      </w:r>
    </w:p>
    <w:p w:rsidRDefault="00672FF1" w:rsidP="00672FF1" w:rsidR="00672FF1"/>
    <w:p w:rsidRDefault="00672FF1" w:rsidP="00672FF1" w:rsidR="00672FF1" w:rsidRPr="00576D6B">
      <w:pPr>
        <w:ind w:firstLine="720" w:left="3600"/>
      </w:pPr>
      <w:r>
        <w:t xml:space="preserve">Za točnost otpravka-ovlašteni službenik: </w:t>
      </w:r>
    </w:p>
    <w:p w:rsidRDefault="00351A08" w:rsidP="00B94206" w:rsidR="00351A08"/>
    <w:p w:rsidRDefault="00B404CE" w:rsidP="00B94206" w:rsidR="00672FF1">
      <w:r>
        <w:tab/>
      </w:r>
      <w:r>
        <w:tab/>
      </w:r>
      <w:r>
        <w:tab/>
      </w:r>
    </w:p>
    <w:p w:rsidRDefault="00B404CE" w:rsidP="00B94206" w:rsidR="00BA21FF" w:rsidRPr="009443F1">
      <w:r>
        <w:tab/>
      </w:r>
      <w:r>
        <w:tab/>
      </w:r>
      <w:r>
        <w:tab/>
        <w:t xml:space="preserve">   </w:t>
      </w:r>
    </w:p>
    <w:p w:rsidRDefault="007D4D49" w:rsidP="00BA21FF" w:rsidR="007D4D49" w:rsidRPr="009443F1">
      <w:pPr>
        <w:jc w:val="both"/>
      </w:pPr>
      <w:r w:rsidRPr="009443F1">
        <w:t>UPUTA O PRAVNOM LIJEKU:</w:t>
      </w:r>
    </w:p>
    <w:p w:rsidRDefault="007D4D49" w:rsidP="00BA21FF" w:rsidR="007D4D49" w:rsidRPr="009443F1">
      <w:pPr>
        <w:jc w:val="both"/>
      </w:pPr>
      <w:r w:rsidRPr="009443F1">
        <w:t>Protiv ovog</w:t>
      </w:r>
      <w:r w:rsidR="00BA21FF" w:rsidRPr="009443F1">
        <w:t>a</w:t>
      </w:r>
      <w:r w:rsidRPr="009443F1">
        <w:t xml:space="preserve"> </w:t>
      </w:r>
      <w:r w:rsidR="00E67E9A">
        <w:t>zaključka</w:t>
      </w:r>
      <w:r w:rsidRPr="009443F1">
        <w:t xml:space="preserve"> </w:t>
      </w:r>
      <w:r w:rsidR="00375FC1">
        <w:t>nije dopušten poseban pravni lijek.</w:t>
      </w:r>
    </w:p>
    <w:p w:rsidRDefault="007D4D49" w:rsidP="00B94206" w:rsidR="00672FF1">
      <w:r w:rsidRPr="009443F1">
        <w:tab/>
      </w:r>
    </w:p>
    <w:p w:rsidRDefault="007D4D49" w:rsidP="00B94206" w:rsidR="007D4D49" w:rsidRPr="009443F1">
      <w:r w:rsidRPr="009443F1">
        <w:tab/>
      </w:r>
      <w:r w:rsidRPr="009443F1">
        <w:tab/>
      </w:r>
      <w:r w:rsidRPr="009443F1">
        <w:tab/>
      </w:r>
    </w:p>
    <w:p w:rsidRDefault="007D4D49" w:rsidP="00B94206" w:rsidR="007D4D49" w:rsidRPr="009443F1">
      <w:r w:rsidRPr="009443F1">
        <w:t>DNA:</w:t>
      </w:r>
    </w:p>
    <w:p w:rsidRDefault="00542E8B" w:rsidP="00542E8B" w:rsidR="00542E8B" w:rsidRPr="003E2524">
      <w:pPr>
        <w:pStyle w:val="Odlomakpopisa"/>
        <w:ind w:left="0"/>
        <w:rPr>
          <w:rFonts w:cs="Times New Roman" w:hAnsi="Times New Roman" w:ascii="Times New Roman"/>
        </w:rPr>
      </w:pPr>
      <w:r w:rsidRPr="003E2524">
        <w:rPr>
          <w:rFonts w:cs="Times New Roman" w:hAnsi="Times New Roman" w:ascii="Times New Roman"/>
        </w:rPr>
        <w:t xml:space="preserve">1. stečajni upravitelj, </w:t>
      </w:r>
      <w:r w:rsidRPr="003E2524">
        <w:rPr>
          <w:rFonts w:cs="Times New Roman" w:eastAsia="Calibri" w:hAnsi="Times New Roman" w:ascii="Times New Roman"/>
        </w:rPr>
        <w:t>Dragutin Romić, Ulica Papuka 28, Čepin</w:t>
      </w:r>
    </w:p>
    <w:p w:rsidRDefault="00542E8B" w:rsidP="00174E8C" w:rsidR="00542E8B" w:rsidRPr="003E2524">
      <w:pPr>
        <w:tabs>
          <w:tab w:pos="720" w:val="left"/>
        </w:tabs>
        <w:jc w:val="both"/>
      </w:pPr>
      <w:r>
        <w:t>2. razlučni vjerovnik</w:t>
      </w:r>
      <w:r w:rsidRPr="003E2524">
        <w:t xml:space="preserve"> RH, po ŽDO Varaždin, Građansko upravni odjel</w:t>
      </w:r>
      <w:r w:rsidR="00174E8C">
        <w:t>, uz procjembeni elaborat</w:t>
      </w:r>
    </w:p>
    <w:p w:rsidRDefault="00542E8B" w:rsidP="00542E8B" w:rsidR="00542E8B">
      <w:pPr>
        <w:tabs>
          <w:tab w:pos="720" w:val="left"/>
        </w:tabs>
        <w:ind w:hanging="851" w:left="851"/>
        <w:jc w:val="both"/>
      </w:pPr>
      <w:r>
        <w:t>3. stečajni vjerovnici – putem e-oglasne ploče suda</w:t>
      </w:r>
    </w:p>
    <w:p w:rsidRDefault="00375FC1" w:rsidP="00672FF1" w:rsidR="00375FC1" w:rsidRPr="009443F1">
      <w:pPr>
        <w:pStyle w:val="Odlomakpopisa"/>
        <w:ind w:left="0"/>
      </w:pPr>
    </w:p>
    <w:sectPr w:rsidSect="00672FF1" w:rsidR="00375FC1" w:rsidRPr="009443F1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276" w:bottom="719" w:right="1558" w:top="10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085B" w:rsidR="0032085B">
      <w:r>
        <w:separator/>
      </w:r>
    </w:p>
  </w:endnote>
  <w:endnote w:id="0" w:type="continuationSeparator">
    <w:p w:rsidRDefault="0032085B" w:rsidR="00320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085B" w:rsidR="0032085B">
      <w:r>
        <w:separator/>
      </w:r>
    </w:p>
  </w:footnote>
  <w:footnote w:id="0" w:type="continuationSeparator">
    <w:p w:rsidRDefault="0032085B" w:rsidR="00320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EA8" w:rsidP="009F0D08" w:rsidR="00D04E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4EA8" w:rsidR="00D04EA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4EA8" w:rsidP="009F0D08" w:rsidR="00D04EA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51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4EA8" w:rsidP="004D4984" w:rsidR="00D04EA8">
    <w:pPr>
      <w:pStyle w:val="Zaglavlje"/>
      <w:jc w:val="right"/>
    </w:pPr>
    <w:r>
      <w:tab/>
    </w:r>
    <w:r w:rsidR="00604F09">
      <w:t>Poslovni broj: 4 St-274/16-31</w:t>
    </w:r>
  </w:p>
  <w:p w:rsidRDefault="00D04EA8" w:rsidP="004D4984" w:rsidR="00D04EA8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63BD" w:rsidR="003463B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A3A15">
      <w:rPr>
        <w:noProof/>
      </w:rPr>
      <w:t>1</w:t>
    </w:r>
    <w:r>
      <w:fldChar w:fldCharType="end"/>
    </w:r>
  </w:p>
  <w:p w:rsidRDefault="003463BD" w:rsidP="003463BD" w:rsidR="003463BD">
    <w:pPr>
      <w:pStyle w:val="Zaglavlje"/>
      <w:jc w:val="right"/>
    </w:pPr>
    <w:r>
      <w:t>Poslovni broj: 4 St-</w:t>
    </w:r>
    <w:r w:rsidR="00604F09">
      <w:t>274/16-31</w:t>
    </w:r>
  </w:p>
  <w:p w:rsidRDefault="00D04EA8" w:rsidP="004D4984" w:rsidR="00D04EA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9D2E29"/>
    <w:multiLevelType w:val="hybridMultilevel"/>
    <w:tmpl w:val="682CB68E"/>
    <w:lvl w:tplc="080AA81A" w:ilvl="0">
      <w:start w:val="1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2E7C67"/>
    <w:multiLevelType w:val="hybridMultilevel"/>
    <w:tmpl w:val="39DE4280"/>
    <w:lvl w:tplc="65F6ED60" w:ilvl="0">
      <w:start w:val="2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C911FD4"/>
    <w:multiLevelType w:val="hybridMultilevel"/>
    <w:tmpl w:val="A7AE50D8"/>
    <w:lvl w:tplc="EC728894" w:ilvl="0">
      <w:start w:val="1"/>
      <w:numFmt w:val="decimal"/>
      <w:lvlText w:val="%1."/>
      <w:lvlJc w:val="left"/>
      <w:pPr>
        <w:ind w:hanging="360" w:left="927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8E04F1E"/>
    <w:multiLevelType w:val="hybridMultilevel"/>
    <w:tmpl w:val="56FC6002"/>
    <w:lvl w:tplc="6C488C28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681959"/>
    <w:multiLevelType w:val="hybridMultilevel"/>
    <w:tmpl w:val="5D54E0D0"/>
    <w:lvl w:tplc="F71A63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946608B"/>
    <w:multiLevelType w:val="hybridMultilevel"/>
    <w:tmpl w:val="665A1390"/>
    <w:lvl w:tplc="C9A68F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7E3799"/>
    <w:multiLevelType w:val="hybridMultilevel"/>
    <w:tmpl w:val="3A9499B4"/>
    <w:lvl w:tplc="D584B7D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6106B9E" w:ilvl="1">
      <w:start w:val="1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7ACE70FA"/>
    <w:multiLevelType w:val="hybridMultilevel"/>
    <w:tmpl w:val="65587C9C"/>
    <w:lvl w:tplc="D220BCD2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2"/>
  </w:num>
  <w:num w:numId="5">
    <w:abstractNumId w:val="7"/>
  </w:num>
  <w:num w:numId="6">
    <w:abstractNumId w:val="8"/>
  </w:num>
  <w:num w:numId="7">
    <w:abstractNumId w:val="9"/>
  </w:num>
  <w:num w:numId="8">
    <w:abstractNumId w:val="12"/>
  </w:num>
  <w:num w:numId="9">
    <w:abstractNumId w:val="4"/>
  </w:num>
  <w:num w:numId="10">
    <w:abstractNumId w:val="0"/>
  </w:num>
  <w:num w:numId="11">
    <w:abstractNumId w:val="1"/>
  </w:num>
  <w:num w:numId="12">
    <w:abstractNumId w:val="6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4D49"/>
    <w:rsid w:val="0000044E"/>
    <w:rsid w:val="00013DA9"/>
    <w:rsid w:val="00024B1D"/>
    <w:rsid w:val="00045E00"/>
    <w:rsid w:val="000576E1"/>
    <w:rsid w:val="0006363B"/>
    <w:rsid w:val="00077874"/>
    <w:rsid w:val="000C51C0"/>
    <w:rsid w:val="000D08CC"/>
    <w:rsid w:val="000E52F7"/>
    <w:rsid w:val="00105880"/>
    <w:rsid w:val="001105EB"/>
    <w:rsid w:val="001230B8"/>
    <w:rsid w:val="00131AF4"/>
    <w:rsid w:val="00136E5B"/>
    <w:rsid w:val="001517AB"/>
    <w:rsid w:val="00174E8C"/>
    <w:rsid w:val="00180247"/>
    <w:rsid w:val="0018790B"/>
    <w:rsid w:val="00196C5A"/>
    <w:rsid w:val="001A1DA0"/>
    <w:rsid w:val="001A29EA"/>
    <w:rsid w:val="001B1837"/>
    <w:rsid w:val="001B2F76"/>
    <w:rsid w:val="00200AE6"/>
    <w:rsid w:val="0022587D"/>
    <w:rsid w:val="00226F97"/>
    <w:rsid w:val="00280AAB"/>
    <w:rsid w:val="00284A7D"/>
    <w:rsid w:val="002A08F0"/>
    <w:rsid w:val="002C5944"/>
    <w:rsid w:val="003127BA"/>
    <w:rsid w:val="0032085B"/>
    <w:rsid w:val="003268E5"/>
    <w:rsid w:val="00336F50"/>
    <w:rsid w:val="00341CAA"/>
    <w:rsid w:val="00344204"/>
    <w:rsid w:val="003463BD"/>
    <w:rsid w:val="00351A08"/>
    <w:rsid w:val="00375FC1"/>
    <w:rsid w:val="00391E16"/>
    <w:rsid w:val="003A2DBA"/>
    <w:rsid w:val="003C1041"/>
    <w:rsid w:val="003E2524"/>
    <w:rsid w:val="003E2995"/>
    <w:rsid w:val="00420F6F"/>
    <w:rsid w:val="0042348D"/>
    <w:rsid w:val="004345CC"/>
    <w:rsid w:val="00450EB0"/>
    <w:rsid w:val="00464C3D"/>
    <w:rsid w:val="00472D19"/>
    <w:rsid w:val="004851CD"/>
    <w:rsid w:val="004A1375"/>
    <w:rsid w:val="004C5826"/>
    <w:rsid w:val="004D4984"/>
    <w:rsid w:val="004D605C"/>
    <w:rsid w:val="0052454E"/>
    <w:rsid w:val="00525925"/>
    <w:rsid w:val="00537181"/>
    <w:rsid w:val="00542E8B"/>
    <w:rsid w:val="005543F6"/>
    <w:rsid w:val="005558F4"/>
    <w:rsid w:val="00577C20"/>
    <w:rsid w:val="005A11EF"/>
    <w:rsid w:val="005A3F17"/>
    <w:rsid w:val="005B00BB"/>
    <w:rsid w:val="005B06FF"/>
    <w:rsid w:val="005B1E06"/>
    <w:rsid w:val="005B5950"/>
    <w:rsid w:val="005D2E95"/>
    <w:rsid w:val="005E242F"/>
    <w:rsid w:val="005F5639"/>
    <w:rsid w:val="005F70BA"/>
    <w:rsid w:val="006004E2"/>
    <w:rsid w:val="00604F09"/>
    <w:rsid w:val="006103F9"/>
    <w:rsid w:val="006161FB"/>
    <w:rsid w:val="00622008"/>
    <w:rsid w:val="00644A90"/>
    <w:rsid w:val="00663A24"/>
    <w:rsid w:val="00670078"/>
    <w:rsid w:val="00672FF1"/>
    <w:rsid w:val="006951F4"/>
    <w:rsid w:val="00697485"/>
    <w:rsid w:val="006B37C1"/>
    <w:rsid w:val="006C5EDA"/>
    <w:rsid w:val="006D51DC"/>
    <w:rsid w:val="006D5D37"/>
    <w:rsid w:val="006D6CD1"/>
    <w:rsid w:val="006F0A7B"/>
    <w:rsid w:val="00702DA9"/>
    <w:rsid w:val="007242A8"/>
    <w:rsid w:val="007359F3"/>
    <w:rsid w:val="00737AF1"/>
    <w:rsid w:val="00753AE9"/>
    <w:rsid w:val="00764FDF"/>
    <w:rsid w:val="00794BB6"/>
    <w:rsid w:val="007A3A15"/>
    <w:rsid w:val="007D042E"/>
    <w:rsid w:val="007D0935"/>
    <w:rsid w:val="007D4D49"/>
    <w:rsid w:val="007D5529"/>
    <w:rsid w:val="007D631D"/>
    <w:rsid w:val="007E4C2C"/>
    <w:rsid w:val="008037E8"/>
    <w:rsid w:val="0080410A"/>
    <w:rsid w:val="008253A2"/>
    <w:rsid w:val="008255FF"/>
    <w:rsid w:val="00832C89"/>
    <w:rsid w:val="008A286D"/>
    <w:rsid w:val="008C5543"/>
    <w:rsid w:val="008D7709"/>
    <w:rsid w:val="008F2A32"/>
    <w:rsid w:val="00923395"/>
    <w:rsid w:val="00935ABA"/>
    <w:rsid w:val="009443F1"/>
    <w:rsid w:val="009B1856"/>
    <w:rsid w:val="009C3968"/>
    <w:rsid w:val="009D46A3"/>
    <w:rsid w:val="009F0D08"/>
    <w:rsid w:val="00A0313A"/>
    <w:rsid w:val="00A16E9A"/>
    <w:rsid w:val="00A24AC7"/>
    <w:rsid w:val="00A264FF"/>
    <w:rsid w:val="00A73F0B"/>
    <w:rsid w:val="00A868A8"/>
    <w:rsid w:val="00AA1C94"/>
    <w:rsid w:val="00AD5708"/>
    <w:rsid w:val="00AF6784"/>
    <w:rsid w:val="00B12437"/>
    <w:rsid w:val="00B220E8"/>
    <w:rsid w:val="00B24FF0"/>
    <w:rsid w:val="00B32C73"/>
    <w:rsid w:val="00B404CE"/>
    <w:rsid w:val="00B7095D"/>
    <w:rsid w:val="00B82201"/>
    <w:rsid w:val="00B932C7"/>
    <w:rsid w:val="00B94206"/>
    <w:rsid w:val="00BA21FF"/>
    <w:rsid w:val="00BB0110"/>
    <w:rsid w:val="00BB7B7E"/>
    <w:rsid w:val="00BC39F6"/>
    <w:rsid w:val="00BD7D70"/>
    <w:rsid w:val="00C00CB9"/>
    <w:rsid w:val="00C16E34"/>
    <w:rsid w:val="00C27AF4"/>
    <w:rsid w:val="00C47CF8"/>
    <w:rsid w:val="00C76C45"/>
    <w:rsid w:val="00CB4495"/>
    <w:rsid w:val="00CE73C9"/>
    <w:rsid w:val="00D04EA8"/>
    <w:rsid w:val="00D10F09"/>
    <w:rsid w:val="00DF4417"/>
    <w:rsid w:val="00DF6A53"/>
    <w:rsid w:val="00E11255"/>
    <w:rsid w:val="00E15AA3"/>
    <w:rsid w:val="00E30FD2"/>
    <w:rsid w:val="00E53D15"/>
    <w:rsid w:val="00E67E9A"/>
    <w:rsid w:val="00E72ADA"/>
    <w:rsid w:val="00E81382"/>
    <w:rsid w:val="00E91DE9"/>
    <w:rsid w:val="00EA2CDD"/>
    <w:rsid w:val="00ED6CAF"/>
    <w:rsid w:val="00ED725D"/>
    <w:rsid w:val="00F1235E"/>
    <w:rsid w:val="00F17B5E"/>
    <w:rsid w:val="00F17E99"/>
    <w:rsid w:val="00F36AF6"/>
    <w:rsid w:val="00F43D03"/>
    <w:rsid w:val="00F554FA"/>
    <w:rsid w:val="00F95FF3"/>
    <w:rsid w:val="00FA77DE"/>
    <w:rsid w:val="00FF20D7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D4D4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cs="Arial" w:hAnsi="Arial" w:asci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63BD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3463BD"/>
    <w:pPr>
      <w:ind w:left="720"/>
      <w:contextualSpacing/>
    </w:pPr>
    <w:rPr>
      <w:rFonts w:cs="Arial" w:hAnsi="Arial" w:ascii="Arial"/>
    </w:rPr>
  </w:style>
  <w:style w:customStyle="true" w:styleId="st1" w:type="character">
    <w:name w:val="st1"/>
    <w:rsid w:val="0042348D"/>
  </w:style>
  <w:style w:styleId="Tekstrezerviranogmjesta" w:type="character">
    <w:name w:val="Placeholder Text"/>
    <w:basedOn w:val="Zadanifontodlomka"/>
    <w:uiPriority w:val="99"/>
    <w:semiHidden/>
    <w:rsid w:val="00E112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2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12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12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12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D4D4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D4D49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7D4D49"/>
    <w:rPr>
      <w:rFonts w:ascii="Arial" w:cs="Arial" w:hAnsi="Arial"/>
      <w:sz w:val="22"/>
    </w:rPr>
  </w:style>
  <w:style w:styleId="Tijeloteksta2" w:type="paragraph">
    <w:name w:val="Body Text 2"/>
    <w:basedOn w:val="Normal"/>
    <w:rsid w:val="007D4D49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F20D7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4D4984"/>
  </w:style>
  <w:style w:styleId="Tekstbalonia" w:type="paragraph">
    <w:name w:val="Balloon Text"/>
    <w:basedOn w:val="Normal"/>
    <w:semiHidden/>
    <w:rsid w:val="0092339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63BD"/>
    <w:rPr>
      <w:sz w:val="24"/>
      <w:szCs w:val="24"/>
    </w:rPr>
  </w:style>
  <w:style w:styleId="Odlomakpopisa" w:type="paragraph">
    <w:name w:val="List Paragraph"/>
    <w:basedOn w:val="Normal"/>
    <w:uiPriority w:val="99"/>
    <w:qFormat/>
    <w:rsid w:val="003463BD"/>
    <w:pPr>
      <w:ind w:left="720"/>
      <w:contextualSpacing/>
    </w:pPr>
    <w:rPr>
      <w:rFonts w:ascii="Arial" w:cs="Arial" w:hAnsi="Arial"/>
    </w:rPr>
  </w:style>
  <w:style w:customStyle="1" w:styleId="st1" w:type="character">
    <w:name w:val="st1"/>
    <w:rsid w:val="0042348D"/>
  </w:style>
  <w:style w:styleId="Tekstrezerviranogmjesta" w:type="character">
    <w:name w:val="Placeholder Text"/>
    <w:basedOn w:val="Zadanifontodlomka"/>
    <w:uiPriority w:val="99"/>
    <w:semiHidden/>
    <w:rsid w:val="00E112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2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12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12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12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75861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47653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0211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9095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8015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12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0073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803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223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546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81468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931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-određuje se ročište za utvrđenje vrijednosti</izvorni_sadrzaj>
    <derivirana_varijabla naziv="DomainObject.Primjedba_1">-određuje se ročište za utvrđenje vrijednosti</derivirana_varijabla>
  </DomainObject.Primjedba>
  <DomainObject.Oznaka>
    <izvorni_sadrzaj>St-274/2016-31</izvorni_sadrzaj>
    <derivirana_varijabla naziv="DomainObject.Oznaka_1">St-274/2016-31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KATALENIĆ j.d.o.o.za proizvodnju, prijevoz i trgovinu u stečaju</izvorni_sadrzaj>
    <derivirana_varijabla naziv="DomainObject.Predmet.ProtustrankaFormated_1">  KATALENIĆ j.d.o.o.za proizvodnju, prijevoz i trgovinu u stečaju</derivirana_varijabla>
  </DomainObject.Predmet.ProtustrankaFormated>
  <DomainObject.Predmet.ProtustrankaFormatedOIB>
    <izvorni_sadrzaj>  KATALENIĆ j.d.o.o.za proizvodnju, prijevoz i trgovinu u stečaju, OIB 38587359095</izvorni_sadrzaj>
    <derivirana_varijabla naziv="DomainObject.Predmet.ProtustrankaFormatedOIB_1">  KATALENIĆ j.d.o.o.za proizvodnju, prijevoz i trgovinu u stečaju, OIB 38587359095</derivirana_varijabla>
  </DomainObject.Predmet.ProtustrankaFormatedOIB>
  <DomainObject.Predmet.ProtustrankaFormatedWithAdress>
    <izvorni_sadrzaj> KATALENIĆ j.d.o.o.za proizvodnju, prijevoz i trgovinu u stečaju, Presečno 27/C, 42220 Presečno</izvorni_sadrzaj>
    <derivirana_varijabla naziv="DomainObject.Predmet.ProtustrankaFormatedWithAdress_1"> KATALENIĆ j.d.o.o.za proizvodnju, prijevoz i trgovinu u stečaju, Presečno 27/C, 42220 Presečno</derivirana_varijabla>
  </DomainObject.Predmet.ProtustrankaFormatedWithAdress>
  <DomainObject.Predmet.ProtustrankaFormatedWithAdressOIB>
    <izvorni_sadrzaj> KATALENIĆ j.d.o.o.za proizvodnju, prijevoz i trgovinu u stečaju, OIB 38587359095, Presečno 27/C, 42220 Presečno</izvorni_sadrzaj>
    <derivirana_varijabla naziv="DomainObject.Predmet.ProtustrankaFormatedWithAdressOIB_1"> KATALENIĆ j.d.o.o.za proizvodnju, prijevoz i trgovinu u stečaju, OIB 38587359095, Presečno 27/C, 42220 Presečno</derivirana_varijabla>
  </DomainObject.Predmet.ProtustrankaFormatedWithAdressOIB>
  <DomainObject.Predmet.ProtustrankaWithAdress>
    <izvorni_sadrzaj>KATALENIĆ j.d.o.o.za proizvodnju, prijevoz i trgovinu u stečaju Presečno 27/C, 42220 Presečno</izvorni_sadrzaj>
    <derivirana_varijabla naziv="DomainObject.Predmet.ProtustrankaWithAdress_1">KATALENIĆ j.d.o.o.za proizvodnju, prijevoz i trgovinu u stečaju Presečno 27/C, 42220 Presečno</derivirana_varijabla>
  </DomainObject.Predmet.ProtustrankaWithAdress>
  <DomainObject.Predmet.ProtustrankaWithAdressOIB>
    <izvorni_sadrzaj>KATALENIĆ j.d.o.o.za proizvodnju, prijevoz i trgovinu u stečaju, OIB 38587359095, Presečno 27/C, 42220 Presečno</izvorni_sadrzaj>
    <derivirana_varijabla naziv="DomainObject.Predmet.ProtustrankaWithAdressOIB_1">KATALENIĆ j.d.o.o.za proizvodnju, prijevoz i trgovinu u stečaju, OIB 38587359095, Presečno 27/C, 42220 Presečno</derivirana_varijabla>
  </DomainObject.Predmet.ProtustrankaWithAdressOIB>
  <DomainObject.Predmet.ProtustrankaNazivFormated>
    <izvorni_sadrzaj>KATALENIĆ j.d.o.o.za proizvodnju, prijevoz i trgovinu u stečaju</izvorni_sadrzaj>
    <derivirana_varijabla naziv="DomainObject.Predmet.ProtustrankaNazivFormated_1">KATALENIĆ j.d.o.o.za proizvodnju, prijevoz i trgovinu u stečaju</derivirana_varijabla>
  </DomainObject.Predmet.ProtustrankaNazivFormated>
  <DomainObject.Predmet.ProtustrankaNazivFormatedOIB>
    <izvorni_sadrzaj>KATALENIĆ j.d.o.o.za proizvodnju, prijevoz i trgovinu u stečaju, OIB 38587359095</izvorni_sadrzaj>
    <derivirana_varijabla naziv="DomainObject.Predmet.ProtustrankaNazivFormatedOIB_1">KATALENIĆ j.d.o.o.za proizvodnju, prijevoz i trgovinu u stečaju, OIB 38587359095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6855.10</izvorni_sadrzaj>
    <derivirana_varijabla naziv="DomainObject.Predmet.TrenutnaVrijednost_1">6855.10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KATALENIĆ j.d.o.o.za proizvodnju, prijevoz i trgovinu u stečaju</item>
    </izvorni_sadrzaj>
    <derivirana_varijabla naziv="DomainObject.Predmet.ProtuStrankaListFormated_1">
      <item>KATALENIĆ j.d.o.o.za proizvodnju, prijevoz i trgovinu u stečaju</item>
    </derivirana_varijabla>
  </DomainObject.Predmet.ProtuStrankaListFormated>
  <DomainObject.Predmet.ProtuStrankaListFormatedOIB>
    <izvorni_sadrzaj>
      <item>KATALENIĆ j.d.o.o.za proizvodnju, prijevoz i trgovinu u stečaju, OIB 38587359095</item>
    </izvorni_sadrzaj>
    <derivirana_varijabla naziv="DomainObject.Predmet.ProtuStrankaListFormatedOIB_1">
      <item>KATALENIĆ j.d.o.o.za proizvodnju, prijevoz i trgovinu u stečaju, OIB 38587359095</item>
    </derivirana_varijabla>
  </DomainObject.Predmet.ProtuStrankaListFormatedOIB>
  <DomainObject.Predmet.ProtuStrankaListFormatedWithAdress>
    <izvorni_sadrzaj>
      <item>KATALENIĆ j.d.o.o.za proizvodnju, prijevoz i trgovinu u stečaju, Presečno 27/C, 42220 Presečno</item>
    </izvorni_sadrzaj>
    <derivirana_varijabla naziv="DomainObject.Predmet.ProtuStrankaListFormatedWithAdress_1">
      <item>KATALENIĆ j.d.o.o.za proizvodnju, prijevoz i trgovinu u stečaju, Presečno 27/C, 42220 Presečno</item>
    </derivirana_varijabla>
  </DomainObject.Predmet.ProtuStrankaListFormatedWithAdress>
  <DomainObject.Predmet.ProtuStrankaListFormatedWithAdressOIB>
    <izvorni_sadrzaj>
      <item>KATALENIĆ j.d.o.o.za proizvodnju, prijevoz i trgovinu u stečaju, OIB 38587359095, Presečno 27/C, 42220 Presečno</item>
    </izvorni_sadrzaj>
    <derivirana_varijabla naziv="DomainObject.Predmet.ProtuStrankaListFormatedWithAdressOIB_1">
      <item>KATALENIĆ j.d.o.o.za proizvodnju, prijevoz i trgovinu u stečaju, OIB 38587359095, Presečno 27/C, 42220 Presečno</item>
    </derivirana_varijabla>
  </DomainObject.Predmet.ProtuStrankaListFormatedWithAdressOIB>
  <DomainObject.Predmet.ProtuStrankaListNazivFormated>
    <izvorni_sadrzaj>
      <item>KATALENIĆ j.d.o.o.za proizvodnju, prijevoz i trgovinu u stečaju</item>
    </izvorni_sadrzaj>
    <derivirana_varijabla naziv="DomainObject.Predmet.ProtuStrankaListNazivFormated_1">
      <item>KATALENIĆ j.d.o.o.za proizvodnju, prijevoz i trgovinu u stečaju</item>
    </derivirana_varijabla>
  </DomainObject.Predmet.ProtuStrankaListNazivFormated>
  <DomainObject.Predmet.ProtuStrankaListNazivFormatedOIB>
    <izvorni_sadrzaj>
      <item>KATALENIĆ j.d.o.o.za proizvodnju, prijevoz i trgovinu u stečaju, OIB 38587359095</item>
    </izvorni_sadrzaj>
    <derivirana_varijabla naziv="DomainObject.Predmet.ProtuStrankaListNazivFormatedOIB_1">
      <item>KATALENIĆ j.d.o.o.za proizvodnju, prijevoz i trgovinu u stečaju, OIB 38587359095</item>
    </derivirana_varijabla>
  </DomainObject.Predmet.ProtuStrankaListNazivFormatedOIB>
  <DomainObject.Predmet.OstaliList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Formated>
  <DomainObject.Predmet.OstaliList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FormatedOIB>
  <DomainObject.Predmet.OstaliListFormatedWithAdress>
    <izvorni_sadrzaj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izvorni_sadrzaj>
    <derivirana_varijabla naziv="DomainObject.Predmet.OstaliListFormatedWithAdress_1">
      <item>Sudski registar</item>
      <item>Mirjana Katalenić, Presečno 27c, 42220 Presečno</item>
      <item>Županijsko državno odvjetništvo</item>
      <item>Općinski sud - Z.K. odjel Novi Marof, Zagorska 22, 42220 Novi Marof</item>
      <item>Porezna uprava - Ispostava Varaždin</item>
      <item>Dragutin Romić, Ulica Papuka 28, 31431 Čepin</item>
    </derivirana_varijabla>
  </DomainObject.Predmet.OstaliListFormatedWithAdress>
  <DomainObject.Predmet.OstaliListFormatedWithAdressOIB>
    <izvorni_sadrzaj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izvorni_sadrzaj>
    <derivirana_varijabla naziv="DomainObject.Predmet.OstaliListFormatedWithAdressOIB_1">
      <item>Sudski registar</item>
      <item>Mirjana Katalenić, OIB 87926660186, Presečno 27c, 42220 Presečno</item>
      <item>Županijsko državno odvjetništvo</item>
      <item>Općinski sud - Z.K. odjel Novi Marof, Zagorska 22, 42220 Novi Marof</item>
      <item>Porezna uprava - Ispostava Varaždin</item>
      <item>Dragutin Romić, OIB 07423571519, Ulica Papuka 28, 31431 Čepin</item>
    </derivirana_varijabla>
  </DomainObject.Predmet.OstaliListFormatedWithAdressOIB>
  <DomainObject.Predmet.OstaliListNazivFormated>
    <izvorni_sadrzaj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OstaliListNazivFormated_1"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OstaliListNazivFormated>
  <DomainObject.Predmet.OstaliListNazivFormatedOIB>
    <izvorni_sadrzaj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izvorni_sadrzaj>
    <derivirana_varijabla naziv="DomainObject.Predmet.OstaliListNazivFormatedOIB_1">
      <item>Sudski registar</item>
      <item>Mirjana Katalenić, OIB 87926660186</item>
      <item>Županijsko državno odvjetništvo</item>
      <item>Općinski sud - Z.K. odjel Novi Marof</item>
      <item>Porezna uprava - Ispostava Varaždin</item>
      <item>Dragutin Romić, OIB 07423571519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St-274/2016-31</izvorni_sadrzaj>
    <derivirana_varijabla naziv="DomainObject.PoslovniBrojDokumenta_1">St-274/2016-31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KATALENIĆ j.d.o.o.za proizvodnju, prijevoz i trgovinu u stečaju</izvorni_sadrzaj>
    <derivirana_varijabla naziv="DomainObject.Predmet.ProtustrankaIDrugi_1">KATALENIĆ j.d.o.o.za proizvodnju, prijevoz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KATALENIĆ j.d.o.o.za proizvodnju, prijevoz i trgovinu u stečaju, OIB 38587359095, Presečno 27/C, 42220 Presečno</izvorni_sadrzaj>
    <derivirana_varijabla naziv="DomainObject.Predmet.ProtustrankaIDrugiAdressOIB_1">KATALENIĆ j.d.o.o.za proizvodnju, prijevoz i trgovinu u stečaju, OIB 38587359095, Presečno 27/C, 42220 Presečno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izvorni_sadrzaj>
    <derivirana_varijabla naziv="DomainObject.Predmet.SudioniciListNaziv_1">
      <item>Financijska agencija</item>
      <item>KATALENIĆ j.d.o.o.za proizvodnju, prijevoz i trgovinu u stečaju</item>
      <item>Sudski registar</item>
      <item>Mirjana Katalenić</item>
      <item>Županijsko državno odvjetništvo</item>
      <item>Općinski sud - Z.K. odjel Novi Marof</item>
      <item>Porezna uprava - Ispostava Varaždin</item>
      <item>Dragutin Romić</item>
    </derivirana_varijabla>
  </DomainObject.Predmet.SudioniciListNaziv>
  <DomainObject.Predmet.SudioniciListAdressOIB>
    <izvorni_sadrzaj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izvorni_sadrzaj>
    <derivirana_varijabla naziv="DomainObject.Predmet.SudioniciListAdressOIB_1">
      <item>Financijska agencija, OIB 85821130368, A. Cesarca 2,42000 Varaždin</item>
      <item>KATALENIĆ j.d.o.o.za proizvodnju, prijevoz i trgovinu u stečaju, OIB 38587359095, Presečno 27/C,42220 Presečno</item>
      <item>Sudski registar</item>
      <item>Mirjana Katalenić, OIB 87926660186, Presečno 27c,42220 Presečno</item>
      <item>Županijsko državno odvjetništvo</item>
      <item>Općinski sud - Z.K. odjel Novi Marof, Zagorska 22,42220 Novi Marof</item>
      <item>Porezna uprava - Ispostava Varaždin</item>
      <item>Dragutin Romić, OIB 07423571519, Ulica Papuka 28,31431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38587359095</item>
      <item>, OIB null</item>
      <item>, OIB 87926660186</item>
      <item>, OIB null</item>
      <item>, OIB null</item>
      <item>, OIB null</item>
      <item>, OIB 07423571519</item>
    </izvorni_sadrzaj>
    <derivirana_varijabla naziv="DomainObject.Predmet.SudioniciListNazivOIB_1">
      <item>, OIB 85821130368</item>
      <item>, OIB 38587359095</item>
      <item>, OIB null</item>
      <item>, OIB 87926660186</item>
      <item>, OIB null</item>
      <item>, OIB null</item>
      <item>, OIB null</item>
      <item>, OIB 07423571519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3EF09-85DC-48B4-B402-5F5270438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1035</properties:Characters>
  <properties:Lines>46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2017-04-19T12:33:00Z</dcterms:created>
  <dc:creator>nmarkovic</dc:creator>
  <cp:lastModifiedBy>Tihana Martinez</cp:lastModifiedBy>
  <cp:lastPrinted>2017-09-27T12:31:00Z</cp:lastPrinted>
  <dcterms:modified xmlns:xsi="http://www.w3.org/2001/XMLSchema-instance" xsi:type="dcterms:W3CDTF">2017-09-27T12:41:00Z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St-274/2016-31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