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90ed" w14:paraId="3a290e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348A9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8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8A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8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8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8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8A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8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8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ISTARSKA SOCIJALDEMOKRATSKA NEZAVISNA STRANKA, PULA</izvorni_sadrzaj>
    <derivirana_varijabla naziv="DomainObject.Predmet.ProtustrankaFormated_1">  ISTARSKA SOCIJALDEMOKRATSKA NEZAVISNA STRANKA, PULA</derivirana_varijabla>
  </DomainObject.Predmet.ProtustrankaFormated>
  <DomainObject.Predmet.ProtustrankaFormatedOIB>
    <izvorni_sadrzaj>  ISTARSKA SOCIJALDEMOKRATSKA NEZAVISNA STRANKA, PULA, OIB 57193496620</izvorni_sadrzaj>
    <derivirana_varijabla naziv="DomainObject.Predmet.ProtustrankaFormatedOIB_1">  ISTARSKA SOCIJALDEMOKRATSKA NEZAVISNA STRANKA, PULA, OIB 57193496620</derivirana_varijabla>
  </DomainObject.Predmet.ProtustrankaFormatedOIB>
  <DomainObject.Predmet.ProtustrankaFormatedWithAdress>
    <izvorni_sadrzaj> ISTARSKA SOCIJALDEMOKRATSKA NEZAVISNA STRANKA, PULA, Coceicheva, 52100 Pula</izvorni_sadrzaj>
    <derivirana_varijabla naziv="DomainObject.Predmet.ProtustrankaFormatedWithAdress_1"> ISTARSKA SOCIJALDEMOKRATSKA NEZAVISNA STRANKA, PULA, Coceicheva, 52100 Pula</derivirana_varijabla>
  </DomainObject.Predmet.ProtustrankaFormatedWithAdress>
  <DomainObject.Predmet.ProtustrankaFormatedWithAdressOIB>
    <izvorni_sadrzaj> ISTARSKA SOCIJALDEMOKRATSKA NEZAVISNA STRANKA, PULA, OIB 57193496620, Coceicheva, 52100 Pula</izvorni_sadrzaj>
    <derivirana_varijabla naziv="DomainObject.Predmet.ProtustrankaFormatedWithAdressOIB_1"> ISTARSKA SOCIJALDEMOKRATSKA NEZAVISNA STRANKA, PULA, OIB 57193496620, Coceicheva, 52100 Pula</derivirana_varijabla>
  </DomainObject.Predmet.ProtustrankaFormatedWithAdressOIB>
  <DomainObject.Predmet.ProtustrankaWithAdress>
    <izvorni_sadrzaj>ISTARSKA SOCIJALDEMOKRATSKA NEZAVISNA STRANKA, PULA Coceicheva, 52100 Pula</izvorni_sadrzaj>
    <derivirana_varijabla naziv="DomainObject.Predmet.ProtustrankaWithAdress_1">ISTARSKA SOCIJALDEMOKRATSKA NEZAVISNA STRANKA, PULA Coceicheva, 52100 Pula</derivirana_varijabla>
  </DomainObject.Predmet.ProtustrankaWithAdress>
  <DomainObject.Predmet.ProtustrankaWithAdressOIB>
    <izvorni_sadrzaj>ISTARSKA SOCIJALDEMOKRATSKA NEZAVISNA STRANKA, PULA, OIB 57193496620, Coceicheva, 52100 Pula</izvorni_sadrzaj>
    <derivirana_varijabla naziv="DomainObject.Predmet.ProtustrankaWithAdressOIB_1">ISTARSKA SOCIJALDEMOKRATSKA NEZAVISNA STRANKA, PULA, OIB 57193496620, Coceicheva, 52100 Pula</derivirana_varijabla>
  </DomainObject.Predmet.ProtustrankaWithAdressOIB>
  <DomainObject.Predmet.ProtustrankaNazivFormated>
    <izvorni_sadrzaj>ISTARSKA SOCIJALDEMOKRATSKA NEZAVISNA STRANKA, PULA</izvorni_sadrzaj>
    <derivirana_varijabla naziv="DomainObject.Predmet.ProtustrankaNazivFormated_1">ISTARSKA SOCIJALDEMOKRATSKA NEZAVISNA STRANKA, PULA</derivirana_varijabla>
  </DomainObject.Predmet.ProtustrankaNazivFormated>
  <DomainObject.Predmet.ProtustrankaNazivFormatedOIB>
    <izvorni_sadrzaj>ISTARSKA SOCIJALDEMOKRATSKA NEZAVISNA STRANKA, PULA, OIB 57193496620</izvorni_sadrzaj>
    <derivirana_varijabla naziv="DomainObject.Predmet.ProtustrankaNazivFormatedOIB_1">ISTARSKA SOCIJALDEMOKRATSKA NEZAVISNA STRANKA, PULA, OIB 57193496620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6342.87</izvorni_sadrzaj>
    <derivirana_varijabla naziv="DomainObject.Predmet.TrenutnaVrijednost_1">6342.87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ISTARSKA SOCIJALDEMOKRATSKA NEZAVISNA STRANKA, PULA</item>
    </izvorni_sadrzaj>
    <derivirana_varijabla naziv="DomainObject.Predmet.ProtuStrankaListFormated_1">
      <item>ISTARSKA SOCIJALDEMOKRATSKA NEZAVISNA STRANKA, PULA</item>
    </derivirana_varijabla>
  </DomainObject.Predmet.ProtuStrankaListFormated>
  <DomainObject.Predmet.ProtuStrankaListFormatedOIB>
    <izvorni_sadrzaj>
      <item>ISTARSKA SOCIJALDEMOKRATSKA NEZAVISNA STRANKA, PULA, OIB 57193496620</item>
    </izvorni_sadrzaj>
    <derivirana_varijabla naziv="DomainObject.Predmet.ProtuStrankaListFormatedOIB_1">
      <item>ISTARSKA SOCIJALDEMOKRATSKA NEZAVISNA STRANKA, PULA, OIB 57193496620</item>
    </derivirana_varijabla>
  </DomainObject.Predmet.ProtuStrankaListFormatedOIB>
  <DomainObject.Predmet.ProtuStrankaListFormatedWithAdress>
    <izvorni_sadrzaj>
      <item>ISTARSKA SOCIJALDEMOKRATSKA NEZAVISNA STRANKA, PULA, Coceicheva, 52100 Pula</item>
    </izvorni_sadrzaj>
    <derivirana_varijabla naziv="DomainObject.Predmet.ProtuStrankaListFormatedWithAdress_1">
      <item>ISTARSKA SOCIJALDEMOKRATSKA NEZAVISNA STRANKA, PULA, Coceicheva, 52100 Pula</item>
    </derivirana_varijabla>
  </DomainObject.Predmet.ProtuStrankaListFormatedWithAdress>
  <DomainObject.Predmet.ProtuStrankaListFormatedWithAdressOIB>
    <izvorni_sadrzaj>
      <item>ISTARSKA SOCIJALDEMOKRATSKA NEZAVISNA STRANKA, PULA, OIB 57193496620, Coceicheva, 52100 Pula</item>
    </izvorni_sadrzaj>
    <derivirana_varijabla naziv="DomainObject.Predmet.ProtuStrankaListFormatedWithAdressOIB_1">
      <item>ISTARSKA SOCIJALDEMOKRATSKA NEZAVISNA STRANKA, PULA, OIB 57193496620, Coceicheva, 52100 Pula</item>
    </derivirana_varijabla>
  </DomainObject.Predmet.ProtuStrankaListFormatedWithAdressOIB>
  <DomainObject.Predmet.ProtuStrankaListNazivFormated>
    <izvorni_sadrzaj>
      <item>ISTARSKA SOCIJALDEMOKRATSKA NEZAVISNA STRANKA, PULA</item>
    </izvorni_sadrzaj>
    <derivirana_varijabla naziv="DomainObject.Predmet.ProtuStrankaListNazivFormated_1">
      <item>ISTARSKA SOCIJALDEMOKRATSKA NEZAVISNA STRANKA, PULA</item>
    </derivirana_varijabla>
  </DomainObject.Predmet.ProtuStrankaListNazivFormated>
  <DomainObject.Predmet.ProtuStrankaListNazivFormatedOIB>
    <izvorni_sadrzaj>
      <item>ISTARSKA SOCIJALDEMOKRATSKA NEZAVISNA STRANKA, PULA, OIB 57193496620</item>
    </izvorni_sadrzaj>
    <derivirana_varijabla naziv="DomainObject.Predmet.ProtuStrankaListNazivFormatedOIB_1">
      <item>ISTARSKA SOCIJALDEMOKRATSKA NEZAVISNA STRANKA, PULA, OIB 57193496620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ISTARSKA SOCIJALDEMOKRATSKA NEZAVISNA STRANKA, PULA</izvorni_sadrzaj>
    <derivirana_varijabla naziv="DomainObject.Predmet.ProtustrankaIDrugi_1">ISTARSKA SOCIJALDEMOKRATSKA NEZAVISNA STRANKA,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ISTARSKA SOCIJALDEMOKRATSKA NEZAVISNA STRANKA, PULA, OIB 57193496620, Coceicheva, 52100 Pula</izvorni_sadrzaj>
    <derivirana_varijabla naziv="DomainObject.Predmet.ProtustrankaIDrugiAdressOIB_1">ISTARSKA SOCIJALDEMOKRATSKA NEZAVISNA STRANKA, PULA, OIB 57193496620, Coceicheva,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ISTARSKA SOCIJALDEMOKRATSKA NEZAVISNA STRANKA, PULA</item>
    </izvorni_sadrzaj>
    <derivirana_varijabla naziv="DomainObject.Predmet.SudioniciListNaziv_1">
      <item>FINANCIJSKA AGENCIJA, RC RIJEKA, PODRUŽNICA PULA, PULA</item>
      <item>ISTARSKA SOCIJALDEMOKRATSKA NEZAVISNA STRANKA,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ISTARSKA SOCIJALDEMOKRATSKA NEZAVISNA STRANKA, PULA, OIB 57193496620, Coceicheva,52100 Pula</item>
    </izvorni_sadrzaj>
    <derivirana_varijabla naziv="DomainObject.Predmet.SudioniciListAdressOIB_1">
      <item>FINANCIJSKA AGENCIJA, RC RIJEKA, PODRUŽNICA PULA, PULA, OIB 85821130368, Giardini 5,52100 Pula</item>
      <item>ISTARSKA SOCIJALDEMOKRATSKA NEZAVISNA STRANKA, PULA, OIB 57193496620, Coceicheva,52100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57193496620</item>
    </izvorni_sadrzaj>
    <derivirana_varijabla naziv="DomainObject.Predmet.SudioniciListNazivOIB_1">
      <item>, OIB 85821130368</item>
      <item>, OIB 57193496620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