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0b9c" w14:paraId="8a60b9c" w:rsidRDefault="0097040B" w:rsidP="003B2A53" w:rsidR="0097040B">
      <w:pPr>
        <w:pStyle w:val="Tijeloteksta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BD535C" w:rsidR="0097040B" w:rsidRPr="00197AF1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197AF1">
              <w:rPr>
                <w:b w:val="false"/>
                <w:sz w:val="24"/>
              </w:rPr>
              <w:t xml:space="preserve">REPUBLIKA </w:t>
            </w:r>
            <w:r w:rsidR="00197AF1">
              <w:rPr>
                <w:b w:val="false"/>
                <w:sz w:val="24"/>
              </w:rPr>
              <w:t xml:space="preserve"> </w:t>
            </w:r>
            <w:r w:rsidRPr="00197AF1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197AF1">
            <w:pPr>
              <w:ind w:firstLine="0"/>
            </w:pPr>
            <w:r w:rsidRPr="00197AF1">
              <w:t>Trgovački sud u Zagrebu</w:t>
            </w:r>
          </w:p>
          <w:p w:rsidRDefault="0097040B" w:rsidP="00BD535C" w:rsidR="0097040B" w:rsidRPr="00197AF1">
            <w:pPr>
              <w:ind w:firstLine="0"/>
            </w:pPr>
            <w:r w:rsidRPr="00197AF1">
              <w:t>Zagreb, Amruševa 2/II</w:t>
            </w:r>
          </w:p>
        </w:tc>
      </w:tr>
    </w:tbl>
    <w:p w:rsidRDefault="004008CE" w:rsidP="003B2A53" w:rsidR="004008CE"/>
    <w:p w:rsidRDefault="004008CE" w:rsidP="003B2A53" w:rsidR="004008CE" w:rsidRPr="001D5467">
      <w:r w:rsidRPr="001D5467">
        <w:rPr>
          <w:lang w:val="pt-BR"/>
        </w:rPr>
        <w:t xml:space="preserve">                  </w:t>
      </w:r>
      <w:r w:rsidR="00BD535C">
        <w:rPr>
          <w:lang w:val="pt-BR"/>
        </w:rPr>
        <w:t xml:space="preserve">                                                                                   </w:t>
      </w:r>
      <w:r w:rsidRPr="001D5467">
        <w:t>4</w:t>
      </w:r>
      <w:r w:rsidR="00D15754">
        <w:t>8</w:t>
      </w:r>
      <w:r w:rsidR="002971AD">
        <w:t>.</w:t>
      </w:r>
      <w:r w:rsidR="00551AA2">
        <w:rPr>
          <w:b/>
        </w:rPr>
        <w:t xml:space="preserve"> </w:t>
      </w:r>
      <w:r w:rsidRPr="001D5467">
        <w:t>St-</w:t>
      </w:r>
      <w:r w:rsidR="00D15754">
        <w:t>27</w:t>
      </w:r>
      <w:r w:rsidR="00FD2D6D">
        <w:t>3</w:t>
      </w:r>
      <w:r w:rsidRPr="001D5467">
        <w:t>/1</w:t>
      </w:r>
      <w:r w:rsidR="00D15754">
        <w:t>5</w:t>
      </w:r>
    </w:p>
    <w:p w:rsidRDefault="00BD535C" w:rsidP="003B2A53" w:rsidR="004008CE" w:rsidRPr="001D5467">
      <w:r>
        <w:t xml:space="preserve">                          </w:t>
      </w:r>
      <w:r w:rsidR="004008CE" w:rsidRPr="001D5467">
        <w:t xml:space="preserve">R E P U B L I K A  </w:t>
      </w:r>
      <w:r w:rsidR="00197AF1">
        <w:t xml:space="preserve"> </w:t>
      </w:r>
      <w:r w:rsidR="004008CE" w:rsidRPr="001D5467">
        <w:t>H R V A T S K A</w:t>
      </w:r>
    </w:p>
    <w:p w:rsidRDefault="004008CE" w:rsidP="003B2A53" w:rsidR="004008CE" w:rsidRPr="001D5467">
      <w:r w:rsidRPr="001D5467">
        <w:rPr>
          <w:b/>
        </w:rPr>
        <w:t xml:space="preserve">   </w:t>
      </w:r>
      <w:r w:rsidR="00BD535C">
        <w:rPr>
          <w:b/>
        </w:rPr>
        <w:t xml:space="preserve">                                       </w:t>
      </w:r>
      <w:r w:rsidRPr="001D5467">
        <w:t xml:space="preserve">R J E Š E NJ E </w:t>
      </w:r>
      <w:r w:rsidRPr="001D5467">
        <w:tab/>
      </w:r>
      <w:r w:rsidRPr="001D5467">
        <w:tab/>
      </w:r>
      <w:r w:rsidRPr="001D5467">
        <w:tab/>
      </w:r>
      <w:r w:rsidRPr="001D5467">
        <w:tab/>
      </w:r>
      <w:r w:rsidRPr="001D5467">
        <w:tab/>
      </w:r>
    </w:p>
    <w:p w:rsidRDefault="004008CE" w:rsidP="003B2A53" w:rsidR="004008CE" w:rsidRPr="001D5467"/>
    <w:p w:rsidRDefault="00D15754" w:rsidP="003B2A53" w:rsidR="004008CE">
      <w:r w:rsidRPr="00D15754">
        <w:t>T</w:t>
      </w:r>
      <w:r w:rsidR="00197AF1">
        <w:t xml:space="preserve">rgovački sud u Zagrebu, </w:t>
      </w:r>
      <w:r w:rsidRPr="00D15754">
        <w:t xml:space="preserve">po stečajnom sucu </w:t>
      </w:r>
      <w:r>
        <w:t>Vesni Sremac Šoštar</w:t>
      </w:r>
      <w:r w:rsidR="005258C2">
        <w:t xml:space="preserve">, u stečajnom postupku nad </w:t>
      </w:r>
      <w:r w:rsidRPr="00D15754">
        <w:t xml:space="preserve">stečajnim dužnikom BETA građevinsko poduzeće Karlovac, Trg Karlovačke brigade 8, MBS:020007740, rješavajući po prijedlogu stečajnog upravitelja, radi </w:t>
      </w:r>
      <w:r>
        <w:t xml:space="preserve">razrješenja dužnosti stečajnog upravitelja, </w:t>
      </w:r>
      <w:r w:rsidR="004008CE" w:rsidRPr="001D5467">
        <w:t xml:space="preserve">dana </w:t>
      </w:r>
      <w:r w:rsidR="00197AF1">
        <w:t xml:space="preserve"> 07. </w:t>
      </w:r>
      <w:r w:rsidR="003A7539">
        <w:t>ožujka</w:t>
      </w:r>
      <w:r w:rsidR="004008CE" w:rsidRPr="001D5467">
        <w:t xml:space="preserve"> 201</w:t>
      </w:r>
      <w:r w:rsidR="003A7539">
        <w:t>7</w:t>
      </w:r>
      <w:r w:rsidR="004008CE" w:rsidRPr="001D5467">
        <w:t>.</w:t>
      </w:r>
      <w:r>
        <w:t>g.</w:t>
      </w:r>
    </w:p>
    <w:p w:rsidRDefault="000D234B" w:rsidP="003B2A53" w:rsidR="000D234B" w:rsidRPr="0081411E"/>
    <w:p w:rsidRDefault="00BD535C" w:rsidP="003B2A53" w:rsidR="002179C2">
      <w:r>
        <w:t xml:space="preserve">                                               </w:t>
      </w:r>
      <w:r w:rsidR="002179C2" w:rsidRPr="002179C2">
        <w:t>r i j e š i o    j e</w:t>
      </w:r>
    </w:p>
    <w:p w:rsidRDefault="0097040B" w:rsidP="003B2A53" w:rsidR="0097040B" w:rsidRPr="007F4666"/>
    <w:p w:rsidRDefault="003A7539" w:rsidP="003A7539" w:rsidR="008A56FB" w:rsidRPr="008A56FB">
      <w:pPr>
        <w:pStyle w:val="Odlomakpopisa"/>
        <w:numPr>
          <w:ilvl w:val="0"/>
          <w:numId w:val="3"/>
        </w:numPr>
      </w:pPr>
      <w:r>
        <w:t>Pavao Grizelj</w:t>
      </w:r>
      <w:r w:rsidRPr="003A7539">
        <w:t xml:space="preserve"> iz Zagreba, Dragutina Golika 34, OIB: 71007328639</w:t>
      </w:r>
      <w:r>
        <w:t xml:space="preserve"> </w:t>
      </w:r>
      <w:r w:rsidR="006B600E" w:rsidRPr="008A56FB">
        <w:t xml:space="preserve">razrješava se dužnosti stečajnog upravitelja dužnika </w:t>
      </w:r>
      <w:r w:rsidR="008A56FB" w:rsidRPr="008A56FB">
        <w:t>BETA građevinsko poduzeće Karlovac, Trg Karlovačke brigade 8, MBS:020007740</w:t>
      </w:r>
      <w:r w:rsidR="006B600E" w:rsidRPr="008A56FB">
        <w:t xml:space="preserve">. </w:t>
      </w:r>
    </w:p>
    <w:p w:rsidRDefault="003A7539" w:rsidP="003A7539" w:rsidR="004C20D2" w:rsidRPr="004C20D2">
      <w:pPr>
        <w:pStyle w:val="Odlomakpopisa"/>
        <w:numPr>
          <w:ilvl w:val="0"/>
          <w:numId w:val="3"/>
        </w:numPr>
      </w:pPr>
      <w:r>
        <w:t xml:space="preserve">Martin Lukin iz </w:t>
      </w:r>
      <w:r w:rsidRPr="003A7539">
        <w:t>Zagreba, Gračanska cesta 145f, OIB</w:t>
      </w:r>
      <w:r w:rsidR="002971AD">
        <w:t>:</w:t>
      </w:r>
      <w:r w:rsidRPr="003A7539">
        <w:t xml:space="preserve"> 12398076495</w:t>
      </w:r>
      <w:r w:rsidR="006B600E" w:rsidRPr="003240C3">
        <w:t xml:space="preserve">, </w:t>
      </w:r>
      <w:r w:rsidR="00604508">
        <w:t xml:space="preserve">imenuje </w:t>
      </w:r>
      <w:r w:rsidR="002971AD">
        <w:t xml:space="preserve">se </w:t>
      </w:r>
      <w:r w:rsidR="006B600E" w:rsidRPr="008A56FB">
        <w:t>stečajn</w:t>
      </w:r>
      <w:r w:rsidR="007F3910" w:rsidRPr="008A56FB">
        <w:t>im</w:t>
      </w:r>
      <w:r w:rsidR="006B600E" w:rsidRPr="008A56FB">
        <w:t xml:space="preserve"> upravitelj</w:t>
      </w:r>
      <w:r w:rsidR="007F3910" w:rsidRPr="008A56FB">
        <w:t>em</w:t>
      </w:r>
      <w:r w:rsidR="006B600E" w:rsidRPr="008A56FB">
        <w:t xml:space="preserve"> dužnika</w:t>
      </w:r>
      <w:r w:rsidR="004C20D2" w:rsidRPr="004C20D2">
        <w:t xml:space="preserve"> BETA građevinsko poduzeće Karlovac, Trg Karlovačke brigade 8, MBS:020007740</w:t>
      </w:r>
    </w:p>
    <w:p w:rsidRDefault="008E6585" w:rsidP="00BD535C" w:rsidR="007C698F">
      <w:pPr>
        <w:pStyle w:val="Odlomakpopisa"/>
        <w:numPr>
          <w:ilvl w:val="0"/>
          <w:numId w:val="3"/>
        </w:numPr>
      </w:pPr>
      <w:r>
        <w:t xml:space="preserve">Ovo rješenje će se </w:t>
      </w:r>
      <w:r w:rsidR="00E614F7">
        <w:t xml:space="preserve">objaviti na e-oglasnoj ploči suda, te </w:t>
      </w:r>
      <w:r>
        <w:t xml:space="preserve">dostaviti sudskom registru ovog suda. </w:t>
      </w:r>
    </w:p>
    <w:p w:rsidRDefault="001976F7" w:rsidP="003B2A53" w:rsidR="001976F7" w:rsidRPr="00963321"/>
    <w:p w:rsidRDefault="00BD535C" w:rsidP="003B2A53" w:rsidR="008E6585">
      <w:r>
        <w:t xml:space="preserve">                                               </w:t>
      </w:r>
      <w:r w:rsidR="008E6585">
        <w:t>Obrazloženje</w:t>
      </w:r>
    </w:p>
    <w:p w:rsidRDefault="000E55DB" w:rsidP="003B2A53" w:rsidR="000E55DB"/>
    <w:p w:rsidRDefault="000B3E4B" w:rsidP="003B2A53" w:rsidR="000B3E4B" w:rsidRPr="000B3E4B">
      <w:r w:rsidRPr="000B3E4B">
        <w:t>Uvidom u spis tvrđeno je kako slijedi:</w:t>
      </w:r>
    </w:p>
    <w:p w:rsidRDefault="000B3E4B" w:rsidP="003B2A53" w:rsidR="000B3E4B">
      <w:r w:rsidRPr="000B3E4B">
        <w:t xml:space="preserve">-rješenjem </w:t>
      </w:r>
      <w:r w:rsidR="009D6EF3">
        <w:t>Trgovačkog suda u Karlovcu, broj St-14/98-16 od 11. siječnja 1999</w:t>
      </w:r>
      <w:r w:rsidRPr="000B3E4B">
        <w:t xml:space="preserve">. nad dužnikom </w:t>
      </w:r>
      <w:r w:rsidR="009D6EF3" w:rsidRPr="009D6EF3">
        <w:t>BETA građevinsko poduzeće Karlovac, Trg Karlovačke brigade 8, MBS:020007740</w:t>
      </w:r>
      <w:r w:rsidR="009D6EF3">
        <w:t xml:space="preserve"> </w:t>
      </w:r>
      <w:r w:rsidRPr="000B3E4B">
        <w:t>otvoren je stečajni pos</w:t>
      </w:r>
      <w:r w:rsidR="009D6EF3">
        <w:t>tupak (toč.I.), sukladno odredbama</w:t>
      </w:r>
      <w:r w:rsidRPr="000B3E4B">
        <w:t xml:space="preserve"> član</w:t>
      </w:r>
      <w:r w:rsidR="009D6EF3">
        <w:t>a</w:t>
      </w:r>
      <w:r w:rsidRPr="000B3E4B">
        <w:t xml:space="preserve">ka </w:t>
      </w:r>
      <w:r w:rsidR="009D6EF3">
        <w:t>53 stava</w:t>
      </w:r>
      <w:r w:rsidR="003A7539">
        <w:t>k 3, 54. i 55. SZ-a ( NN 44/96) i</w:t>
      </w:r>
      <w:r w:rsidR="009D6EF3">
        <w:t xml:space="preserve"> </w:t>
      </w:r>
      <w:r w:rsidRPr="000B3E4B">
        <w:t xml:space="preserve">imenovan </w:t>
      </w:r>
      <w:r w:rsidR="003A7539">
        <w:t xml:space="preserve">najprije </w:t>
      </w:r>
      <w:r w:rsidRPr="000B3E4B">
        <w:t xml:space="preserve">stečajni upravitelj </w:t>
      </w:r>
      <w:r w:rsidR="009D6EF3" w:rsidRPr="009D6EF3">
        <w:t xml:space="preserve">Vladimir Špehar iz Karlovca, Maksimilijana Vrhovca 5, OIB 20275924066 </w:t>
      </w:r>
      <w:r w:rsidRPr="000B3E4B">
        <w:t>(toč.II.), za</w:t>
      </w:r>
      <w:r w:rsidR="009D6EF3">
        <w:t>kazano ispitno ročište za dan 29</w:t>
      </w:r>
      <w:r w:rsidRPr="000B3E4B">
        <w:t>.</w:t>
      </w:r>
      <w:r w:rsidR="009D6EF3">
        <w:t xml:space="preserve"> ožujka 1999. u 10,0</w:t>
      </w:r>
      <w:r w:rsidRPr="000B3E4B">
        <w:t xml:space="preserve">0 sati (toč.VII.) i zakazano izvještajno ročište </w:t>
      </w:r>
      <w:r w:rsidR="009D6EF3">
        <w:t>za isti dan u 10,3</w:t>
      </w:r>
      <w:r w:rsidRPr="000B3E4B">
        <w:t>0 sati (toč.VIII.),</w:t>
      </w:r>
    </w:p>
    <w:p w:rsidRDefault="003A7539" w:rsidP="003B2A53" w:rsidR="003A7539" w:rsidRPr="000B3E4B">
      <w:r>
        <w:t xml:space="preserve">-rješenjem ovog suda, broj gornji, od 2.11.2016. razriješen je </w:t>
      </w:r>
      <w:r w:rsidR="004161FB">
        <w:t xml:space="preserve">Vladimir Špehar dužnosti stečajnog upravitelja zbog smrti i </w:t>
      </w:r>
      <w:r>
        <w:t>imenovan je Pavao Gr</w:t>
      </w:r>
      <w:r w:rsidR="004161FB">
        <w:t xml:space="preserve">izelj </w:t>
      </w:r>
      <w:r w:rsidR="004161FB" w:rsidRPr="004161FB">
        <w:t>iz Zagreba, Dragutina Golika 34, OIB: 71007328639</w:t>
      </w:r>
      <w:r w:rsidR="004161FB">
        <w:t xml:space="preserve"> automatskom dodjelom</w:t>
      </w:r>
    </w:p>
    <w:p w:rsidRDefault="000B3E4B" w:rsidP="003B2A53" w:rsidR="000B3E4B" w:rsidRPr="000B3E4B">
      <w:r w:rsidRPr="000B3E4B">
        <w:t xml:space="preserve">-podneskom od </w:t>
      </w:r>
      <w:r w:rsidR="004161FB">
        <w:t>17.11.2016.</w:t>
      </w:r>
      <w:r w:rsidR="003B2A53">
        <w:t xml:space="preserve"> </w:t>
      </w:r>
      <w:r w:rsidR="003B2A53" w:rsidRPr="003B2A53">
        <w:t xml:space="preserve">stečajni upravitelj </w:t>
      </w:r>
      <w:r w:rsidR="004161FB">
        <w:t>Pavao Grizelj</w:t>
      </w:r>
      <w:r w:rsidR="003B2A53" w:rsidRPr="003B2A53">
        <w:t xml:space="preserve"> </w:t>
      </w:r>
      <w:r w:rsidRPr="000B3E4B">
        <w:t xml:space="preserve">je podnio zahtjev za razrješenje navodeći kao razlog </w:t>
      </w:r>
      <w:r w:rsidR="004161FB">
        <w:t xml:space="preserve">svoju starost i </w:t>
      </w:r>
      <w:r w:rsidRPr="000B3E4B">
        <w:t>narušeno zdravlje</w:t>
      </w:r>
      <w:r w:rsidR="004161FB">
        <w:t xml:space="preserve"> supruge</w:t>
      </w:r>
      <w:r w:rsidR="005258C2">
        <w:t>.</w:t>
      </w:r>
    </w:p>
    <w:p w:rsidRDefault="007C698F" w:rsidP="003B2A53" w:rsidR="007C698F"/>
    <w:p w:rsidRDefault="005258C2" w:rsidP="005258C2" w:rsidR="005258C2"/>
    <w:p w:rsidRDefault="005258C2" w:rsidP="005258C2" w:rsidR="005258C2"/>
    <w:p w:rsidRDefault="005258C2" w:rsidP="005258C2" w:rsidR="005258C2"/>
    <w:p w:rsidRDefault="005258C2" w:rsidP="005258C2" w:rsidR="005258C2"/>
    <w:p w:rsidRDefault="005258C2" w:rsidP="005258C2" w:rsidR="005258C2">
      <w:pPr>
        <w:ind w:firstLine="0"/>
      </w:pPr>
    </w:p>
    <w:p w:rsidRDefault="005258C2" w:rsidP="005258C2" w:rsidR="005258C2"/>
    <w:p w:rsidRDefault="006F52B0" w:rsidP="005258C2" w:rsidR="00D82AE0">
      <w:r>
        <w:lastRenderedPageBreak/>
        <w:t>Slijedom naprijed navedenog</w:t>
      </w:r>
      <w:r w:rsidR="003B2A53">
        <w:t>, valjalo je dosadašnjeg stečajnog upravitelja razriješ</w:t>
      </w:r>
      <w:r w:rsidR="00BD535C">
        <w:t>iti</w:t>
      </w:r>
      <w:r w:rsidR="005258C2">
        <w:t>, imenovati novoga</w:t>
      </w:r>
      <w:r w:rsidR="004161FB">
        <w:t xml:space="preserve"> ručno jer se radi o stečaju koji je pokrenut prije 1.9.2015., pa</w:t>
      </w:r>
      <w:r w:rsidR="005258C2">
        <w:t xml:space="preserve"> primjenom članka 84 SZ-a (</w:t>
      </w:r>
      <w:r w:rsidR="002813B4">
        <w:t>"</w:t>
      </w:r>
      <w:r w:rsidR="005258C2">
        <w:t>NN</w:t>
      </w:r>
      <w:r w:rsidR="002813B4">
        <w:t>"</w:t>
      </w:r>
      <w:r w:rsidR="005258C2">
        <w:t xml:space="preserve"> 71/15) </w:t>
      </w:r>
      <w:r w:rsidR="00BD535C">
        <w:t>i temeljem članka</w:t>
      </w:r>
      <w:r w:rsidR="005258C2">
        <w:t xml:space="preserve"> 91 stavaka</w:t>
      </w:r>
      <w:r w:rsidR="00BD535C">
        <w:t xml:space="preserve"> </w:t>
      </w:r>
      <w:r w:rsidR="005258C2">
        <w:t>5 i 8, a u svezi s člankom 445 stavka 1 SZ-a (</w:t>
      </w:r>
      <w:r w:rsidR="002813B4">
        <w:t>"</w:t>
      </w:r>
      <w:r w:rsidR="005258C2">
        <w:t>NN</w:t>
      </w:r>
      <w:r w:rsidR="002813B4">
        <w:t>"</w:t>
      </w:r>
      <w:r w:rsidR="005258C2">
        <w:t xml:space="preserve"> 71/15)</w:t>
      </w:r>
      <w:r w:rsidR="00BD535C">
        <w:t xml:space="preserve"> </w:t>
      </w:r>
      <w:r w:rsidR="005258C2">
        <w:t xml:space="preserve"> riješiti </w:t>
      </w:r>
      <w:r>
        <w:t xml:space="preserve">kao </w:t>
      </w:r>
      <w:r w:rsidR="005258C2">
        <w:t>u izreci.</w:t>
      </w:r>
    </w:p>
    <w:p w:rsidRDefault="005258C2" w:rsidP="003B2A53" w:rsidR="005258C2">
      <w:r>
        <w:t xml:space="preserve">                               </w:t>
      </w:r>
    </w:p>
    <w:p w:rsidRDefault="005258C2" w:rsidP="003B2A53" w:rsidR="008E6585">
      <w:r>
        <w:t xml:space="preserve">                             U </w:t>
      </w:r>
      <w:r w:rsidR="008E6585">
        <w:t>Zagreb</w:t>
      </w:r>
      <w:r>
        <w:t>u</w:t>
      </w:r>
      <w:r w:rsidR="00197AF1">
        <w:t xml:space="preserve">, 07. </w:t>
      </w:r>
      <w:r w:rsidR="004161FB">
        <w:t>ožujka</w:t>
      </w:r>
      <w:r w:rsidR="00FD2D6D">
        <w:t xml:space="preserve"> </w:t>
      </w:r>
      <w:r w:rsidR="004161FB">
        <w:t>2017</w:t>
      </w:r>
      <w:r w:rsidR="00B84D54">
        <w:t>.</w:t>
      </w:r>
      <w:r w:rsidR="002813B4">
        <w:t xml:space="preserve"> </w:t>
      </w:r>
      <w:r>
        <w:t>g.</w:t>
      </w:r>
    </w:p>
    <w:p w:rsidRDefault="002179C2" w:rsidP="003B2A53" w:rsidR="002179C2" w:rsidRPr="002179C2"/>
    <w:p w:rsidRDefault="00DE242F" w:rsidP="00197AF1" w:rsidR="008E658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258C2">
        <w:t xml:space="preserve">                             </w:t>
      </w:r>
      <w:r w:rsidR="00197AF1">
        <w:t>SUDAC:</w:t>
      </w:r>
    </w:p>
    <w:p w:rsidRDefault="005258C2" w:rsidP="00197AF1" w:rsidR="008D5B22">
      <w:pPr>
        <w:jc w:val="right"/>
      </w:pPr>
      <w:r>
        <w:t xml:space="preserve">                                                                                    Vesna Sremac Šoštar</w:t>
      </w:r>
      <w:r w:rsidR="00B821C6">
        <w:t>, v.r.</w:t>
      </w:r>
    </w:p>
    <w:p w:rsidRDefault="008E6585" w:rsidP="00197AF1" w:rsidR="008E6585">
      <w:pPr>
        <w:jc w:val="right"/>
      </w:pPr>
    </w:p>
    <w:p w:rsidRDefault="00073F7B" w:rsidP="00197AF1" w:rsidR="00073F7B">
      <w:pPr>
        <w:ind w:firstLine="0"/>
      </w:pPr>
    </w:p>
    <w:p w:rsidRDefault="00197AF1" w:rsidP="00197AF1" w:rsidR="008E6585">
      <w:pPr>
        <w:ind w:firstLine="0"/>
      </w:pPr>
      <w:r>
        <w:t xml:space="preserve">UPUTA O PRAVNOM LIJEKU: </w:t>
      </w:r>
    </w:p>
    <w:p w:rsidRDefault="008E6585" w:rsidP="00197AF1" w:rsidR="008E6585">
      <w:pPr>
        <w:ind w:firstLine="0"/>
      </w:pPr>
      <w:r>
        <w:t>Protiv ovog rješenja dopušt</w:t>
      </w:r>
      <w:r w:rsidR="00197AF1">
        <w:t xml:space="preserve">ena je žalba u roku od 8 dana. </w:t>
      </w:r>
      <w:r>
        <w:t>Žalba se podnosi ovom sudu u 2 primj</w:t>
      </w:r>
      <w:r w:rsidR="00B84D54">
        <w:t>erka za Visoki trgovački sud RH.</w:t>
      </w:r>
    </w:p>
    <w:p w:rsidRDefault="00E2112B" w:rsidP="00E2112B" w:rsidR="00E2112B">
      <w:pPr>
        <w:ind w:firstLine="0"/>
      </w:pPr>
    </w:p>
    <w:p w:rsidRDefault="002971AD" w:rsidP="00E2112B" w:rsidR="002971AD">
      <w:pPr>
        <w:ind w:firstLine="0"/>
      </w:pPr>
    </w:p>
    <w:p w:rsidRDefault="00B821C6" w:rsidP="00B821C6" w:rsidR="00B821C6">
      <w:pPr>
        <w:pStyle w:val="Odlomakpopisa"/>
        <w:ind w:firstLine="0"/>
        <w:jc w:val="right"/>
      </w:pPr>
      <w:r>
        <w:t>Za točnost otpravka-ovlašteni službenik:</w:t>
      </w:r>
    </w:p>
    <w:p w:rsidRDefault="00B821C6" w:rsidP="00B821C6" w:rsidR="00E2112B">
      <w:pPr>
        <w:pStyle w:val="Odlomakpopisa"/>
        <w:ind w:firstLine="0"/>
        <w:jc w:val="right"/>
      </w:pPr>
      <w:r>
        <w:t>Zlatka Plivelić</w:t>
      </w:r>
      <w:r w:rsidR="00E2112B">
        <w:t xml:space="preserve"> </w:t>
      </w:r>
    </w:p>
    <w:sectPr w:rsidSect="002179C2" w:rsidR="00E2112B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0E1" w:rsidP="003B2A53" w:rsidR="00C200E1">
      <w:r>
        <w:separator/>
      </w:r>
    </w:p>
  </w:endnote>
  <w:endnote w:id="0" w:type="continuationSeparator">
    <w:p w:rsidRDefault="00C200E1" w:rsidP="003B2A53" w:rsidR="00C20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0D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0E1" w:rsidP="003B2A53" w:rsidR="00C200E1">
      <w:r>
        <w:separator/>
      </w:r>
    </w:p>
  </w:footnote>
  <w:footnote w:id="0" w:type="continuationSeparator">
    <w:p w:rsidRDefault="00C200E1" w:rsidP="003B2A53" w:rsidR="00C200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5F0D20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2971AD">
      <w:rPr>
        <w:rStyle w:val="Brojstranice"/>
      </w:rPr>
      <w:t xml:space="preserve">                      </w:t>
    </w:r>
    <w:r w:rsidRPr="005258C2">
      <w:rPr>
        <w:rStyle w:val="Brojstranice"/>
      </w:rPr>
      <w:t>48</w:t>
    </w:r>
    <w:r w:rsidR="002971AD">
      <w:rPr>
        <w:rStyle w:val="Brojstranice"/>
      </w:rPr>
      <w:t>.</w:t>
    </w:r>
    <w:r w:rsidRPr="005258C2">
      <w:rPr>
        <w:rStyle w:val="Brojstranice"/>
      </w:rPr>
      <w:t xml:space="preserve"> St-273/15                                       </w:t>
    </w:r>
    <w:r>
      <w:rPr>
        <w:rStyle w:val="Brojstranice"/>
      </w:rPr>
      <w:t xml:space="preserve">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776A6681"/>
    <w:multiLevelType w:val="hybridMultilevel"/>
    <w:tmpl w:val="88A0EC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73F7B"/>
    <w:rsid w:val="000971F5"/>
    <w:rsid w:val="000A238E"/>
    <w:rsid w:val="000B3E4B"/>
    <w:rsid w:val="000C5FFF"/>
    <w:rsid w:val="000D234B"/>
    <w:rsid w:val="000E55DB"/>
    <w:rsid w:val="0013154C"/>
    <w:rsid w:val="00152C0F"/>
    <w:rsid w:val="00153B96"/>
    <w:rsid w:val="001601CA"/>
    <w:rsid w:val="00182778"/>
    <w:rsid w:val="0018507C"/>
    <w:rsid w:val="001976F7"/>
    <w:rsid w:val="00197AF1"/>
    <w:rsid w:val="001B5FB4"/>
    <w:rsid w:val="001B7C25"/>
    <w:rsid w:val="001C5F7A"/>
    <w:rsid w:val="001E7B4E"/>
    <w:rsid w:val="002179C2"/>
    <w:rsid w:val="00241809"/>
    <w:rsid w:val="002510A4"/>
    <w:rsid w:val="00272876"/>
    <w:rsid w:val="00272E07"/>
    <w:rsid w:val="002813B4"/>
    <w:rsid w:val="002971AD"/>
    <w:rsid w:val="002A7704"/>
    <w:rsid w:val="002B1696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A7539"/>
    <w:rsid w:val="003B2A53"/>
    <w:rsid w:val="003C6364"/>
    <w:rsid w:val="004008CE"/>
    <w:rsid w:val="0040710B"/>
    <w:rsid w:val="004161FB"/>
    <w:rsid w:val="00444428"/>
    <w:rsid w:val="004464D4"/>
    <w:rsid w:val="00447DD5"/>
    <w:rsid w:val="00460252"/>
    <w:rsid w:val="00467628"/>
    <w:rsid w:val="004A3A5B"/>
    <w:rsid w:val="004B52A9"/>
    <w:rsid w:val="004C20D2"/>
    <w:rsid w:val="004E1BBF"/>
    <w:rsid w:val="00517BEF"/>
    <w:rsid w:val="005258C2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C7B0B"/>
    <w:rsid w:val="005F0D20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E0203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6FF7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CBC"/>
    <w:rsid w:val="00B2245F"/>
    <w:rsid w:val="00B534BC"/>
    <w:rsid w:val="00B62987"/>
    <w:rsid w:val="00B821C6"/>
    <w:rsid w:val="00B84D54"/>
    <w:rsid w:val="00B949C2"/>
    <w:rsid w:val="00BA7D17"/>
    <w:rsid w:val="00BD535C"/>
    <w:rsid w:val="00BD7216"/>
    <w:rsid w:val="00C06EC4"/>
    <w:rsid w:val="00C200E1"/>
    <w:rsid w:val="00C30121"/>
    <w:rsid w:val="00C365DD"/>
    <w:rsid w:val="00C41F13"/>
    <w:rsid w:val="00C42504"/>
    <w:rsid w:val="00C56F75"/>
    <w:rsid w:val="00C95AC8"/>
    <w:rsid w:val="00CB66D3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112B"/>
    <w:rsid w:val="00E2474F"/>
    <w:rsid w:val="00E25D0C"/>
    <w:rsid w:val="00E614F7"/>
    <w:rsid w:val="00E71F92"/>
    <w:rsid w:val="00E83465"/>
    <w:rsid w:val="00E93434"/>
    <w:rsid w:val="00E937CF"/>
    <w:rsid w:val="00EA0624"/>
    <w:rsid w:val="00EC1913"/>
    <w:rsid w:val="00F007D0"/>
    <w:rsid w:val="00F11B04"/>
    <w:rsid w:val="00F43FA9"/>
    <w:rsid w:val="00F82D66"/>
    <w:rsid w:val="00FA184C"/>
    <w:rsid w:val="00FB21FA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D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D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D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D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D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D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D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D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razrješenju i imenovanju stečajnog upravitelja</izvorni_sadrzaj>
    <derivirana_varijabla naziv="DomainObject.Primjedba_1">rješenje o razrješenju i imenovanju stečajnog upravitelja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St-273/2015</izvorni_sadrzaj>
    <derivirana_varijabla naziv="DomainObject.Predmet.OznakaBroj_1">St-273/2015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 . 
Spis TS KLC. St-14/98-priklopljen</izvorni_sadrzaj>
    <derivirana_varijabla naziv="DomainObject.Predmet.PrimjedbaSuca_1">Nastavak postupka radi naknadne diobe . 
Spis TS KLC. St-14/98-priklopljen</derivirana_varijabla>
  </DomainObject.Predmet.PrimjedbaSuca>
  <DomainObject.Predmet.ProtustrankaFormated>
    <izvorni_sadrzaj>  Stečajna masa Beta d.o.o.  u stečaju</izvorni_sadrzaj>
    <derivirana_varijabla naziv="DomainObject.Predmet.ProtustrankaFormated_1">  Stečajna masa Beta d.o.o.  u stečaju</derivirana_varijabla>
  </DomainObject.Predmet.ProtustrankaFormated>
  <DomainObject.Predmet.ProtustrankaFormatedOIB>
    <izvorni_sadrzaj>  Stečajna masa Beta d.o.o.  u stečaju, OIB 00000000001</izvorni_sadrzaj>
    <derivirana_varijabla naziv="DomainObject.Predmet.ProtustrankaFormatedOIB_1">  Stečajna masa Beta d.o.o.  u stečaju, OIB 00000000001</derivirana_varijabla>
  </DomainObject.Predmet.ProtustrankaFormatedOIB>
  <DomainObject.Predmet.ProtustrankaFormatedWithAdress>
    <izvorni_sadrzaj> Stečajna masa Beta d.o.o.  u stečaju, Gažanski trg 8, 47000 Karlovac</izvorni_sadrzaj>
    <derivirana_varijabla naziv="DomainObject.Predmet.ProtustrankaFormatedWithAdress_1"> Stečajna masa Beta d.o.o.  u stečaju, Gažanski trg 8, 47000 Karlovac</derivirana_varijabla>
  </DomainObject.Predmet.ProtustrankaFormatedWithAdress>
  <DomainObject.Predmet.ProtustrankaFormatedWithAdressOIB>
    <izvorni_sadrzaj> Stečajna masa Beta d.o.o.  u stečaju, OIB 00000000001, Gažanski trg 8, 47000 Karlovac</izvorni_sadrzaj>
    <derivirana_varijabla naziv="DomainObject.Predmet.ProtustrankaFormatedWithAdressOIB_1"> Stečajna masa Beta d.o.o.  u stečaju, OIB 00000000001, Gažanski trg 8, 47000 Karlovac</derivirana_varijabla>
  </DomainObject.Predmet.ProtustrankaFormatedWithAdressOIB>
  <DomainObject.Predmet.ProtustrankaWithAdress>
    <izvorni_sadrzaj>Stečajna masa Beta d.o.o.  u stečaju Gažanski trg 8, 47000 Karlovac</izvorni_sadrzaj>
    <derivirana_varijabla naziv="DomainObject.Predmet.ProtustrankaWithAdress_1">Stečajna masa Beta d.o.o.  u stečaju Gažanski trg 8, 47000 Karlovac</derivirana_varijabla>
  </DomainObject.Predmet.ProtustrankaWithAdress>
  <DomainObject.Predmet.ProtustrankaWithAdressOIB>
    <izvorni_sadrzaj>Stečajna masa Beta d.o.o.  u stečaju, OIB 00000000001, Gažanski trg 8, 47000 Karlovac</izvorni_sadrzaj>
    <derivirana_varijabla naziv="DomainObject.Predmet.ProtustrankaWithAdressOIB_1">Stečajna masa Beta d.o.o.  u stečaju, OIB 00000000001, Gažanski trg 8, 47000 Karlovac</derivirana_varijabla>
  </DomainObject.Predmet.ProtustrankaWithAdressOIB>
  <DomainObject.Predmet.ProtustrankaNazivFormated>
    <izvorni_sadrzaj>Stečajna masa Beta d.o.o.  u stečaju</izvorni_sadrzaj>
    <derivirana_varijabla naziv="DomainObject.Predmet.ProtustrankaNazivFormated_1">Stečajna masa Beta d.o.o.  u stečaju</derivirana_varijabla>
  </DomainObject.Predmet.ProtustrankaNazivFormated>
  <DomainObject.Predmet.ProtustrankaNazivFormatedOIB>
    <izvorni_sadrzaj>Stečajna masa Beta d.o.o.  u stečaju, OIB 00000000001</izvorni_sadrzaj>
    <derivirana_varijabla naziv="DomainObject.Predmet.ProtustrankaNazivFormatedOIB_1">Stečajna masa Beta d.o.o. 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Ravnateljstvo za robne zalihe</izvorni_sadrzaj>
    <derivirana_varijabla naziv="DomainObject.Predmet.StrankaFormated_1">  Ravnateljstvo za robne zalihe</derivirana_varijabla>
  </DomainObject.Predmet.StrankaFormated>
  <DomainObject.Predmet.StrankaFormatedOIB>
    <izvorni_sadrzaj>  Ravnateljstvo za robne zalihe</izvorni_sadrzaj>
    <derivirana_varijabla naziv="DomainObject.Predmet.StrankaFormatedOIB_1">  Ravnateljstvo za robne zalihe</derivirana_varijabla>
  </DomainObject.Predmet.StrankaFormatedOIB>
  <DomainObject.Predmet.StrankaFormatedWithAdress>
    <izvorni_sadrzaj> Ravnateljstvo za robne zalihe, Ul. grada Vukovara 78/VI, 10000 Zagreb</izvorni_sadrzaj>
    <derivirana_varijabla naziv="DomainObject.Predmet.StrankaFormatedWithAdress_1"> Ravnateljstvo za robne zalihe, Ul. grada Vukovara 78/VI, 10000 Zagreb</derivirana_varijabla>
  </DomainObject.Predmet.StrankaFormatedWithAdress>
  <DomainObject.Predmet.StrankaFormatedWithAdressOIB>
    <izvorni_sadrzaj> Ravnateljstvo za robne zalihe, Ul. grada Vukovara 78/VI, 10000 Zagreb</izvorni_sadrzaj>
    <derivirana_varijabla naziv="DomainObject.Predmet.StrankaFormatedWithAdressOIB_1"> Ravnateljstvo za robne zalihe, Ul. grada Vukovara 78/VI, 10000 Zagreb</derivirana_varijabla>
  </DomainObject.Predmet.StrankaFormatedWithAdressOIB>
  <DomainObject.Predmet.StrankaWithAdress>
    <izvorni_sadrzaj>Ravnateljstvo za robne zalihe Ul. grada Vukovara 78/VI,10000 Zagreb</izvorni_sadrzaj>
    <derivirana_varijabla naziv="DomainObject.Predmet.StrankaWithAdress_1">Ravnateljstvo za robne zalihe Ul. grada Vukovara 78/VI,10000 Zagreb</derivirana_varijabla>
  </DomainObject.Predmet.StrankaWithAdress>
  <DomainObject.Predmet.StrankaWithAdressOIB>
    <izvorni_sadrzaj>Ravnateljstvo za robne zalihe, Ul. grada Vukovara 78/VI,10000 Zagreb</izvorni_sadrzaj>
    <derivirana_varijabla naziv="DomainObject.Predmet.StrankaWithAdressOIB_1">Ravnateljstvo za robne zalihe, Ul. grada Vukovara 78/VI,10000 Zagreb</derivirana_varijabla>
  </DomainObject.Predmet.StrankaWithAdressOIB>
  <DomainObject.Predmet.StrankaNazivFormated>
    <izvorni_sadrzaj>Ravnateljstvo za robne zalihe</izvorni_sadrzaj>
    <derivirana_varijabla naziv="DomainObject.Predmet.StrankaNazivFormated_1">Ravnateljstvo za robne zalihe</derivirana_varijabla>
  </DomainObject.Predmet.StrankaNazivFormated>
  <DomainObject.Predmet.StrankaNazivFormatedOIB>
    <izvorni_sadrzaj>Ravnateljstvo za robne zalihe</izvorni_sadrzaj>
    <derivirana_varijabla naziv="DomainObject.Predmet.StrankaNazivFormatedOIB_1">Ravnateljstvo za robne zalihe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Ravnateljstvo za robne zalihe</item>
    </izvorni_sadrzaj>
    <derivirana_varijabla naziv="DomainObject.Predmet.StrankaListFormated_1">
      <item>Ravnateljstvo za robne zalihe</item>
    </derivirana_varijabla>
  </DomainObject.Predmet.StrankaListFormated>
  <DomainObject.Predmet.StrankaListFormatedOIB>
    <izvorni_sadrzaj>
      <item>Ravnateljstvo za robne zalihe</item>
    </izvorni_sadrzaj>
    <derivirana_varijabla naziv="DomainObject.Predmet.StrankaListFormatedOIB_1">
      <item>Ravnateljstvo za robne zalihe</item>
    </derivirana_varijabla>
  </DomainObject.Predmet.StrankaListFormatedOIB>
  <DomainObject.Predmet.StrankaListFormatedWithAdress>
    <izvorni_sadrzaj>
      <item>Ravnateljstvo za robne zalihe, Ul. grada Vukovara 78/VI, 10000 Zagreb</item>
    </izvorni_sadrzaj>
    <derivirana_varijabla naziv="DomainObject.Predmet.StrankaListFormatedWithAdress_1">
      <item>Ravnateljstvo za robne zalihe, Ul. grada Vukovara 78/VI, 10000 Zagreb</item>
    </derivirana_varijabla>
  </DomainObject.Predmet.StrankaListFormatedWithAdress>
  <DomainObject.Predmet.StrankaListFormatedWithAdressOIB>
    <izvorni_sadrzaj>
      <item>Ravnateljstvo za robne zalihe, Ul. grada Vukovara 78/VI, 10000 Zagreb</item>
    </izvorni_sadrzaj>
    <derivirana_varijabla naziv="DomainObject.Predmet.StrankaListFormatedWithAdressOIB_1">
      <item>Ravnateljstvo za robne zalihe, Ul. grada Vukovara 78/VI, 10000 Zagreb</item>
    </derivirana_varijabla>
  </DomainObject.Predmet.StrankaListFormatedWithAdressOIB>
  <DomainObject.Predmet.StrankaListNazivFormated>
    <izvorni_sadrzaj>
      <item>Ravnateljstvo za robne zalihe</item>
    </izvorni_sadrzaj>
    <derivirana_varijabla naziv="DomainObject.Predmet.StrankaListNazivFormated_1">
      <item>Ravnateljstvo za robne zalihe</item>
    </derivirana_varijabla>
  </DomainObject.Predmet.StrankaListNazivFormated>
  <DomainObject.Predmet.StrankaListNazivFormatedOIB>
    <izvorni_sadrzaj>
      <item>Ravnateljstvo za robne zalihe</item>
    </izvorni_sadrzaj>
    <derivirana_varijabla naziv="DomainObject.Predmet.StrankaListNazivFormatedOIB_1">
      <item>Ravnateljstvo za robne zalihe</item>
    </derivirana_varijabla>
  </DomainObject.Predmet.StrankaListNazivFormatedOIB>
  <DomainObject.Predmet.ProtuStrankaListFormated>
    <izvorni_sadrzaj>
      <item>Stečajna masa Beta d.o.o.  u stečaju</item>
    </izvorni_sadrzaj>
    <derivirana_varijabla naziv="DomainObject.Predmet.ProtuStrankaListFormated_1">
      <item>Stečajna masa Beta d.o.o.  u stečaju</item>
    </derivirana_varijabla>
  </DomainObject.Predmet.ProtuStrankaListFormated>
  <DomainObject.Predmet.ProtuStrankaListFormatedOIB>
    <izvorni_sadrzaj>
      <item>Stečajna masa Beta d.o.o.  u stečaju, OIB 00000000001</item>
    </izvorni_sadrzaj>
    <derivirana_varijabla naziv="DomainObject.Predmet.ProtuStrankaListFormatedOIB_1">
      <item>Stečajna masa Beta d.o.o.  u stečaju, OIB 00000000001</item>
    </derivirana_varijabla>
  </DomainObject.Predmet.ProtuStrankaListFormatedOIB>
  <DomainObject.Predmet.ProtuStrankaListFormatedWithAdress>
    <izvorni_sadrzaj>
      <item>Stečajna masa Beta d.o.o.  u stečaju, Gažanski trg 8, 47000 Karlovac</item>
    </izvorni_sadrzaj>
    <derivirana_varijabla naziv="DomainObject.Predmet.ProtuStrankaListFormatedWithAdress_1">
      <item>Stečajna masa Beta d.o.o.  u stečaju, Gažanski trg 8, 47000 Karlovac</item>
    </derivirana_varijabla>
  </DomainObject.Predmet.ProtuStrankaListFormatedWithAdress>
  <DomainObject.Predmet.ProtuStrankaListFormatedWithAdressOIB>
    <izvorni_sadrzaj>
      <item>Stečajna masa Beta d.o.o.  u stečaju, OIB 00000000001, Gažanski trg 8, 47000 Karlovac</item>
    </izvorni_sadrzaj>
    <derivirana_varijabla naziv="DomainObject.Predmet.ProtuStrankaListFormatedWithAdressOIB_1">
      <item>Stečajna masa Beta d.o.o.  u stečaju, OIB 00000000001, Gažanski trg 8, 47000 Karlovac</item>
    </derivirana_varijabla>
  </DomainObject.Predmet.ProtuStrankaListFormatedWithAdressOIB>
  <DomainObject.Predmet.ProtuStrankaListNazivFormated>
    <izvorni_sadrzaj>
      <item>Stečajna masa Beta d.o.o.  u stečaju</item>
    </izvorni_sadrzaj>
    <derivirana_varijabla naziv="DomainObject.Predmet.ProtuStrankaListNazivFormated_1">
      <item>Stečajna masa Beta d.o.o.  u stečaju</item>
    </derivirana_varijabla>
  </DomainObject.Predmet.ProtuStrankaListNazivFormated>
  <DomainObject.Predmet.ProtuStrankaListNazivFormatedOIB>
    <izvorni_sadrzaj>
      <item>Stečajna masa Beta d.o.o.  u stečaju, OIB 00000000001</item>
    </izvorni_sadrzaj>
    <derivirana_varijabla naziv="DomainObject.Predmet.ProtuStrankaListNazivFormatedOIB_1">
      <item>Stečajna masa Beta d.o.o.  u stečaju, OIB 00000000001</item>
    </derivirana_varijabla>
  </DomainObject.Predmet.ProtuStrankaListNazivFormatedOIB>
  <DomainObject.Predmet.OstaliListFormated>
    <izvorni_sadrzaj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Formated_1"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Formated>
  <DomainObject.Predmet.OstaliListFormatedOIB>
    <izvorni_sadrzaj>
      <item>VLADIMIR ŠPEHAR, OIB 20275924066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FormatedOIB_1">
      <item>VLADIMIR ŠPEHAR, OIB 20275924066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FormatedOIB>
  <DomainObject.Predmet.OstaliListFormatedWithAdress>
    <izvorni_sadrzaj>
      <item>VLADIMIR ŠPEHAR,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izvorni_sadrzaj>
    <derivirana_varijabla naziv="DomainObject.Predmet.OstaliListFormatedWithAdress_1">
      <item>VLADIMIR ŠPEHAR,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derivirana_varijabla>
  </DomainObject.Predmet.OstaliListFormatedWithAdress>
  <DomainObject.Predmet.OstaliListFormatedWithAdressOIB>
    <izvorni_sadrzaj>
      <item>VLADIMIR ŠPEHAR, OIB 20275924066,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izvorni_sadrzaj>
    <derivirana_varijabla naziv="DomainObject.Predmet.OstaliListFormatedWithAdressOIB_1">
      <item>VLADIMIR ŠPEHAR, OIB 20275924066,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derivirana_varijabla>
  </DomainObject.Predmet.OstaliListFormatedWithAdressOIB>
  <DomainObject.Predmet.OstaliListNazivFormated>
    <izvorni_sadrzaj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NazivFormated_1"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NazivFormated>
  <DomainObject.Predmet.OstaliListNazivFormatedOIB>
    <izvorni_sadrzaj>
      <item>VLADIMIR ŠPEHAR, OIB 20275924066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NazivFormatedOIB_1">
      <item>VLADIMIR ŠPEHAR, OIB 20275924066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Ravnateljstvo za robne zalihe</izvorni_sadrzaj>
    <derivirana_varijabla naziv="DomainObject.Predmet.StrankaIDrugi_1">Ravnateljstvo za robne zalihe</derivirana_varijabla>
  </DomainObject.Predmet.StrankaIDrugi>
  <DomainObject.Predmet.ProtustrankaIDrugi>
    <izvorni_sadrzaj>Stečajna masa Beta d.o.o.  u stečaju</izvorni_sadrzaj>
    <derivirana_varijabla naziv="DomainObject.Predmet.ProtustrankaIDrugi_1">Stečajna masa Beta d.o.o.  u stečaju</derivirana_varijabla>
  </DomainObject.Predmet.ProtustrankaIDrugi>
  <DomainObject.Predmet.StrankaIDrugiAdressOIB>
    <izvorni_sadrzaj>Ravnateljstvo za robne zalihe, Ul. grada Vukovara 78/VI, 10000 Zagreb</izvorni_sadrzaj>
    <derivirana_varijabla naziv="DomainObject.Predmet.StrankaIDrugiAdressOIB_1">Ravnateljstvo za robne zalihe, Ul. grada Vukovara 78/VI, 10000 Zagreb</derivirana_varijabla>
  </DomainObject.Predmet.StrankaIDrugiAdressOIB>
  <DomainObject.Predmet.ProtustrankaIDrugiAdressOIB>
    <izvorni_sadrzaj>Stečajna masa Beta d.o.o.  u stečaju, OIB 00000000001, Gažanski trg 8, 47000 Karlovac</izvorni_sadrzaj>
    <derivirana_varijabla naziv="DomainObject.Predmet.ProtustrankaIDrugiAdressOIB_1">Stečajna masa Beta d.o.o.  u stečaju, OIB 00000000001, Gažanski trg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Ravnateljstvo za robne zalihe</item>
      <item>Stečajna masa Beta d.o.o.  u stečaju</item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SudioniciListNaziv_1">
      <item>Ravnateljstvo za robne zalihe</item>
      <item>Stečajna masa Beta d.o.o.  u stečaju</item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SudioniciListNaziv>
  <DomainObject.Predmet.SudioniciListAdressOIB>
    <izvorni_sadrzaj>
      <item>Ravnateljstvo za robne zalihe, Ul. grada Vukovara 78/VI,10000 Zagreb</item>
      <item>Stečajna masa Beta d.o.o.  u stečaju, OIB 00000000001, Gažanski trg 8,47000 Karlovac</item>
      <item>VLADIMIR ŠPEHAR, OIB 20275924066, Domobranska ulica 20c,47000 Karlovac</item>
      <item>KARLOVAČKA BANKA d.d., I.G. Kovačića 1.,47000 Karlovac</item>
      <item>RAVNATELJSTVO ZA ROBNE ZALIHE, GRADA VUKOVARA 78/N,10000 Zagreb</item>
      <item>PETROL TRGOVINA d.o.o., RIBARSKA 4/III,51000 Rijeka</item>
      <item>BETA-BENZINSKA POSTAJA d.o.o., RIBNJAK 52.,47000 Karlovac</item>
      <item>SENZOR-EL d.o.o., CRNIČKA 17A,10000 Zagreb</item>
    </izvorni_sadrzaj>
    <derivirana_varijabla naziv="DomainObject.Predmet.SudioniciListAdressOIB_1">
      <item>Ravnateljstvo za robne zalihe, Ul. grada Vukovara 78/VI,10000 Zagreb</item>
      <item>Stečajna masa Beta d.o.o.  u stečaju, OIB 00000000001, Gažanski trg 8,47000 Karlovac</item>
      <item>VLADIMIR ŠPEHAR, OIB 20275924066, Domobranska ulica 20c,47000 Karlovac</item>
      <item>KARLOVAČKA BANKA d.d., I.G. Kovačića 1.,47000 Karlovac</item>
      <item>RAVNATELJSTVO ZA ROBNE ZALIHE, GRADA VUKOVARA 78/N,10000 Zagreb</item>
      <item>PETROL TRGOVINA d.o.o., RIBARSKA 4/III,51000 Rijeka</item>
      <item>BETA-BENZINSKA POSTAJA d.o.o., RIBNJAK 52.,47000 Karlovac</item>
      <item>SENZOR-EL d.o.o., CRNIČKA 17A,10000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  <item>, OIB 20275924066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00000000001</item>
      <item>, OIB 20275924066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5AEA14-A0FC-41C3-B681-054F0EFA11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382</properties:Words>
  <properties:Characters>2108</properties:Characters>
  <properties:Lines>66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2017-03-06T14:52:00Z</dcterms:created>
  <dc:creator>Ante</dc:creator>
  <cp:lastModifiedBy>Zlatka Plivelić</cp:lastModifiedBy>
  <cp:lastPrinted>2017-03-07T14:21:00Z</cp:lastPrinted>
  <dcterms:modified xmlns:xsi="http://www.w3.org/2001/XMLSchema-instance" xsi:type="dcterms:W3CDTF">2017-03-08T09:34:00Z</dcterms:modified>
  <cp:revision>21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