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8d37" w14:paraId="f9d8d37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4F7CB8" w:rsidP="00871153" w:rsidR="00871153">
      <w:pPr>
        <w:jc w:val="right"/>
        <w:rPr>
          <w:bCs/>
        </w:rPr>
      </w:pPr>
      <w:r>
        <w:rPr>
          <w:bCs/>
        </w:rPr>
        <w:t>Poslovni broj: 40 Sp-42</w:t>
      </w:r>
      <w:r w:rsidR="00E143DB">
        <w:rPr>
          <w:bCs/>
        </w:rPr>
        <w:t>/</w:t>
      </w:r>
      <w:r w:rsidR="002A21FB">
        <w:rPr>
          <w:bCs/>
        </w:rPr>
        <w:t>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Petra Radmanović iz Zagreba, Furjanička 25, OIB: 33446223286, dana 23. rujna 2016.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E74E0F">
        <w:t xml:space="preserve">Dana </w:t>
      </w:r>
      <w:r w:rsidR="004F7CB8">
        <w:t>21. rujna</w:t>
      </w:r>
      <w:r w:rsidR="00E143DB">
        <w:t xml:space="preserve"> </w:t>
      </w:r>
      <w:r w:rsidR="002A21FB">
        <w:t xml:space="preserve">2016. potrošač </w:t>
      </w:r>
      <w:r w:rsidR="004F7CB8">
        <w:t xml:space="preserve">Petar Radmanović </w:t>
      </w:r>
      <w:r w:rsidR="00411347">
        <w:t>podnio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 xml:space="preserve">potrošača na adresi: Zagreb, </w:t>
      </w:r>
      <w:r w:rsidR="004F7CB8">
        <w:t>Furjanička 25.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4F7CB8">
        <w:rPr>
          <w:bCs/>
        </w:rPr>
        <w:t xml:space="preserve">23. rujna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4F7CB8">
        <w:t xml:space="preserve"> v. r.</w:t>
      </w:r>
      <w:r w:rsidR="00E143DB">
        <w:t xml:space="preserve"> </w:t>
      </w:r>
      <w:r w:rsidR="002A21FB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E143DB">
        <w:rPr>
          <w:bCs/>
        </w:rPr>
        <w:t>Potrošaču.</w:t>
      </w:r>
    </w:p>
    <w:p w:rsidRDefault="00871153" w:rsidP="00871153" w:rsidR="00871153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E143DB" w:rsidP="00871153" w:rsidR="00E143DB">
      <w:pPr>
        <w:pStyle w:val="Tijeloteksta"/>
      </w:pPr>
    </w:p>
    <w:p w:rsidRDefault="004F7CB8" w:rsidP="00871153" w:rsidR="00E143DB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</w:p>
    <w:p w:rsidRDefault="005A04AD" w:rsidP="00871153" w:rsidR="005A04AD">
      <w:pPr>
        <w:pStyle w:val="Tijeloteksta"/>
      </w:pPr>
    </w:p>
    <w:p w:rsidRDefault="004F7CB8" w:rsidP="00871153" w:rsidR="005A04AD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p w:rsidRDefault="005A04AD" w:rsidP="00871153" w:rsidR="005A04AD">
      <w:pPr>
        <w:pStyle w:val="Tijeloteksta"/>
      </w:pPr>
    </w:p>
    <w:p w:rsidRDefault="00871153" w:rsidP="00871153" w:rsidR="00871153">
      <w:pPr>
        <w:pStyle w:val="Tijeloteksta"/>
      </w:pPr>
      <w:r>
        <w:lastRenderedPageBreak/>
        <w:t>Rj.:</w:t>
      </w:r>
    </w:p>
    <w:p w:rsidRDefault="00871153" w:rsidP="00871153" w:rsidR="00871153">
      <w:pPr>
        <w:pStyle w:val="Tijeloteksta"/>
      </w:pPr>
      <w:r>
        <w:t>I/ rješenje nepravomoćno.</w:t>
      </w:r>
    </w:p>
    <w:p w:rsidRDefault="00514EC4" w:rsidP="00871153" w:rsidR="00871153">
      <w:pPr>
        <w:pStyle w:val="Tijeloteksta"/>
      </w:pPr>
      <w:r>
        <w:t xml:space="preserve">II/ DN-a, kao </w:t>
      </w:r>
      <w:r w:rsidR="002A21FB">
        <w:t>naprijed.</w:t>
      </w:r>
    </w:p>
    <w:p w:rsidRDefault="00514EC4" w:rsidP="00871153" w:rsidR="00514EC4">
      <w:pPr>
        <w:pStyle w:val="Tijeloteksta"/>
      </w:pPr>
      <w:r>
        <w:t xml:space="preserve">III/ kal. 30 dana. </w:t>
      </w:r>
    </w:p>
    <w:p w:rsidRDefault="00514EC4" w:rsidP="00871153" w:rsidR="00514EC4">
      <w:pPr>
        <w:pStyle w:val="Tijeloteksta"/>
      </w:pPr>
      <w:r>
        <w:t xml:space="preserve">U Zagrebu, </w:t>
      </w:r>
      <w:r w:rsidR="004F7CB8">
        <w:t>23. rujna</w:t>
      </w:r>
      <w:r w:rsidR="002A21FB">
        <w:t xml:space="preserve"> 2016.</w:t>
      </w:r>
    </w:p>
    <w:p w:rsidRDefault="004F7CB8" w:rsidP="00871153" w:rsidR="00514EC4">
      <w:pPr>
        <w:pStyle w:val="Tijeloteksta"/>
      </w:pPr>
      <w:r>
        <w:t xml:space="preserve">                           </w:t>
      </w:r>
      <w:r w:rsidR="00514EC4">
        <w:t xml:space="preserve">S u d a c : 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>
      <w:pPr>
        <w:pStyle w:val="Tijeloteksta"/>
        <w:rPr>
          <w:bCs/>
        </w:rPr>
      </w:pPr>
    </w:p>
    <w:p w:rsidRDefault="00896E51" w:rsidR="00896E51"/>
    <w:sectPr w:rsidSect="00871153" w:rsidR="00896E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3C6" w:rsidP="00871153" w:rsidR="00DB73C6">
      <w:r>
        <w:separator/>
      </w:r>
    </w:p>
  </w:endnote>
  <w:endnote w:id="0" w:type="continuationSeparator">
    <w:p w:rsidRDefault="00DB73C6" w:rsidP="00871153" w:rsidR="00DB7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3C6" w:rsidP="00871153" w:rsidR="00DB73C6">
      <w:r>
        <w:separator/>
      </w:r>
    </w:p>
  </w:footnote>
  <w:footnote w:id="0" w:type="continuationSeparator">
    <w:p w:rsidRDefault="00DB73C6" w:rsidP="00871153" w:rsidR="00DB73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4C9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>40 Sp-</w:t>
    </w:r>
    <w:r w:rsidR="005A04AD">
      <w:rPr>
        <w:bCs/>
      </w:rPr>
      <w:t>33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E0842"/>
    <w:rsid w:val="002A21FB"/>
    <w:rsid w:val="00411347"/>
    <w:rsid w:val="004B3529"/>
    <w:rsid w:val="004F7CB8"/>
    <w:rsid w:val="00514EC4"/>
    <w:rsid w:val="005A04AD"/>
    <w:rsid w:val="005D6298"/>
    <w:rsid w:val="005E64C9"/>
    <w:rsid w:val="006D7C84"/>
    <w:rsid w:val="00701D97"/>
    <w:rsid w:val="00706A94"/>
    <w:rsid w:val="00725F28"/>
    <w:rsid w:val="00871153"/>
    <w:rsid w:val="00896E51"/>
    <w:rsid w:val="00A66052"/>
    <w:rsid w:val="00DB73C6"/>
    <w:rsid w:val="00DF2B22"/>
    <w:rsid w:val="00E143DB"/>
    <w:rsid w:val="00E74E0F"/>
    <w:rsid w:val="00EF77A5"/>
    <w:rsid w:val="00F07AC7"/>
    <w:rsid w:val="00F4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6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Sp-42/2016</izvorni_sadrzaj>
    <derivirana_varijabla naziv="DomainObject.Predmet.OznakaBroj_1">Sp-42/2016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Petar Radmanović</izvorni_sadrzaj>
    <derivirana_varijabla naziv="DomainObject.Predmet.StrankaFormated_1">  Petar Radmanović</derivirana_varijabla>
  </DomainObject.Predmet.StrankaFormated>
  <DomainObject.Predmet.StrankaFormatedOIB>
    <izvorni_sadrzaj>  Petar Radmanović, OIB 33446223286</izvorni_sadrzaj>
    <derivirana_varijabla naziv="DomainObject.Predmet.StrankaFormatedOIB_1">  Petar Radmanović, OIB 33446223286</derivirana_varijabla>
  </DomainObject.Predmet.StrankaFormatedOIB>
  <DomainObject.Predmet.StrankaFormatedWithAdress>
    <izvorni_sadrzaj> Petar Radmanović, Furjanićka 25, 10000 Zagreb</izvorni_sadrzaj>
    <derivirana_varijabla naziv="DomainObject.Predmet.StrankaFormatedWithAdress_1"> Petar Radmanović, Furjanićka 25, 10000 Zagreb</derivirana_varijabla>
  </DomainObject.Predmet.StrankaFormatedWithAdress>
  <DomainObject.Predmet.StrankaFormatedWithAdressOIB>
    <izvorni_sadrzaj> Petar Radmanović, OIB 33446223286, Furjanićka 25, 10000 Zagreb</izvorni_sadrzaj>
    <derivirana_varijabla naziv="DomainObject.Predmet.StrankaFormatedWithAdressOIB_1"> Petar Radmanović, OIB 33446223286, Furjanićka 25, 10000 Zagreb</derivirana_varijabla>
  </DomainObject.Predmet.StrankaFormatedWithAdressOIB>
  <DomainObject.Predmet.StrankaWithAdress>
    <izvorni_sadrzaj>Petar Radmanović Furjanićka 25,10000 Zagreb</izvorni_sadrzaj>
    <derivirana_varijabla naziv="DomainObject.Predmet.StrankaWithAdress_1">Petar Radmanović Furjanićka 25,10000 Zagreb</derivirana_varijabla>
  </DomainObject.Predmet.StrankaWithAdress>
  <DomainObject.Predmet.StrankaWithAdressOIB>
    <izvorni_sadrzaj>Petar Radmanović, OIB 33446223286, Furjanićka 25,10000 Zagreb</izvorni_sadrzaj>
    <derivirana_varijabla naziv="DomainObject.Predmet.StrankaWithAdressOIB_1">Petar Radmanović, OIB 33446223286, Furjanićka 25,10000 Zagreb</derivirana_varijabla>
  </DomainObject.Predmet.StrankaWithAdressOIB>
  <DomainObject.Predmet.StrankaNazivFormated>
    <izvorni_sadrzaj>Petar Radmanović</izvorni_sadrzaj>
    <derivirana_varijabla naziv="DomainObject.Predmet.StrankaNazivFormated_1">Petar Radmanović</derivirana_varijabla>
  </DomainObject.Predmet.StrankaNazivFormated>
  <DomainObject.Predmet.StrankaNazivFormatedOIB>
    <izvorni_sadrzaj>Petar Radmanović, OIB 33446223286</izvorni_sadrzaj>
    <derivirana_varijabla naziv="DomainObject.Predmet.StrankaNazivFormatedOIB_1">Petar Radmanović, OIB 33446223286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Petar Radmanović</item>
    </izvorni_sadrzaj>
    <derivirana_varijabla naziv="DomainObject.Predmet.StrankaListFormated_1">
      <item>Petar Radmanović</item>
    </derivirana_varijabla>
  </DomainObject.Predmet.StrankaListFormated>
  <DomainObject.Predmet.StrankaListFormatedOIB>
    <izvorni_sadrzaj>
      <item>Petar Radmanović, OIB 33446223286</item>
    </izvorni_sadrzaj>
    <derivirana_varijabla naziv="DomainObject.Predmet.StrankaListFormatedOIB_1">
      <item>Petar Radmanović, OIB 33446223286</item>
    </derivirana_varijabla>
  </DomainObject.Predmet.StrankaListFormatedOIB>
  <DomainObject.Predmet.StrankaListFormatedWithAdress>
    <izvorni_sadrzaj>
      <item>Petar Radmanović, Furjanićka 25, 10000 Zagreb</item>
    </izvorni_sadrzaj>
    <derivirana_varijabla naziv="DomainObject.Predmet.StrankaListFormatedWithAdress_1">
      <item>Petar Radmanović, Furjanićka 25, 10000 Zagreb</item>
    </derivirana_varijabla>
  </DomainObject.Predmet.StrankaListFormatedWithAdress>
  <DomainObject.Predmet.StrankaListFormatedWithAdressOIB>
    <izvorni_sadrzaj>
      <item>Petar Radmanović, OIB 33446223286, Furjanićka 25, 10000 Zagreb</item>
    </izvorni_sadrzaj>
    <derivirana_varijabla naziv="DomainObject.Predmet.StrankaListFormatedWithAdressOIB_1">
      <item>Petar Radmanović, OIB 33446223286, Furjanićka 25, 10000 Zagreb</item>
    </derivirana_varijabla>
  </DomainObject.Predmet.StrankaListFormatedWithAdressOIB>
  <DomainObject.Predmet.StrankaListNazivFormated>
    <izvorni_sadrzaj>
      <item>Petar Radmanović</item>
    </izvorni_sadrzaj>
    <derivirana_varijabla naziv="DomainObject.Predmet.StrankaListNazivFormated_1">
      <item>Petar Radmanović</item>
    </derivirana_varijabla>
  </DomainObject.Predmet.StrankaListNazivFormated>
  <DomainObject.Predmet.StrankaListNazivFormatedOIB>
    <izvorni_sadrzaj>
      <item>Petar Radmanović, OIB 33446223286</item>
    </izvorni_sadrzaj>
    <derivirana_varijabla naziv="DomainObject.Predmet.StrankaListNazivFormatedOIB_1">
      <item>Petar Radmanović, OIB 33446223286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Petar Radmanović</izvorni_sadrzaj>
    <derivirana_varijabla naziv="DomainObject.Predmet.StrankaIDrugi_1">Petar Radmanović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Petar Radmanović, OIB 33446223286, Furjanićka 25, 10000 Zagreb</izvorni_sadrzaj>
    <derivirana_varijabla naziv="DomainObject.Predmet.StrankaIDrugiAdressOIB_1">Petar Radmanović, OIB 33446223286, Furjanićka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Petar Radmanović</item>
    </izvorni_sadrzaj>
    <derivirana_varijabla naziv="DomainObject.Predmet.SudioniciListNaziv_1">
      <item>Petar Radmanović</item>
    </derivirana_varijabla>
  </DomainObject.Predmet.SudioniciListNaziv>
  <DomainObject.Predmet.SudioniciListAdressOIB>
    <izvorni_sadrzaj>
      <item>Petar Radmanović, OIB 33446223286, Furjanićka 25,10000 Zagreb</item>
    </izvorni_sadrzaj>
    <derivirana_varijabla naziv="DomainObject.Predmet.SudioniciListAdressOIB_1">
      <item>Petar Radmanović, OIB 33446223286, Furjanićka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33446223286</item>
    </izvorni_sadrzaj>
    <derivirana_varijabla naziv="DomainObject.Predmet.SudioniciListNazivOIB_1">
      <item>, OIB 33446223286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1287</properties:Characters>
  <properties:Lines>79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2016-09-23T08:14:00Z</dcterms:created>
  <dc:creator>Veronika Kolačko</dc:creator>
  <cp:lastModifiedBy>Veronika Kolačko</cp:lastModifiedBy>
  <cp:lastPrinted>2016-09-23T08:13:00Z</cp:lastPrinted>
  <dcterms:modified xmlns:xsi="http://www.w3.org/2001/XMLSchema-instance" xsi:type="dcterms:W3CDTF">2016-09-23T09:47:00Z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