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cb16" w14:paraId="bc6cb16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3A4939" w:rsidRPr="005144AF">
        <w:rPr>
          <w:rFonts w:cs="Times New Roman" w:eastAsia="Times New Roman"/>
          <w:b/>
        </w:rPr>
        <w:t>St-</w:t>
      </w:r>
      <w:r w:rsidR="0099179C">
        <w:rPr>
          <w:rFonts w:cs="Times New Roman" w:eastAsia="Times New Roman"/>
          <w:b/>
        </w:rPr>
        <w:t>6295/16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</w:t>
      </w:r>
      <w:r w:rsidR="0099179C">
        <w:rPr>
          <w:rFonts w:cs="Times New Roman" w:eastAsia="Times New Roman"/>
          <w:b/>
        </w:rPr>
        <w:t>6295/16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99179C">
        <w:rPr>
          <w:b/>
          <w:bCs/>
        </w:rPr>
        <w:t>PLASTIKA</w:t>
      </w:r>
      <w:r w:rsidRPr="00BA2933">
        <w:rPr>
          <w:b/>
          <w:bCs/>
        </w:rPr>
        <w:t xml:space="preserve"> d.o.o – u stečaju, </w:t>
      </w:r>
    </w:p>
    <w:p w:rsidRDefault="0099179C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Badalićeva 7a</w:t>
      </w:r>
      <w:r w:rsidR="003A4939">
        <w:rPr>
          <w:b/>
          <w:bCs/>
        </w:rPr>
        <w:t>, Zagreb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 w:rsidRPr="003A4939">
      <w:pPr>
        <w:pStyle w:val="Standard"/>
        <w:tabs>
          <w:tab w:pos="4005" w:val="left"/>
        </w:tabs>
        <w:rPr>
          <w:b/>
          <w:bCs/>
        </w:rPr>
      </w:pPr>
      <w:r w:rsidRPr="003A4939">
        <w:rPr>
          <w:b/>
          <w:bCs/>
        </w:rPr>
        <w:t>OIB:</w:t>
      </w:r>
      <w:r w:rsidRPr="003A4939">
        <w:rPr>
          <w:rFonts w:cs="Times New Roman"/>
          <w:b/>
        </w:rPr>
        <w:t xml:space="preserve"> </w:t>
      </w:r>
      <w:r w:rsidR="0099179C">
        <w:rPr>
          <w:rFonts w:cs="Times New Roman" w:eastAsia="Times New Roman"/>
          <w:b/>
        </w:rPr>
        <w:t>95959969817</w:t>
      </w: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AC0FD2" w:rsidP="002E5DA9" w:rsidR="00B67016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C06FC1" w:rsidR="00C06FC1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C85453" w:rsidR="00C85453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67016" w:rsidR="00B6701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EB31E0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2E5DA9" w:rsidR="002E5DA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5DA9" w:rsidP="00472ECB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14114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72ECB" w:rsidR="00472ECB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72ECB" w:rsidR="00472ECB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72ECB" w:rsidR="00472ECB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85453" w:rsidR="00C8545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112C3" w:rsidR="002112C3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486"/>
        <w:gridCol w:w="1050"/>
      </w:tblGrid>
      <w:tr w:rsidTr="00E85165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6D172D" w:rsidP="006D172D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72D" w:rsidP="00244994" w:rsidR="000E169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72D" w:rsidP="000F2CAC" w:rsidR="002C020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Porezi, doprinosi i druga javna davanja</w:t>
            </w:r>
          </w:p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99179C" w:rsidP="00EC2F31" w:rsidR="006D172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Ovjereni izlist iz ISPU za konta 1732, ovršno Rješenje od 25.7.2016.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28BB" w:rsidP="00112A32" w:rsidR="002C020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ŽDO</w:t>
            </w:r>
          </w:p>
          <w:p w:rsidRDefault="00230A54" w:rsidP="00112A32" w:rsidR="00230A5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230A54" w:rsidP="00112A32" w:rsidR="00230A5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628BB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E85165" w:rsidR="002C0205" w:rsidRPr="00013A4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179C" w:rsidP="00244994" w:rsidR="002C0205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4.012,95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179C" w:rsidP="00112A32" w:rsidR="002C0205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4.012,95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30A54" w:rsidR="002C0205" w:rsidRPr="00230A5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82F6D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="00112A32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4828" w:rsidP="00E85165" w:rsidR="00D628B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Default="003126A5" w:rsidP="00E85165" w:rsidR="003126A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grada Vukovara 220</w:t>
            </w:r>
          </w:p>
          <w:p w:rsidRDefault="003126A5" w:rsidP="00E85165" w:rsidR="003126A5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6E3758" w:rsidR="00D628BB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isprava:</w:t>
            </w:r>
          </w:p>
          <w:p w:rsidRDefault="0099179C" w:rsidP="0099179C" w:rsidR="0099179C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Rješenja o ovrsi, Rješenja o obvezi</w:t>
            </w:r>
          </w:p>
          <w:p w:rsidRDefault="003126A5" w:rsidP="006E3758" w:rsidR="003126A5" w:rsidRPr="00A87074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A7230" w:rsidR="00244994" w:rsidRPr="00244994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99179C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179C" w:rsidP="002A7230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13.990,84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179C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13.990,84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50979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C50979" w:rsidR="00F92E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ZAGREB</w:t>
            </w:r>
          </w:p>
          <w:p w:rsidRDefault="003126A5" w:rsidP="00C50979" w:rsidR="003126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S. Radića 1</w:t>
            </w:r>
          </w:p>
          <w:p w:rsidRDefault="003126A5" w:rsidP="00C50979" w:rsidR="003126A5" w:rsidRPr="00F92E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C50979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61817894937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112A32" w:rsidR="003126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Komunalna naknada</w:t>
            </w:r>
          </w:p>
          <w:p w:rsidRDefault="003126A5" w:rsidP="003126A5" w:rsidR="003126A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isprava:</w:t>
            </w:r>
          </w:p>
          <w:p w:rsidRDefault="0099179C" w:rsidP="00112A32" w:rsidR="00F92E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ovrsi, Rješenja o obvezi</w:t>
            </w:r>
          </w:p>
          <w:p w:rsidRDefault="0099179C" w:rsidP="00112A32" w:rsidR="009917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99179C" w:rsidP="00112A32" w:rsidR="0099179C" w:rsidRP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Specifikacija tražbine, izvadak iz PK, kamatni list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0FD4" w:rsidP="008300E5" w:rsidR="00DD0FD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04575" w:rsidP="00185B8D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5B8D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43.433,22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5B8D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43.433,22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DD0FD4" w:rsidR="00604575" w:rsidRPr="00DD0FD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7EA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5B8D" w:rsidP="00E85165" w:rsidR="003126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STAMBENE ZGRADE u Zagrebu, Huga Badalića 7a, koje zastupa GSKG d.o.o.</w:t>
            </w:r>
          </w:p>
          <w:p w:rsidRDefault="00185B8D" w:rsidP="00E85165" w:rsidR="00185B8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Default="00185B8D" w:rsidP="00E85165" w:rsidR="00185B8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5B8D" w:rsidP="00317F3F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5B8D" w:rsidP="00BA3E93" w:rsidR="00185B8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Doprinosi za zajedničku pričuvu</w:t>
            </w:r>
          </w:p>
          <w:p w:rsidRDefault="00863335" w:rsidP="00BA3E93" w:rsidR="008633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185B8D" w:rsidP="00BA3E93" w:rsidR="008633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Default="00BA3E93" w:rsidP="00BA3E93" w:rsidR="00BA3E9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863335" w:rsidP="00185B8D" w:rsidR="00E117E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Izvadak iz </w:t>
            </w:r>
            <w:r w:rsidR="00185B8D">
              <w:rPr>
                <w:rFonts w:cs="Times New Roman"/>
                <w:bCs/>
                <w:sz w:val="22"/>
                <w:szCs w:val="22"/>
              </w:rPr>
              <w:t>PK</w:t>
            </w:r>
            <w:r>
              <w:rPr>
                <w:rFonts w:cs="Times New Roman"/>
                <w:bCs/>
                <w:sz w:val="22"/>
                <w:szCs w:val="22"/>
              </w:rPr>
              <w:t>,</w:t>
            </w:r>
            <w:r w:rsidR="00185B8D">
              <w:rPr>
                <w:rFonts w:cs="Times New Roman"/>
                <w:bCs/>
                <w:sz w:val="22"/>
                <w:szCs w:val="22"/>
              </w:rPr>
              <w:t xml:space="preserve"> obračun kamata, Ugovor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428F9" w:rsidP="00BD742A" w:rsidR="004428F9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E85165" w:rsidR="00112A32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5B8D" w:rsidP="00112A32" w:rsidR="00112A32" w:rsidRPr="00953F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GSKG d.o.o.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63335" w:rsidP="00E117EA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5B8D" w:rsidP="00E124BD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65.995,09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5B8D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65.995,09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F86EF2" w:rsidR="00112A32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5B8D" w:rsidP="00185B8D" w:rsidR="00185B8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 ELEKTRA d.o.o.</w:t>
            </w:r>
            <w:r w:rsidR="00221FAE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:rsidRDefault="00185B8D" w:rsidP="00185B8D" w:rsidR="00221FA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Ulica grada Vukovara 37</w:t>
            </w:r>
          </w:p>
          <w:p w:rsidRDefault="00221FAE" w:rsidP="002A6680" w:rsidR="00221FAE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85B8D" w:rsidP="00112A32" w:rsidR="002A6680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43965974818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530E" w:rsidP="0057530E" w:rsid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185B8D" w:rsidP="002A6680" w:rsidR="002A6680" w:rsidRP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Računi, kartica analitičkog knjigovodstva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1FAE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57530E" w:rsidR="002A6680" w:rsidRPr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85B8D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22,44</w:t>
            </w: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1FAE" w:rsidP="00185B8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  <w:r w:rsidR="00185B8D">
              <w:rPr>
                <w:rFonts w:cs="Times New Roman"/>
                <w:b/>
                <w:bCs/>
                <w:sz w:val="22"/>
                <w:szCs w:val="22"/>
              </w:rPr>
              <w:t>121,91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5D5A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1.121,91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5D5A" w:rsidP="004C00F2" w:rsid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VODOOPSKRBA I ODVODNJA d.o.o.</w:t>
            </w:r>
          </w:p>
          <w:p w:rsidRDefault="00365D5A" w:rsidP="004C00F2" w:rsidR="00221FA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Folnegovićeva 1</w:t>
            </w:r>
          </w:p>
          <w:p w:rsidRDefault="00221FAE" w:rsidP="004C00F2" w:rsidR="00221FAE" w:rsidRP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5D5A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83416546499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5D5A" w:rsidP="00D628BB" w:rsidR="00221FA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365D5A" w:rsidP="00D628BB" w:rsidR="00365D5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Default="0057530E" w:rsidP="00D628BB" w:rsid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CD3966" w:rsidP="00365D5A" w:rsidR="0057530E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Izvadak </w:t>
            </w:r>
            <w:r w:rsidR="00365D5A">
              <w:rPr>
                <w:rFonts w:cs="Times New Roman"/>
                <w:bCs/>
                <w:sz w:val="22"/>
                <w:szCs w:val="22"/>
              </w:rPr>
              <w:t>otvorenih stavki, računi, obračuni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D11A36" w:rsidR="002A6680" w:rsidRPr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65D5A" w:rsidP="0057530E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2A6680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5D5A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27.579,91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5D5A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27.579,91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F233B1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5D5A" w:rsidP="00E25A3E" w:rsidR="004067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REPUBLIKA HRVATSKA, zastupana po ŽDO-u u Zagrebu</w:t>
            </w:r>
          </w:p>
          <w:p w:rsidRDefault="00365D5A" w:rsidP="00E25A3E" w:rsidR="00365D5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41</w:t>
            </w:r>
          </w:p>
          <w:p w:rsidRDefault="00365D5A" w:rsidP="00E25A3E" w:rsidR="00365D5A" w:rsidRP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5D5A" w:rsidP="00112A32" w:rsidR="00F233B1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52634238587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5A3E" w:rsidP="00E25A3E" w:rsidR="004067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365D5A" w:rsidP="00E25A3E" w:rsidR="00E25A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osiguranju</w:t>
            </w:r>
          </w:p>
          <w:p w:rsidRDefault="00365D5A" w:rsidP="00E25A3E" w:rsidR="00365D5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365D5A" w:rsidP="00E25A3E" w:rsidR="00365D5A" w:rsidRPr="004D12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0C9F" w:rsidP="00E85165" w:rsidR="00DB0C9F" w:rsidRPr="00DB0C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20470A" w:rsidR="00F233B1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65D5A" w:rsidP="00112A32" w:rsidR="00F233B1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E85165" w:rsidR="00F233B1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F233B1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5D5A" w:rsidP="00E124BD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1.333,41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65D5A" w:rsidP="00112A32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1.333,41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F86EF2" w:rsidR="00F233B1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277D1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157.467,33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277D1" w:rsidP="00760337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157.467,33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277D1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E91FF1" w:rsidP="00C0769E" w:rsidR="00E91FF1">
      <w:pPr>
        <w:pStyle w:val="TableContents"/>
        <w:rPr>
          <w:rFonts w:cs="Times New Roman"/>
          <w:bCs/>
          <w:sz w:val="22"/>
          <w:szCs w:val="22"/>
        </w:rPr>
      </w:pPr>
    </w:p>
    <w:p w:rsidRDefault="00F17588" w:rsidP="00F17588" w:rsidR="00F17588">
      <w:pPr>
        <w:jc w:val="center"/>
        <w:rPr>
          <w:b/>
        </w:rPr>
      </w:pPr>
      <w:r>
        <w:rPr>
          <w:b/>
        </w:rPr>
        <w:t xml:space="preserve">II.  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F17588" w:rsidP="00F17588" w:rsidR="00F17588" w:rsidRPr="003726DD">
      <w:pPr>
        <w:jc w:val="center"/>
        <w:rPr>
          <w:b/>
        </w:rPr>
      </w:pPr>
    </w:p>
    <w:p w:rsidRDefault="00F17588" w:rsidP="00F17588" w:rsidR="00F17588" w:rsidRPr="00EC155B">
      <w:pPr>
        <w:jc w:val="center"/>
      </w:pPr>
    </w:p>
    <w:tbl>
      <w:tblPr>
        <w:tblW w:type="dxa" w:w="15119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693"/>
        <w:gridCol w:w="3969"/>
        <w:gridCol w:w="2268"/>
        <w:gridCol w:w="1559"/>
      </w:tblGrid>
      <w:tr w:rsidTr="00620F89" w:rsidR="00F1758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Ime i prezime /  tvrtka ili naziv razlučnog vjerovnika i adresa/sjedište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Pravnu osnovu tražbine osigurane razlučnim pravom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Dio imovine na koji se odnosi razlučno pravo/ javna knjiga u koju je razlučno pravo upisano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17588" w:rsidP="00620F89" w:rsidR="00F17588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Tr="00620F89" w:rsidR="00F1758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REPUBLIKA HRVATSKA</w:t>
            </w:r>
            <w:r w:rsidRPr="00244994">
              <w:rPr>
                <w:sz w:val="22"/>
                <w:szCs w:val="22"/>
              </w:rPr>
              <w:t xml:space="preserve"> 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52634238587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604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Rješenje o osiguranju br. Ovr-26/15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F17588" w:rsidR="00F17588" w:rsidRPr="00C00E8E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Nekretnina koja je upisana u Općinskom građanskom sudu u Zagrebu, Zemljišnokjnižni odjel Zagreb, zk.ul.br. 5128, zk.č.br. 5025/1, STAMBENA ZGRADA U BADALIĆEVOJ UL. BR. 7 A površine 690,6 čhv, 2484 m2, i to: 6. suvlasnički dio s neodređenim omjerom ETAŽNO VLASNIŠTVO (E-6), 1. Tri prostorije u prizemlju ulične zgrade u Badalićevoj br. 7A, u površini od 73.94</w:t>
            </w:r>
            <w:r w:rsidR="00E91FF1">
              <w:rPr>
                <w:rFonts w:cs="Times New Roman"/>
                <w:bCs/>
                <w:sz w:val="22"/>
                <w:szCs w:val="22"/>
              </w:rPr>
              <w:t xml:space="preserve"> m2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F17588" w:rsidP="00620F89" w:rsidR="00F1758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17588" w:rsidP="00620F89" w:rsidR="00F1758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17588" w:rsidP="00E91FF1" w:rsidR="00F1758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620F89" w:rsidR="00F1758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8E51C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FF1" w:rsidP="00620F89" w:rsidR="00F17588" w:rsidRPr="00A271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8.282,77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17588" w:rsidP="00620F89" w:rsidR="00F17588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620F89" w:rsidR="00F1758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 w:rsidRPr="008E51C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SVEUKUPNO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588" w:rsidP="00620F89" w:rsidR="00F17588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FF1" w:rsidP="00620F89" w:rsidR="00F17588" w:rsidRPr="00A271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8.282,77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17588" w:rsidP="00620F89" w:rsidR="00F1758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F17588" w:rsidP="00F17588" w:rsidR="00F17588">
      <w:pPr>
        <w:rPr>
          <w:rFonts w:cs="Times New Roman"/>
          <w:bCs/>
          <w:sz w:val="22"/>
          <w:szCs w:val="22"/>
        </w:rPr>
      </w:pPr>
    </w:p>
    <w:p w:rsidRDefault="001277D1" w:rsidP="009A5D24" w:rsidR="001277D1">
      <w:pPr>
        <w:rPr>
          <w:rFonts w:cs="Times New Roman"/>
          <w:bCs/>
          <w:sz w:val="22"/>
          <w:szCs w:val="22"/>
        </w:rPr>
      </w:pPr>
    </w:p>
    <w:p w:rsidRDefault="00AA7733" w:rsidP="00AA7733" w:rsidR="00AA7733">
      <w:pPr>
        <w:jc w:val="center"/>
        <w:rPr>
          <w:b/>
        </w:rPr>
      </w:pPr>
    </w:p>
    <w:p w:rsidRDefault="00AA7733" w:rsidP="00AA7733" w:rsidR="00AA7733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AA7733" w:rsidP="00AA7733" w:rsidR="00AA7733">
      <w:pPr>
        <w:jc w:val="center"/>
      </w:pPr>
    </w:p>
    <w:p w:rsidRDefault="00AA7733" w:rsidP="00AA7733" w:rsidR="00AA7733" w:rsidRPr="001D7793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325"/>
        <w:gridCol w:w="3573"/>
        <w:gridCol w:w="2658"/>
        <w:gridCol w:w="2829"/>
        <w:gridCol w:w="2089"/>
        <w:gridCol w:w="2089"/>
      </w:tblGrid>
      <w:tr w:rsidTr="00620F89" w:rsidR="00AA7733" w:rsidRPr="007B4027">
        <w:trPr>
          <w:jc w:val="center"/>
        </w:trPr>
        <w:tc>
          <w:tcPr>
            <w:tcW w:type="pct" w:w="747"/>
            <w:vAlign w:val="center"/>
          </w:tcPr>
          <w:p w:rsidRDefault="00AA7733" w:rsidP="00620F89" w:rsidR="00AA7733" w:rsidRPr="00AA7733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A7733">
              <w:rPr>
                <w:rFonts w:hAnsi="Times New Roman" w:ascii="Times New Roman"/>
                <w:b/>
                <w:sz w:val="24"/>
                <w:szCs w:val="24"/>
              </w:rPr>
              <w:t xml:space="preserve">Redni broj </w:t>
            </w:r>
          </w:p>
          <w:p w:rsidRDefault="00AA7733" w:rsidP="00620F89" w:rsidR="00AA7733" w:rsidRPr="00AA7733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AA7733" w:rsidP="00620F89" w:rsidR="00AA7733" w:rsidRPr="00AA7733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A7733">
              <w:rPr>
                <w:rFonts w:hAnsi="Times New Roman" w:ascii="Times New Roman"/>
                <w:b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AA7733" w:rsidP="00620F89" w:rsidR="00AA7733" w:rsidRPr="00AA7733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A7733">
              <w:rPr>
                <w:rFonts w:hAnsi="Times New Roman" w:ascii="Times New Roman"/>
                <w:b/>
                <w:sz w:val="24"/>
                <w:szCs w:val="24"/>
              </w:rPr>
              <w:t>OIB razlučnog vjero</w:t>
            </w:r>
            <w:r w:rsidRPr="00AA7733">
              <w:rPr>
                <w:rFonts w:hAnsi="Times New Roman" w:ascii="Times New Roman"/>
                <w:b/>
                <w:sz w:val="24"/>
                <w:szCs w:val="24"/>
              </w:rPr>
              <w:t>v</w:t>
            </w:r>
            <w:r w:rsidRPr="00AA7733">
              <w:rPr>
                <w:rFonts w:hAnsi="Times New Roman" w:ascii="Times New Roman"/>
                <w:b/>
                <w:sz w:val="24"/>
                <w:szCs w:val="24"/>
              </w:rPr>
              <w:t xml:space="preserve">nika </w:t>
            </w:r>
          </w:p>
        </w:tc>
        <w:tc>
          <w:tcPr>
            <w:tcW w:type="pct" w:w="909"/>
            <w:vAlign w:val="center"/>
          </w:tcPr>
          <w:p w:rsidRDefault="00AA7733" w:rsidP="00620F89" w:rsidR="00AA7733" w:rsidRPr="00AA7733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A7733">
              <w:rPr>
                <w:rFonts w:hAnsi="Times New Roman" w:ascii="Times New Roman"/>
                <w:b/>
                <w:sz w:val="24"/>
                <w:szCs w:val="24"/>
              </w:rPr>
              <w:t>Adresa / sjedište razlu</w:t>
            </w:r>
            <w:r w:rsidRPr="00AA7733">
              <w:rPr>
                <w:rFonts w:hAnsi="Times New Roman" w:ascii="Times New Roman"/>
                <w:b/>
                <w:sz w:val="24"/>
                <w:szCs w:val="24"/>
              </w:rPr>
              <w:t>č</w:t>
            </w:r>
            <w:r w:rsidRPr="00AA7733">
              <w:rPr>
                <w:rFonts w:hAnsi="Times New Roman" w:ascii="Times New Roman"/>
                <w:b/>
                <w:sz w:val="24"/>
                <w:szCs w:val="24"/>
              </w:rPr>
              <w:t>nog vjerovnika</w:t>
            </w:r>
          </w:p>
        </w:tc>
        <w:tc>
          <w:tcPr>
            <w:tcW w:type="pct" w:w="671"/>
            <w:vAlign w:val="center"/>
          </w:tcPr>
          <w:p w:rsidRDefault="00AA7733" w:rsidP="00620F89" w:rsidR="00AA7733" w:rsidRPr="00AA7733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A7733">
              <w:rPr>
                <w:rFonts w:hAnsi="Times New Roman" w:ascii="Times New Roman"/>
                <w:b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AA7733" w:rsidP="00620F89" w:rsidR="00AA7733" w:rsidRPr="00AA7733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A7733">
              <w:rPr>
                <w:rFonts w:hAnsi="Times New Roman" w:ascii="Times New Roman"/>
                <w:b/>
                <w:sz w:val="24"/>
                <w:szCs w:val="24"/>
              </w:rPr>
              <w:t>Predmet izlučnog prava</w:t>
            </w:r>
          </w:p>
        </w:tc>
      </w:tr>
      <w:tr w:rsidTr="00620F89" w:rsidR="00AA7733" w:rsidRPr="007B4027">
        <w:trPr>
          <w:jc w:val="center"/>
        </w:trPr>
        <w:tc>
          <w:tcPr>
            <w:tcW w:type="pct" w:w="747"/>
          </w:tcPr>
          <w:p w:rsidRDefault="00AA7733" w:rsidP="00620F89" w:rsidR="00AA773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A7733" w:rsidP="00620F89" w:rsidR="00AA773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AA7733" w:rsidP="00620F89" w:rsidR="00AA773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AA7733" w:rsidP="00620F89" w:rsidR="00AA773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AA7733" w:rsidP="00620F89" w:rsidR="00AA773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A7733" w:rsidP="00620F89" w:rsidR="00AA773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AA7733" w:rsidP="00620F89" w:rsidR="00AA7733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A7733" w:rsidP="00AA7733" w:rsidR="00AA7733" w:rsidRPr="00655B39">
      <w:pPr>
        <w:jc w:val="center"/>
      </w:pPr>
    </w:p>
    <w:p w:rsidRDefault="001277D1" w:rsidP="009A5D24" w:rsidR="001277D1">
      <w:pPr>
        <w:rPr>
          <w:rFonts w:cs="Times New Roman"/>
          <w:bCs/>
          <w:sz w:val="22"/>
          <w:szCs w:val="22"/>
        </w:rPr>
      </w:pPr>
    </w:p>
    <w:p w:rsidRDefault="00AA7733" w:rsidP="009A5D24" w:rsidR="00AA7733">
      <w:pPr>
        <w:rPr>
          <w:rFonts w:cs="Times New Roman"/>
          <w:bCs/>
          <w:sz w:val="22"/>
          <w:szCs w:val="22"/>
        </w:rPr>
      </w:pPr>
    </w:p>
    <w:p w:rsidRDefault="00AA7733" w:rsidP="009A5D24" w:rsidR="00AA7733">
      <w:pPr>
        <w:rPr>
          <w:rFonts w:cs="Times New Roman"/>
          <w:bCs/>
          <w:sz w:val="22"/>
          <w:szCs w:val="22"/>
        </w:rPr>
      </w:pPr>
    </w:p>
    <w:p w:rsidRDefault="00A76DEB" w:rsidP="009A5D24" w:rsidR="00AE5653">
      <w:pPr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>U Zagrebu, 2</w:t>
      </w:r>
      <w:r w:rsidR="00AA7733">
        <w:rPr>
          <w:rFonts w:cs="Times New Roman"/>
          <w:bCs/>
          <w:sz w:val="22"/>
          <w:szCs w:val="22"/>
        </w:rPr>
        <w:t>4</w:t>
      </w:r>
      <w:r>
        <w:rPr>
          <w:rFonts w:cs="Times New Roman"/>
          <w:bCs/>
          <w:sz w:val="22"/>
          <w:szCs w:val="22"/>
        </w:rPr>
        <w:t xml:space="preserve">. </w:t>
      </w:r>
      <w:r w:rsidR="00AA7733">
        <w:rPr>
          <w:rFonts w:cs="Times New Roman"/>
          <w:bCs/>
          <w:sz w:val="22"/>
          <w:szCs w:val="22"/>
        </w:rPr>
        <w:t>listopada</w:t>
      </w:r>
      <w:r>
        <w:rPr>
          <w:rFonts w:cs="Times New Roman"/>
          <w:bCs/>
          <w:sz w:val="22"/>
          <w:szCs w:val="22"/>
        </w:rPr>
        <w:t xml:space="preserve"> 2018. g.</w:t>
      </w:r>
    </w:p>
    <w:p w:rsidRDefault="00AA7733" w:rsidP="009A5D24" w:rsidR="00AA7733">
      <w:pPr>
        <w:rPr>
          <w:rFonts w:cs="Times New Roman"/>
          <w:bCs/>
          <w:sz w:val="22"/>
          <w:szCs w:val="22"/>
        </w:rPr>
      </w:pPr>
    </w:p>
    <w:p w:rsidRDefault="00AA7733" w:rsidP="009A5D24" w:rsidR="00AA7733">
      <w:pPr>
        <w:rPr>
          <w:rFonts w:cs="Times New Roman"/>
          <w:bCs/>
          <w:sz w:val="22"/>
          <w:szCs w:val="22"/>
        </w:rPr>
      </w:pPr>
    </w:p>
    <w:p w:rsidRDefault="00AE5653" w:rsidP="009A5D24" w:rsidR="00AE5653" w:rsidRPr="00A87074">
      <w:pPr>
        <w:rPr>
          <w:rFonts w:cs="Times New Roman"/>
          <w:bCs/>
          <w:sz w:val="22"/>
          <w:szCs w:val="22"/>
        </w:rPr>
      </w:pP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</w:t>
      </w:r>
      <w:r w:rsidR="00A76DEB">
        <w:rPr>
          <w:rFonts w:cs="Times New Roman"/>
          <w:sz w:val="22"/>
          <w:szCs w:val="22"/>
        </w:rPr>
        <w:t xml:space="preserve">        Marko Marić</w:t>
      </w:r>
    </w:p>
    <w:sectPr w:rsidSect="00350E6E" w:rsidR="00464E49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49B" w:rsidR="001A349B">
      <w:r>
        <w:separator/>
      </w:r>
    </w:p>
  </w:endnote>
  <w:endnote w:id="0" w:type="continuationSeparator">
    <w:p w:rsidRDefault="001A349B" w:rsidR="001A3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49B" w:rsidR="001A349B">
      <w:r>
        <w:rPr>
          <w:color w:val="000000"/>
        </w:rPr>
        <w:separator/>
      </w:r>
    </w:p>
  </w:footnote>
  <w:footnote w:id="0" w:type="continuationSeparator">
    <w:p w:rsidRDefault="001A349B" w:rsidR="001A3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58054EE"/>
    <w:multiLevelType w:val="hybridMultilevel"/>
    <w:tmpl w:val="6D749B32"/>
    <w:lvl w:tplc="8A1C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3B73"/>
    <w:rsid w:val="0001511B"/>
    <w:rsid w:val="00015FD1"/>
    <w:rsid w:val="00020A50"/>
    <w:rsid w:val="00030B5E"/>
    <w:rsid w:val="0003295E"/>
    <w:rsid w:val="00042C81"/>
    <w:rsid w:val="00043E19"/>
    <w:rsid w:val="000551B0"/>
    <w:rsid w:val="00057967"/>
    <w:rsid w:val="00062A3E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25B4"/>
    <w:rsid w:val="000A72D5"/>
    <w:rsid w:val="000B1897"/>
    <w:rsid w:val="000B56E0"/>
    <w:rsid w:val="000B6A5E"/>
    <w:rsid w:val="000C05EA"/>
    <w:rsid w:val="000C55FB"/>
    <w:rsid w:val="000C59BF"/>
    <w:rsid w:val="000D0C40"/>
    <w:rsid w:val="000D4F7F"/>
    <w:rsid w:val="000D6B6A"/>
    <w:rsid w:val="000E169D"/>
    <w:rsid w:val="000E1FBF"/>
    <w:rsid w:val="000E2855"/>
    <w:rsid w:val="000F04F7"/>
    <w:rsid w:val="000F1758"/>
    <w:rsid w:val="000F2847"/>
    <w:rsid w:val="000F2CAC"/>
    <w:rsid w:val="0010062A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277D1"/>
    <w:rsid w:val="00134018"/>
    <w:rsid w:val="00134B8D"/>
    <w:rsid w:val="00141147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023B"/>
    <w:rsid w:val="0017209C"/>
    <w:rsid w:val="00177A3E"/>
    <w:rsid w:val="00180FCF"/>
    <w:rsid w:val="0018232B"/>
    <w:rsid w:val="001845A1"/>
    <w:rsid w:val="00185B8D"/>
    <w:rsid w:val="00190BF5"/>
    <w:rsid w:val="0019190E"/>
    <w:rsid w:val="00194403"/>
    <w:rsid w:val="001A03A6"/>
    <w:rsid w:val="001A1BAA"/>
    <w:rsid w:val="001A349B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E7DD4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470A"/>
    <w:rsid w:val="002062FC"/>
    <w:rsid w:val="002112C3"/>
    <w:rsid w:val="0021554E"/>
    <w:rsid w:val="0021660C"/>
    <w:rsid w:val="002205D4"/>
    <w:rsid w:val="00221FAE"/>
    <w:rsid w:val="00222B6E"/>
    <w:rsid w:val="0022330D"/>
    <w:rsid w:val="002269A2"/>
    <w:rsid w:val="00226A8E"/>
    <w:rsid w:val="00227007"/>
    <w:rsid w:val="002279F6"/>
    <w:rsid w:val="00230A54"/>
    <w:rsid w:val="0023141C"/>
    <w:rsid w:val="002323E4"/>
    <w:rsid w:val="00235112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4DAA"/>
    <w:rsid w:val="00255F9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3E58"/>
    <w:rsid w:val="00295C51"/>
    <w:rsid w:val="002A3F86"/>
    <w:rsid w:val="002A513E"/>
    <w:rsid w:val="002A5195"/>
    <w:rsid w:val="002A5652"/>
    <w:rsid w:val="002A6680"/>
    <w:rsid w:val="002A7230"/>
    <w:rsid w:val="002A7442"/>
    <w:rsid w:val="002A7476"/>
    <w:rsid w:val="002B1738"/>
    <w:rsid w:val="002B598F"/>
    <w:rsid w:val="002B66A4"/>
    <w:rsid w:val="002B7A09"/>
    <w:rsid w:val="002B7B25"/>
    <w:rsid w:val="002C0205"/>
    <w:rsid w:val="002C0907"/>
    <w:rsid w:val="002C1016"/>
    <w:rsid w:val="002C1752"/>
    <w:rsid w:val="002C7F3A"/>
    <w:rsid w:val="002E1114"/>
    <w:rsid w:val="002E48A6"/>
    <w:rsid w:val="002E5734"/>
    <w:rsid w:val="002E5DA9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26A5"/>
    <w:rsid w:val="00313EA6"/>
    <w:rsid w:val="003166E0"/>
    <w:rsid w:val="00317962"/>
    <w:rsid w:val="00317F3F"/>
    <w:rsid w:val="0032144C"/>
    <w:rsid w:val="0032383D"/>
    <w:rsid w:val="00323A99"/>
    <w:rsid w:val="00325418"/>
    <w:rsid w:val="00325C97"/>
    <w:rsid w:val="00332B1C"/>
    <w:rsid w:val="00341912"/>
    <w:rsid w:val="00342EC5"/>
    <w:rsid w:val="00344C18"/>
    <w:rsid w:val="00350E6E"/>
    <w:rsid w:val="00354CA4"/>
    <w:rsid w:val="00364631"/>
    <w:rsid w:val="00365D5A"/>
    <w:rsid w:val="00365F9A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4560"/>
    <w:rsid w:val="0038643D"/>
    <w:rsid w:val="0038674A"/>
    <w:rsid w:val="00390450"/>
    <w:rsid w:val="00391195"/>
    <w:rsid w:val="00396620"/>
    <w:rsid w:val="00396B11"/>
    <w:rsid w:val="00396DAF"/>
    <w:rsid w:val="003A008D"/>
    <w:rsid w:val="003A2FE7"/>
    <w:rsid w:val="003A4939"/>
    <w:rsid w:val="003A576C"/>
    <w:rsid w:val="003A7362"/>
    <w:rsid w:val="003A7B83"/>
    <w:rsid w:val="003B0AB6"/>
    <w:rsid w:val="003B660E"/>
    <w:rsid w:val="003B71EB"/>
    <w:rsid w:val="003C2252"/>
    <w:rsid w:val="003C374A"/>
    <w:rsid w:val="003C54C9"/>
    <w:rsid w:val="003C6A84"/>
    <w:rsid w:val="003C7D7A"/>
    <w:rsid w:val="003C7D9A"/>
    <w:rsid w:val="003C7EB7"/>
    <w:rsid w:val="003D24F2"/>
    <w:rsid w:val="003D3470"/>
    <w:rsid w:val="003D3F73"/>
    <w:rsid w:val="003D45BD"/>
    <w:rsid w:val="003D4BCE"/>
    <w:rsid w:val="003D56D2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5"/>
    <w:rsid w:val="0040673F"/>
    <w:rsid w:val="00413261"/>
    <w:rsid w:val="004142D1"/>
    <w:rsid w:val="00417296"/>
    <w:rsid w:val="0041745B"/>
    <w:rsid w:val="0042093F"/>
    <w:rsid w:val="004230C0"/>
    <w:rsid w:val="00424527"/>
    <w:rsid w:val="00425BD5"/>
    <w:rsid w:val="0043054F"/>
    <w:rsid w:val="004311FC"/>
    <w:rsid w:val="004356E6"/>
    <w:rsid w:val="00436214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2ECB"/>
    <w:rsid w:val="004743BE"/>
    <w:rsid w:val="00482DC0"/>
    <w:rsid w:val="00483774"/>
    <w:rsid w:val="00484A51"/>
    <w:rsid w:val="00485847"/>
    <w:rsid w:val="004900D7"/>
    <w:rsid w:val="00490B23"/>
    <w:rsid w:val="0049116F"/>
    <w:rsid w:val="00494970"/>
    <w:rsid w:val="00497125"/>
    <w:rsid w:val="0049744C"/>
    <w:rsid w:val="0049778D"/>
    <w:rsid w:val="00497C0E"/>
    <w:rsid w:val="004A3D86"/>
    <w:rsid w:val="004A4E89"/>
    <w:rsid w:val="004B31FA"/>
    <w:rsid w:val="004B49F4"/>
    <w:rsid w:val="004B6381"/>
    <w:rsid w:val="004B64C7"/>
    <w:rsid w:val="004C00F2"/>
    <w:rsid w:val="004C31CD"/>
    <w:rsid w:val="004C53CA"/>
    <w:rsid w:val="004C7B9B"/>
    <w:rsid w:val="004D125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4EC7"/>
    <w:rsid w:val="005321B3"/>
    <w:rsid w:val="0053297D"/>
    <w:rsid w:val="00532E1D"/>
    <w:rsid w:val="005337C1"/>
    <w:rsid w:val="0053573F"/>
    <w:rsid w:val="00536874"/>
    <w:rsid w:val="00536CC8"/>
    <w:rsid w:val="00536DCB"/>
    <w:rsid w:val="00537A22"/>
    <w:rsid w:val="005400B9"/>
    <w:rsid w:val="00541072"/>
    <w:rsid w:val="005466C1"/>
    <w:rsid w:val="00556096"/>
    <w:rsid w:val="005565BB"/>
    <w:rsid w:val="005575B4"/>
    <w:rsid w:val="005603F1"/>
    <w:rsid w:val="005641BC"/>
    <w:rsid w:val="00565442"/>
    <w:rsid w:val="00565E5D"/>
    <w:rsid w:val="00567C39"/>
    <w:rsid w:val="00567D3F"/>
    <w:rsid w:val="00572258"/>
    <w:rsid w:val="00572FAE"/>
    <w:rsid w:val="005733A6"/>
    <w:rsid w:val="00573A90"/>
    <w:rsid w:val="0057530E"/>
    <w:rsid w:val="00576359"/>
    <w:rsid w:val="00577715"/>
    <w:rsid w:val="00581584"/>
    <w:rsid w:val="005823E4"/>
    <w:rsid w:val="00584673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2AAC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445"/>
    <w:rsid w:val="00601336"/>
    <w:rsid w:val="00604575"/>
    <w:rsid w:val="006075A7"/>
    <w:rsid w:val="00612FBE"/>
    <w:rsid w:val="00615F3F"/>
    <w:rsid w:val="006170C3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A55"/>
    <w:rsid w:val="00651DA8"/>
    <w:rsid w:val="00654DBB"/>
    <w:rsid w:val="00660C7D"/>
    <w:rsid w:val="00661E6D"/>
    <w:rsid w:val="00663A3C"/>
    <w:rsid w:val="006703DC"/>
    <w:rsid w:val="00670F61"/>
    <w:rsid w:val="00671905"/>
    <w:rsid w:val="00676282"/>
    <w:rsid w:val="0067709F"/>
    <w:rsid w:val="0068008F"/>
    <w:rsid w:val="00681234"/>
    <w:rsid w:val="00681BA6"/>
    <w:rsid w:val="00682354"/>
    <w:rsid w:val="00682915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38DE"/>
    <w:rsid w:val="006B7A78"/>
    <w:rsid w:val="006C0F5F"/>
    <w:rsid w:val="006C1FB4"/>
    <w:rsid w:val="006C63FC"/>
    <w:rsid w:val="006D006F"/>
    <w:rsid w:val="006D0AB5"/>
    <w:rsid w:val="006D172D"/>
    <w:rsid w:val="006D5286"/>
    <w:rsid w:val="006D5B85"/>
    <w:rsid w:val="006D7E0A"/>
    <w:rsid w:val="006E04BE"/>
    <w:rsid w:val="006E310F"/>
    <w:rsid w:val="006E3367"/>
    <w:rsid w:val="006E3758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43AF"/>
    <w:rsid w:val="00725A7B"/>
    <w:rsid w:val="00726890"/>
    <w:rsid w:val="00726E8A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0337"/>
    <w:rsid w:val="0076267E"/>
    <w:rsid w:val="007670B2"/>
    <w:rsid w:val="007716D9"/>
    <w:rsid w:val="007729D7"/>
    <w:rsid w:val="007749E0"/>
    <w:rsid w:val="00775B0D"/>
    <w:rsid w:val="00776BF3"/>
    <w:rsid w:val="007804F7"/>
    <w:rsid w:val="00783A8C"/>
    <w:rsid w:val="00785786"/>
    <w:rsid w:val="00787A48"/>
    <w:rsid w:val="007908F4"/>
    <w:rsid w:val="00792202"/>
    <w:rsid w:val="00793EA2"/>
    <w:rsid w:val="0079556C"/>
    <w:rsid w:val="007960D2"/>
    <w:rsid w:val="00796851"/>
    <w:rsid w:val="007A3BB8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2F5"/>
    <w:rsid w:val="00827AA4"/>
    <w:rsid w:val="008300E5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335"/>
    <w:rsid w:val="008636A4"/>
    <w:rsid w:val="0086607B"/>
    <w:rsid w:val="00866171"/>
    <w:rsid w:val="00872ADC"/>
    <w:rsid w:val="00873162"/>
    <w:rsid w:val="00874E68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2B60"/>
    <w:rsid w:val="008B34A8"/>
    <w:rsid w:val="008B478B"/>
    <w:rsid w:val="008C2E53"/>
    <w:rsid w:val="008C70F2"/>
    <w:rsid w:val="008D064B"/>
    <w:rsid w:val="008D1AD3"/>
    <w:rsid w:val="008E1942"/>
    <w:rsid w:val="008E51C8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3E02"/>
    <w:rsid w:val="00935DE2"/>
    <w:rsid w:val="0093780D"/>
    <w:rsid w:val="00947FFC"/>
    <w:rsid w:val="009513AF"/>
    <w:rsid w:val="0095252A"/>
    <w:rsid w:val="00952D48"/>
    <w:rsid w:val="00952E33"/>
    <w:rsid w:val="00953F09"/>
    <w:rsid w:val="00956885"/>
    <w:rsid w:val="00956889"/>
    <w:rsid w:val="00961C15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79C"/>
    <w:rsid w:val="00991C73"/>
    <w:rsid w:val="00994BF2"/>
    <w:rsid w:val="009A0719"/>
    <w:rsid w:val="009A4937"/>
    <w:rsid w:val="009A5D24"/>
    <w:rsid w:val="009A5DBC"/>
    <w:rsid w:val="009B05E9"/>
    <w:rsid w:val="009B3F99"/>
    <w:rsid w:val="009C19EF"/>
    <w:rsid w:val="009D2915"/>
    <w:rsid w:val="009D4A4B"/>
    <w:rsid w:val="009E1C71"/>
    <w:rsid w:val="009E470F"/>
    <w:rsid w:val="009E7F5B"/>
    <w:rsid w:val="009F13F2"/>
    <w:rsid w:val="009F3E81"/>
    <w:rsid w:val="009F44F4"/>
    <w:rsid w:val="009F6D66"/>
    <w:rsid w:val="00A02729"/>
    <w:rsid w:val="00A072BC"/>
    <w:rsid w:val="00A1037D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271F2"/>
    <w:rsid w:val="00A31890"/>
    <w:rsid w:val="00A325A0"/>
    <w:rsid w:val="00A35261"/>
    <w:rsid w:val="00A40ECB"/>
    <w:rsid w:val="00A4153D"/>
    <w:rsid w:val="00A42B7A"/>
    <w:rsid w:val="00A509DF"/>
    <w:rsid w:val="00A52EB4"/>
    <w:rsid w:val="00A54897"/>
    <w:rsid w:val="00A55529"/>
    <w:rsid w:val="00A55782"/>
    <w:rsid w:val="00A55F68"/>
    <w:rsid w:val="00A56EE5"/>
    <w:rsid w:val="00A56FF2"/>
    <w:rsid w:val="00A57838"/>
    <w:rsid w:val="00A63D06"/>
    <w:rsid w:val="00A708F2"/>
    <w:rsid w:val="00A7393B"/>
    <w:rsid w:val="00A76945"/>
    <w:rsid w:val="00A76DEB"/>
    <w:rsid w:val="00A7778C"/>
    <w:rsid w:val="00A82F6D"/>
    <w:rsid w:val="00A8417D"/>
    <w:rsid w:val="00A87074"/>
    <w:rsid w:val="00AA06B9"/>
    <w:rsid w:val="00AA0D20"/>
    <w:rsid w:val="00AA194A"/>
    <w:rsid w:val="00AA40CB"/>
    <w:rsid w:val="00AA5A91"/>
    <w:rsid w:val="00AA5D75"/>
    <w:rsid w:val="00AA7733"/>
    <w:rsid w:val="00AA7E59"/>
    <w:rsid w:val="00AB0A17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5653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6F12"/>
    <w:rsid w:val="00B57E90"/>
    <w:rsid w:val="00B61FB8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90D2E"/>
    <w:rsid w:val="00B91E78"/>
    <w:rsid w:val="00B96A36"/>
    <w:rsid w:val="00BA170B"/>
    <w:rsid w:val="00BA23C3"/>
    <w:rsid w:val="00BA2933"/>
    <w:rsid w:val="00BA2D97"/>
    <w:rsid w:val="00BA33DD"/>
    <w:rsid w:val="00BA3E93"/>
    <w:rsid w:val="00BA556C"/>
    <w:rsid w:val="00BB1079"/>
    <w:rsid w:val="00BB1562"/>
    <w:rsid w:val="00BB3ABD"/>
    <w:rsid w:val="00BB412D"/>
    <w:rsid w:val="00BB4B73"/>
    <w:rsid w:val="00BB78CA"/>
    <w:rsid w:val="00BC18E8"/>
    <w:rsid w:val="00BC198D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38F9"/>
    <w:rsid w:val="00BE57F2"/>
    <w:rsid w:val="00BE6C35"/>
    <w:rsid w:val="00BF0A07"/>
    <w:rsid w:val="00BF0BE0"/>
    <w:rsid w:val="00BF12C9"/>
    <w:rsid w:val="00BF5928"/>
    <w:rsid w:val="00BF7F4D"/>
    <w:rsid w:val="00C006C0"/>
    <w:rsid w:val="00C00E8E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1436"/>
    <w:rsid w:val="00C12462"/>
    <w:rsid w:val="00C1439D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0979"/>
    <w:rsid w:val="00C5570B"/>
    <w:rsid w:val="00C56AB1"/>
    <w:rsid w:val="00C576EB"/>
    <w:rsid w:val="00C670DF"/>
    <w:rsid w:val="00C72AF7"/>
    <w:rsid w:val="00C73CF5"/>
    <w:rsid w:val="00C74E1D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1287"/>
    <w:rsid w:val="00CD371B"/>
    <w:rsid w:val="00CD3966"/>
    <w:rsid w:val="00CD59F9"/>
    <w:rsid w:val="00CD7D95"/>
    <w:rsid w:val="00CE088E"/>
    <w:rsid w:val="00CE1DFB"/>
    <w:rsid w:val="00CE2D73"/>
    <w:rsid w:val="00CE481C"/>
    <w:rsid w:val="00CF14DC"/>
    <w:rsid w:val="00CF2F42"/>
    <w:rsid w:val="00CF570F"/>
    <w:rsid w:val="00CF5C09"/>
    <w:rsid w:val="00CF7F76"/>
    <w:rsid w:val="00D025AC"/>
    <w:rsid w:val="00D035BA"/>
    <w:rsid w:val="00D06564"/>
    <w:rsid w:val="00D10B7B"/>
    <w:rsid w:val="00D113EF"/>
    <w:rsid w:val="00D11A36"/>
    <w:rsid w:val="00D12971"/>
    <w:rsid w:val="00D13070"/>
    <w:rsid w:val="00D16175"/>
    <w:rsid w:val="00D21771"/>
    <w:rsid w:val="00D21B99"/>
    <w:rsid w:val="00D22DBF"/>
    <w:rsid w:val="00D24BB1"/>
    <w:rsid w:val="00D301AA"/>
    <w:rsid w:val="00D30B3D"/>
    <w:rsid w:val="00D339D7"/>
    <w:rsid w:val="00D33D64"/>
    <w:rsid w:val="00D33F93"/>
    <w:rsid w:val="00D34828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6B75"/>
    <w:rsid w:val="00D5733C"/>
    <w:rsid w:val="00D60F75"/>
    <w:rsid w:val="00D61647"/>
    <w:rsid w:val="00D617E4"/>
    <w:rsid w:val="00D628BB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0C9F"/>
    <w:rsid w:val="00DB110E"/>
    <w:rsid w:val="00DB20FD"/>
    <w:rsid w:val="00DB29C2"/>
    <w:rsid w:val="00DB4225"/>
    <w:rsid w:val="00DC414B"/>
    <w:rsid w:val="00DC5E23"/>
    <w:rsid w:val="00DC6176"/>
    <w:rsid w:val="00DC726A"/>
    <w:rsid w:val="00DD0FD4"/>
    <w:rsid w:val="00DD37FA"/>
    <w:rsid w:val="00DD399D"/>
    <w:rsid w:val="00DD6C03"/>
    <w:rsid w:val="00DD6C33"/>
    <w:rsid w:val="00DE0679"/>
    <w:rsid w:val="00DE1264"/>
    <w:rsid w:val="00DE32E9"/>
    <w:rsid w:val="00DE4868"/>
    <w:rsid w:val="00DE6053"/>
    <w:rsid w:val="00DF32BC"/>
    <w:rsid w:val="00DF5F39"/>
    <w:rsid w:val="00DF794E"/>
    <w:rsid w:val="00E0059C"/>
    <w:rsid w:val="00E061A4"/>
    <w:rsid w:val="00E06AA2"/>
    <w:rsid w:val="00E117EA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5A3E"/>
    <w:rsid w:val="00E26A4D"/>
    <w:rsid w:val="00E26CBC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4DB4"/>
    <w:rsid w:val="00E453C2"/>
    <w:rsid w:val="00E45635"/>
    <w:rsid w:val="00E53A1D"/>
    <w:rsid w:val="00E53EC5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1EFC"/>
    <w:rsid w:val="00E732EB"/>
    <w:rsid w:val="00E734DB"/>
    <w:rsid w:val="00E75D03"/>
    <w:rsid w:val="00E75DC2"/>
    <w:rsid w:val="00E76DE4"/>
    <w:rsid w:val="00E8125D"/>
    <w:rsid w:val="00E82523"/>
    <w:rsid w:val="00E8260B"/>
    <w:rsid w:val="00E85165"/>
    <w:rsid w:val="00E85A9A"/>
    <w:rsid w:val="00E863B9"/>
    <w:rsid w:val="00E8646F"/>
    <w:rsid w:val="00E866E0"/>
    <w:rsid w:val="00E90656"/>
    <w:rsid w:val="00E91FF1"/>
    <w:rsid w:val="00E92C32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2F31"/>
    <w:rsid w:val="00EC4EE3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0A4D"/>
    <w:rsid w:val="00F1681E"/>
    <w:rsid w:val="00F17588"/>
    <w:rsid w:val="00F233B1"/>
    <w:rsid w:val="00F317B6"/>
    <w:rsid w:val="00F32E99"/>
    <w:rsid w:val="00F36FD7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19F5"/>
    <w:rsid w:val="00F52106"/>
    <w:rsid w:val="00F60B46"/>
    <w:rsid w:val="00F61EA7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2E6B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5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5D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5D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5D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5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5D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5D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5D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AF5C5-9F1D-4B51-9BFD-F15588359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422</properties:Words>
  <properties:Characters>2601</properties:Characters>
  <properties:Lines>333</properties:Lines>
  <properties:Paragraphs>146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2018-11-05T12:28:00Z</dcterms:created>
  <dc:creator>Dante</dc:creator>
  <cp:lastModifiedBy>Kristina Švajger</cp:lastModifiedBy>
  <cp:lastPrinted>2014-05-20T08:10:00Z</cp:lastPrinted>
  <dcterms:modified xmlns:xsi="http://www.w3.org/2001/XMLSchema-instance" xsi:type="dcterms:W3CDTF">2018-11-05T12:28:00Z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St-6295/2016-19 / Podnesak - Podnesak (tablica stečajnog upravitelja, 31. 10. 18..docx)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4</vt:i4>
  </prop:property>
</prop:Properties>
</file>