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ebe8" w14:paraId="60eebe8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17338">
        <w:t>175</w:t>
      </w:r>
      <w:r>
        <w:t>/1</w:t>
      </w:r>
      <w:r w:rsidR="00173DDC">
        <w:t>6</w:t>
      </w:r>
      <w:r>
        <w:t>-</w:t>
      </w:r>
      <w:r w:rsidR="00617338">
        <w:t>81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617338" w:rsidRPr="00617338">
        <w:rPr>
          <w:bCs/>
        </w:rPr>
        <w:t>ŠIMAŠEK commerce d.o.o. za proizvodnju, trgovinu i usluge u stečaju, Našice, Kralja Petra Krešimira IV bb, MBS 050007419, OIB 45803021730</w:t>
      </w:r>
      <w:r w:rsidRPr="00D53A3A">
        <w:rPr>
          <w:bCs/>
        </w:rPr>
        <w:t>,</w:t>
      </w:r>
      <w:r>
        <w:t xml:space="preserve"> dana </w:t>
      </w:r>
      <w:r w:rsidR="002907F6" w:rsidRPr="002907F6">
        <w:t>2</w:t>
      </w:r>
      <w:r w:rsidR="00617338">
        <w:t>8</w:t>
      </w:r>
      <w:r w:rsidR="002907F6" w:rsidRPr="002907F6">
        <w:t xml:space="preserve">. </w:t>
      </w:r>
      <w:r w:rsidR="00617338">
        <w:t>veljače</w:t>
      </w:r>
      <w:r w:rsidR="002907F6" w:rsidRPr="002907F6">
        <w:t xml:space="preserve"> 2018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617338" w:rsidR="00BA7EA0" w:rsidRPr="00BA7EA0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617338" w:rsidRPr="00617338">
        <w:rPr>
          <w:bCs/>
        </w:rPr>
        <w:t>ŠIMAŠEK commerce d.o.o. za proizvodnju, trgovinu i usluge u stečaju, Našice, Kralja Petra Krešimira IV bb, MBS 050007419, OIB 45803021730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BA7EA0">
        <w:rPr>
          <w:bCs/>
        </w:rPr>
        <w:t xml:space="preserve"> i to:</w:t>
      </w:r>
    </w:p>
    <w:p w:rsidRDefault="00BA7EA0" w:rsidP="00BA7EA0" w:rsidR="00BA7EA0" w:rsidRPr="00BA7EA0">
      <w:pPr>
        <w:pStyle w:val="Odlomakpopisa"/>
        <w:numPr>
          <w:ilvl w:val="0"/>
          <w:numId w:val="48"/>
        </w:numPr>
        <w:jc w:val="both"/>
        <w:rPr>
          <w:color w:val="000000"/>
        </w:rPr>
      </w:pPr>
      <w:r>
        <w:t xml:space="preserve">upisana u zk.ul.br. </w:t>
      </w:r>
      <w:r w:rsidRPr="00BA7EA0">
        <w:rPr>
          <w:color w:val="000000"/>
        </w:rPr>
        <w:t>4802, k.o. Našice, kč.br. 131/3 - livada K.P. Krešimira IV površine 308 m</w:t>
      </w:r>
      <w:r w:rsidRPr="00BA7EA0">
        <w:rPr>
          <w:color w:val="000000"/>
          <w:vertAlign w:val="superscript"/>
        </w:rPr>
        <w:t>2</w:t>
      </w:r>
    </w:p>
    <w:p w:rsidRDefault="00BA7EA0" w:rsidP="00BA7EA0" w:rsidR="00BA7EA0" w:rsidRPr="00BA7EA0">
      <w:pPr>
        <w:pStyle w:val="Odlomakpopisa"/>
        <w:numPr>
          <w:ilvl w:val="0"/>
          <w:numId w:val="48"/>
        </w:numPr>
        <w:jc w:val="both"/>
        <w:rPr>
          <w:color w:val="000000"/>
        </w:rPr>
      </w:pPr>
      <w:r>
        <w:rPr>
          <w:color w:val="000000"/>
        </w:rPr>
        <w:t xml:space="preserve">upisana u </w:t>
      </w:r>
      <w:r w:rsidRPr="00BA7EA0">
        <w:rPr>
          <w:color w:val="000000"/>
        </w:rPr>
        <w:t>zk.ul.br. 4336, k.o. Našice, kč.br. 128 - oranica u gradu površine 433 m</w:t>
      </w:r>
      <w:r w:rsidRPr="00BA7EA0">
        <w:rPr>
          <w:color w:val="000000"/>
          <w:vertAlign w:val="superscript"/>
        </w:rPr>
        <w:t>2</w:t>
      </w:r>
      <w:r w:rsidRPr="00BA7EA0">
        <w:rPr>
          <w:color w:val="000000"/>
        </w:rPr>
        <w:t xml:space="preserve"> i kč.br. 129/2 - oranica K.P. Krešimira površine 662 m</w:t>
      </w:r>
      <w:r w:rsidRPr="00BA7EA0">
        <w:rPr>
          <w:color w:val="000000"/>
          <w:vertAlign w:val="superscript"/>
        </w:rPr>
        <w:t>2</w:t>
      </w:r>
      <w:r w:rsidRPr="00BA7EA0">
        <w:rPr>
          <w:color w:val="000000"/>
        </w:rPr>
        <w:t xml:space="preserve"> i</w:t>
      </w:r>
    </w:p>
    <w:p w:rsidRDefault="00BA7EA0" w:rsidP="00BA7EA0" w:rsidR="0066195B">
      <w:pPr>
        <w:pStyle w:val="Odlomakpopisa"/>
        <w:numPr>
          <w:ilvl w:val="0"/>
          <w:numId w:val="48"/>
        </w:numPr>
        <w:tabs>
          <w:tab w:pos="1134" w:val="left"/>
        </w:tabs>
        <w:jc w:val="both"/>
      </w:pPr>
      <w:r>
        <w:rPr>
          <w:color w:val="000000"/>
        </w:rPr>
        <w:t xml:space="preserve">upisana u </w:t>
      </w:r>
      <w:r w:rsidRPr="00893A37">
        <w:rPr>
          <w:color w:val="000000"/>
        </w:rPr>
        <w:t>zk.ul.br. 3388, k.o. Našice, kč.br. 127 - 2 zgrade, ekonomsko dvorište ul. K.P. Krešimira IV 4c površine 3850 m</w:t>
      </w:r>
      <w:r w:rsidRPr="00893A37">
        <w:rPr>
          <w:color w:val="000000"/>
          <w:vertAlign w:val="superscript"/>
        </w:rPr>
        <w:t>2</w:t>
      </w:r>
    </w:p>
    <w:p w:rsidRDefault="006610A6" w:rsidP="006610A6" w:rsidR="006610A6" w:rsidRPr="00AC57A8">
      <w:pPr>
        <w:pStyle w:val="Odlomakpopisa"/>
        <w:tabs>
          <w:tab w:pos="1134" w:val="left"/>
        </w:tabs>
        <w:ind w:left="144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23758C" w:rsidP="00816D6F" w:rsidR="00656B83" w:rsidRPr="00AE76C0">
      <w:pPr>
        <w:jc w:val="center"/>
      </w:pPr>
      <w:r>
        <w:t>10</w:t>
      </w:r>
      <w:r w:rsidR="00656B83" w:rsidRPr="00AE76C0">
        <w:t xml:space="preserve">. </w:t>
      </w:r>
      <w:r>
        <w:t>travanj</w:t>
      </w:r>
      <w:r w:rsidR="00656B83" w:rsidRPr="00AE76C0">
        <w:t xml:space="preserve"> 20</w:t>
      </w:r>
      <w:r w:rsidR="00810854" w:rsidRPr="00AE76C0">
        <w:t>1</w:t>
      </w:r>
      <w:r w:rsidR="006610A6">
        <w:t>8</w:t>
      </w:r>
      <w:r w:rsidR="00656B83" w:rsidRPr="00AE76C0">
        <w:t xml:space="preserve">. godine u </w:t>
      </w:r>
      <w:r w:rsidR="00440A5D">
        <w:t>1</w:t>
      </w:r>
      <w:r>
        <w:t>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Na ročište se dostavom ovoga rješenja pozivaju:</w:t>
      </w:r>
    </w:p>
    <w:p w:rsidRDefault="00656B83" w:rsidP="006610A6" w:rsidR="00656B83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stečajn</w:t>
      </w:r>
      <w:r w:rsidR="006610A6">
        <w:rPr>
          <w:bCs/>
        </w:rPr>
        <w:t>a</w:t>
      </w:r>
      <w:r w:rsidRPr="006610A6">
        <w:rPr>
          <w:bCs/>
        </w:rPr>
        <w:t xml:space="preserve"> upravitelj</w:t>
      </w:r>
      <w:r w:rsidR="006610A6">
        <w:rPr>
          <w:bCs/>
        </w:rPr>
        <w:t>ica</w:t>
      </w:r>
    </w:p>
    <w:p w:rsidRDefault="0023758C" w:rsidP="006610A6" w:rsidR="00F54578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>H-ABDUCO d.o.o. Zagreb</w:t>
      </w:r>
    </w:p>
    <w:p w:rsidRDefault="0023758C" w:rsidP="006610A6" w:rsidR="0023758C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>RH po ŽDO GUO Osijek.</w:t>
      </w:r>
    </w:p>
    <w:p w:rsidRDefault="008F5CC9" w:rsidP="006610A6" w:rsidR="008F5CC9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Ukoliko pozvani vjerovni</w:t>
      </w:r>
      <w:r w:rsidR="0023758C">
        <w:rPr>
          <w:bCs/>
        </w:rPr>
        <w:t>ci</w:t>
      </w:r>
      <w:r w:rsidRPr="006610A6">
        <w:rPr>
          <w:bCs/>
        </w:rPr>
        <w:t xml:space="preserve"> iz t. 2. </w:t>
      </w:r>
      <w:r w:rsidR="006A0C2A" w:rsidRPr="006610A6">
        <w:rPr>
          <w:bCs/>
        </w:rPr>
        <w:t>ovoga rješenja ne dođ</w:t>
      </w:r>
      <w:r w:rsidR="00EE2A24" w:rsidRPr="006610A6">
        <w:rPr>
          <w:bCs/>
        </w:rPr>
        <w:t>e</w:t>
      </w:r>
      <w:r w:rsidR="006A0C2A" w:rsidRPr="006610A6">
        <w:rPr>
          <w:bCs/>
        </w:rPr>
        <w:t xml:space="preserve"> na zakazano ročište, nj</w:t>
      </w:r>
      <w:r w:rsidR="0023758C">
        <w:rPr>
          <w:bCs/>
        </w:rPr>
        <w:t>ih</w:t>
      </w:r>
      <w:r w:rsidR="00E17DEB" w:rsidRPr="006610A6">
        <w:rPr>
          <w:bCs/>
        </w:rPr>
        <w:t>ova</w:t>
      </w:r>
      <w:r w:rsidR="006A0C2A" w:rsidRPr="006610A6">
        <w:rPr>
          <w:bCs/>
        </w:rPr>
        <w:t xml:space="preserve"> tražbin</w:t>
      </w:r>
      <w:r w:rsidR="00E17DEB" w:rsidRPr="006610A6">
        <w:rPr>
          <w:bCs/>
        </w:rPr>
        <w:t>a</w:t>
      </w:r>
      <w:r w:rsidR="006A0C2A" w:rsidRPr="006610A6">
        <w:rPr>
          <w:bCs/>
        </w:rPr>
        <w:t xml:space="preserve"> će se uzeti prema stanju koje proizlazi iz </w:t>
      </w:r>
      <w:r w:rsidR="004910B6" w:rsidRPr="006610A6">
        <w:rPr>
          <w:bCs/>
        </w:rPr>
        <w:t>poslovnih knjiga</w:t>
      </w:r>
      <w:r w:rsidR="006A0C2A" w:rsidRPr="006610A6">
        <w:rPr>
          <w:bCs/>
        </w:rPr>
        <w:t xml:space="preserve"> i spisa, </w:t>
      </w:r>
      <w:r w:rsidR="006A0C2A" w:rsidRPr="006610A6">
        <w:rPr>
          <w:bCs/>
        </w:rPr>
        <w:lastRenderedPageBreak/>
        <w:t>a najkasnije na ročištu za diobu isti mo</w:t>
      </w:r>
      <w:r w:rsidR="0090725C">
        <w:rPr>
          <w:bCs/>
        </w:rPr>
        <w:t>gu</w:t>
      </w:r>
      <w:r w:rsidR="006A0C2A" w:rsidRPr="006610A6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90725C" w:rsidRPr="0090725C">
        <w:rPr>
          <w:bCs/>
        </w:rPr>
        <w:t xml:space="preserve">ŠIMAŠEK commerce d.o.o. za proizvodnju, trgovinu i usluge u stečaju, Našice, Kralja Petra Krešimira IV bb, </w:t>
      </w:r>
      <w:r w:rsidR="00E50025">
        <w:t xml:space="preserve">na </w:t>
      </w:r>
      <w:r w:rsidR="006A0C2A">
        <w:t>održan</w:t>
      </w:r>
      <w:r w:rsidR="000E3938">
        <w:t>oj</w:t>
      </w:r>
      <w:r w:rsidR="003C5271">
        <w:t xml:space="preserve"> elektroničk</w:t>
      </w:r>
      <w:r w:rsidR="000E3938">
        <w:t>oj</w:t>
      </w:r>
      <w:r w:rsidR="003C5271">
        <w:t xml:space="preserve"> javn</w:t>
      </w:r>
      <w:r w:rsidR="000E3938">
        <w:t>oj</w:t>
      </w:r>
      <w:r w:rsidR="003C5271">
        <w:t xml:space="preserve"> dražb</w:t>
      </w:r>
      <w:r w:rsidR="000E3938">
        <w:t>i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93954">
        <w:t>e</w:t>
      </w:r>
      <w:r w:rsidR="006A0C2A">
        <w:t xml:space="preserve"> </w:t>
      </w:r>
      <w:r w:rsidR="00493954">
        <w:t>su</w:t>
      </w:r>
      <w:r w:rsidR="00E50025">
        <w:t xml:space="preserve"> </w:t>
      </w:r>
      <w:r w:rsidR="00AE57DF">
        <w:t>predmetn</w:t>
      </w:r>
      <w:r w:rsidR="00493954">
        <w:t>e</w:t>
      </w:r>
      <w:r w:rsidR="00AE57DF">
        <w:t xml:space="preserve"> </w:t>
      </w:r>
      <w:r w:rsidR="002E654A">
        <w:t>nekretnin</w:t>
      </w:r>
      <w:r w:rsidR="00493954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R="006A0C2A">
      <w:pPr>
        <w:pStyle w:val="Tijeloteksta"/>
      </w:pPr>
      <w:r>
        <w:tab/>
        <w:t xml:space="preserve">Nakon što </w:t>
      </w:r>
      <w:r w:rsidR="0090725C">
        <w:t>je</w:t>
      </w:r>
      <w:r w:rsidR="00F224FA">
        <w:t xml:space="preserve"> </w:t>
      </w:r>
      <w:r>
        <w:t>rješenj</w:t>
      </w:r>
      <w:r w:rsidR="0090725C">
        <w:t>e</w:t>
      </w:r>
      <w:r>
        <w:t xml:space="preserve"> o dosudi </w:t>
      </w:r>
      <w:r w:rsidR="00E50025">
        <w:t>predmetn</w:t>
      </w:r>
      <w:r w:rsidR="00493954">
        <w:t>ih</w:t>
      </w:r>
      <w:r w:rsidR="00E50025">
        <w:t xml:space="preserve"> </w:t>
      </w:r>
      <w:r w:rsidR="002E654A">
        <w:t>nekretnin</w:t>
      </w:r>
      <w:r w:rsidR="00493954">
        <w:t>a</w:t>
      </w:r>
      <w:r w:rsidR="00236AC1">
        <w:t xml:space="preserve"> </w:t>
      </w:r>
      <w:r>
        <w:t>kupc</w:t>
      </w:r>
      <w:r w:rsidR="0090725C">
        <w:t>u</w:t>
      </w:r>
      <w:r>
        <w:t xml:space="preserve"> postal</w:t>
      </w:r>
      <w:r w:rsidR="0090725C">
        <w:t>o</w:t>
      </w:r>
      <w:r>
        <w:t xml:space="preserve"> pravomoćn</w:t>
      </w:r>
      <w:r w:rsidR="0090725C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0E3938">
        <w:t>ak</w:t>
      </w:r>
      <w:r>
        <w:t xml:space="preserve"> o predaji ist</w:t>
      </w:r>
      <w:r w:rsidR="00493954">
        <w:t>ih</w:t>
      </w:r>
      <w:r>
        <w:t xml:space="preserve"> kupc</w:t>
      </w:r>
      <w:r w:rsidR="000E3938">
        <w:t>u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0E3938">
        <w:t>ci</w:t>
      </w:r>
      <w:r>
        <w:t xml:space="preserve"> mo</w:t>
      </w:r>
      <w:r w:rsidR="000E3938">
        <w:t>gu</w:t>
      </w:r>
      <w:r>
        <w:t xml:space="preserve"> očitovati o tražbini, njezinoj visini i redu namirenja na unovčen</w:t>
      </w:r>
      <w:r w:rsidR="00F30395">
        <w:t>im</w:t>
      </w:r>
      <w:r>
        <w:t xml:space="preserve"> </w:t>
      </w:r>
      <w:r w:rsidR="001D7294">
        <w:t>nekretnin</w:t>
      </w:r>
      <w:r w:rsidR="00F30395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2907F6" w:rsidRPr="002907F6">
        <w:t>2</w:t>
      </w:r>
      <w:r w:rsidR="0012524D">
        <w:t>8</w:t>
      </w:r>
      <w:r w:rsidR="002907F6" w:rsidRPr="002907F6">
        <w:t xml:space="preserve">. </w:t>
      </w:r>
      <w:r w:rsidR="0012524D">
        <w:t>veljače</w:t>
      </w:r>
      <w:r w:rsidR="002907F6" w:rsidRPr="002907F6">
        <w:t xml:space="preserve">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12524D" w:rsidR="00F30395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424C6C">
        <w:rPr>
          <w:bCs/>
        </w:rPr>
        <w:t>a</w:t>
      </w:r>
      <w:r>
        <w:rPr>
          <w:bCs/>
        </w:rPr>
        <w:t xml:space="preserve"> upravitelj</w:t>
      </w:r>
      <w:r w:rsidR="00424C6C">
        <w:rPr>
          <w:bCs/>
        </w:rPr>
        <w:t>ica</w:t>
      </w:r>
      <w:r w:rsidR="009D25DE">
        <w:rPr>
          <w:bCs/>
        </w:rPr>
        <w:t xml:space="preserve"> </w:t>
      </w:r>
      <w:r w:rsidR="0012524D">
        <w:rPr>
          <w:bCs/>
        </w:rPr>
        <w:t>Renata Horvatin</w:t>
      </w:r>
    </w:p>
    <w:p w:rsidRDefault="0012524D" w:rsidP="0012524D" w:rsidR="0012524D">
      <w:pPr>
        <w:pStyle w:val="Odlomakpopisa"/>
        <w:numPr>
          <w:ilvl w:val="0"/>
          <w:numId w:val="35"/>
        </w:numPr>
        <w:jc w:val="both"/>
        <w:rPr>
          <w:bCs/>
        </w:rPr>
      </w:pPr>
      <w:r>
        <w:rPr>
          <w:bCs/>
        </w:rPr>
        <w:t>H-ABDUCO d.o.o. Zagreb</w:t>
      </w:r>
    </w:p>
    <w:p w:rsidRDefault="0012524D" w:rsidP="0012524D" w:rsidR="0012524D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RH po ŽDO GUO Osijek</w:t>
      </w:r>
    </w:p>
    <w:p w:rsidRDefault="00816D6F" w:rsidP="00F30395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617338" w:rsidRPr="00617338">
      <w:t>175/16-81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0FA43458"/>
    <w:multiLevelType w:val="hybridMultilevel"/>
    <w:tmpl w:val="5588AF28"/>
    <w:lvl w:tplc="43FEB9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1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3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5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6">
    <w:nsid w:val="6DEE2567"/>
    <w:multiLevelType w:val="hybridMultilevel"/>
    <w:tmpl w:val="14C0774E"/>
    <w:lvl w:tplc="40DED60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FC104A4"/>
    <w:multiLevelType w:val="hybridMultilevel"/>
    <w:tmpl w:val="6CB8364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1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5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7"/>
  </w:num>
  <w:num w:numId="3">
    <w:abstractNumId w:val="45"/>
  </w:num>
  <w:num w:numId="4">
    <w:abstractNumId w:val="22"/>
  </w:num>
  <w:num w:numId="5">
    <w:abstractNumId w:val="42"/>
  </w:num>
  <w:num w:numId="6">
    <w:abstractNumId w:val="29"/>
  </w:num>
  <w:num w:numId="7">
    <w:abstractNumId w:val="19"/>
  </w:num>
  <w:num w:numId="8">
    <w:abstractNumId w:val="40"/>
  </w:num>
  <w:num w:numId="9">
    <w:abstractNumId w:val="16"/>
  </w:num>
  <w:num w:numId="10">
    <w:abstractNumId w:val="20"/>
  </w:num>
  <w:num w:numId="11">
    <w:abstractNumId w:val="13"/>
  </w:num>
  <w:num w:numId="12">
    <w:abstractNumId w:val="23"/>
  </w:num>
  <w:num w:numId="13">
    <w:abstractNumId w:val="2"/>
  </w:num>
  <w:num w:numId="14">
    <w:abstractNumId w:val="12"/>
  </w:num>
  <w:num w:numId="15">
    <w:abstractNumId w:val="39"/>
  </w:num>
  <w:num w:numId="16">
    <w:abstractNumId w:val="32"/>
  </w:num>
  <w:num w:numId="17">
    <w:abstractNumId w:val="9"/>
  </w:num>
  <w:num w:numId="18">
    <w:abstractNumId w:val="30"/>
  </w:num>
  <w:num w:numId="19">
    <w:abstractNumId w:val="7"/>
  </w:num>
  <w:num w:numId="20">
    <w:abstractNumId w:val="25"/>
  </w:num>
  <w:num w:numId="21">
    <w:abstractNumId w:val="34"/>
  </w:num>
  <w:num w:numId="22">
    <w:abstractNumId w:val="47"/>
  </w:num>
  <w:num w:numId="23">
    <w:abstractNumId w:val="41"/>
  </w:num>
  <w:num w:numId="24">
    <w:abstractNumId w:val="6"/>
  </w:num>
  <w:num w:numId="25">
    <w:abstractNumId w:val="28"/>
  </w:num>
  <w:num w:numId="26">
    <w:abstractNumId w:val="46"/>
  </w:num>
  <w:num w:numId="27">
    <w:abstractNumId w:val="14"/>
  </w:num>
  <w:num w:numId="28">
    <w:abstractNumId w:val="35"/>
  </w:num>
  <w:num w:numId="29">
    <w:abstractNumId w:val="10"/>
  </w:num>
  <w:num w:numId="30">
    <w:abstractNumId w:val="31"/>
  </w:num>
  <w:num w:numId="31">
    <w:abstractNumId w:val="43"/>
  </w:num>
  <w:num w:numId="32">
    <w:abstractNumId w:val="37"/>
  </w:num>
  <w:num w:numId="33">
    <w:abstractNumId w:val="33"/>
  </w:num>
  <w:num w:numId="34">
    <w:abstractNumId w:val="8"/>
  </w:num>
  <w:num w:numId="35">
    <w:abstractNumId w:val="17"/>
  </w:num>
  <w:num w:numId="36">
    <w:abstractNumId w:val="0"/>
  </w:num>
  <w:num w:numId="37">
    <w:abstractNumId w:val="1"/>
  </w:num>
  <w:num w:numId="38">
    <w:abstractNumId w:val="5"/>
  </w:num>
  <w:num w:numId="39">
    <w:abstractNumId w:val="15"/>
  </w:num>
  <w:num w:numId="40">
    <w:abstractNumId w:val="11"/>
  </w:num>
  <w:num w:numId="41">
    <w:abstractNumId w:val="44"/>
  </w:num>
  <w:num w:numId="42">
    <w:abstractNumId w:val="26"/>
  </w:num>
  <w:num w:numId="43">
    <w:abstractNumId w:val="38"/>
  </w:num>
  <w:num w:numId="44">
    <w:abstractNumId w:val="4"/>
  </w:num>
  <w:num w:numId="45">
    <w:abstractNumId w:val="18"/>
  </w:num>
  <w:num w:numId="46">
    <w:abstractNumId w:val="21"/>
  </w:num>
  <w:num w:numId="47">
    <w:abstractNumId w:val="3"/>
  </w:num>
  <w:num w:numId="48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0E3938"/>
    <w:rsid w:val="00101B99"/>
    <w:rsid w:val="0012524D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3758C"/>
    <w:rsid w:val="0025554C"/>
    <w:rsid w:val="0028022C"/>
    <w:rsid w:val="002907F6"/>
    <w:rsid w:val="002A28DF"/>
    <w:rsid w:val="002B1236"/>
    <w:rsid w:val="002B130F"/>
    <w:rsid w:val="002B3CF8"/>
    <w:rsid w:val="002E654A"/>
    <w:rsid w:val="002F1E8B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24C6C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17338"/>
    <w:rsid w:val="00637D06"/>
    <w:rsid w:val="006515F5"/>
    <w:rsid w:val="00656B83"/>
    <w:rsid w:val="006610A6"/>
    <w:rsid w:val="0066195B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0725C"/>
    <w:rsid w:val="00914F5B"/>
    <w:rsid w:val="00921E71"/>
    <w:rsid w:val="009322A1"/>
    <w:rsid w:val="0099091A"/>
    <w:rsid w:val="009977FF"/>
    <w:rsid w:val="009A009C"/>
    <w:rsid w:val="009B3513"/>
    <w:rsid w:val="009D25DE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A7EA0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75A44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BA7E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F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F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BA7E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F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F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B43A1-6D5F-45C2-9F25-A85D5CDDE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397</properties:Words>
  <properties:Characters>2047</properties:Characters>
  <properties:Lines>73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2018-02-28T11:22:00Z</cp:lastPrinted>
  <dcterms:modified xmlns:xsi="http://www.w3.org/2001/XMLSchema-instance" xsi:type="dcterms:W3CDTF">2018-02-28T12:34:00Z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