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d953" w14:paraId="4f0d95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F623D">
        <w:t>POLIKLINIKA ZA INTERNU MEDICINU, GINEKOLOGIJU I PORODILJSTVO TE DERMATOVENEROLOGIJU ˝Dr. PERIĆ˝, Fra Bone 3, Split, OIB:9470088677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F623D">
        <w:t>POLIKLINIKA ZA INTERNU MEDICINU, GINEKOLOGIJU I PORODILJSTVO TE DERMATOVENEROLOGIJU ˝Dr. PERIĆ˝, Fra Bone 3, Split, OIB:9470088677</w:t>
      </w:r>
      <w:r w:rsidR="001D12C0">
        <w:t xml:space="preserve"> </w:t>
      </w:r>
      <w:r>
        <w:rPr>
          <w:lang w:val="hr-HR"/>
        </w:rPr>
        <w:t xml:space="preserve">na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1F623D">
        <w:rPr>
          <w:lang w:val="hr-HR"/>
        </w:rPr>
        <w:t>319.405,29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550E3" w:rsidR="00473132">
    <w:pPr>
      <w:pStyle w:val="Zaglavlje"/>
      <w:jc w:val="center"/>
    </w:pPr>
  </w:p>
  <w:p w:rsidRDefault="005550E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F623D">
      <w:t>1389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F03A8"/>
    <w:rsid w:val="001D12C0"/>
    <w:rsid w:val="001F623D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550E3"/>
    <w:rsid w:val="005A61D0"/>
    <w:rsid w:val="00601A06"/>
    <w:rsid w:val="00656D2D"/>
    <w:rsid w:val="00667B63"/>
    <w:rsid w:val="00684A08"/>
    <w:rsid w:val="00693AB7"/>
    <w:rsid w:val="006B60D2"/>
    <w:rsid w:val="0071519E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A3487"/>
    <w:rsid w:val="00DD0D50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5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55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1389</izvorni_sadrzaj>
    <derivirana_varijabla naziv="DomainObject.Predmet.Broj_1">1389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St-1389/2015</izvorni_sadrzaj>
    <derivirana_varijabla naziv="DomainObject.Predmet.OznakaBroj_1">St-1389/2015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INTERNU MEDICINU, GINEKOLOGIJU I PORODILJSTVO TE DERMATOVENEROLOGIJU ˝Dr. PERIĆ˝</izvorni_sadrzaj>
    <derivirana_varijabla naziv="DomainObject.Predmet.ProtustrankaFormated_1">  POLIKLINIKA ZA INTERNU MEDICINU, GINEKOLOGIJU I PORODILJSTVO TE DERMATOVENEROLOGIJU ˝Dr. PERIĆ˝</derivirana_varijabla>
  </DomainObject.Predmet.ProtustrankaFormated>
  <DomainObject.Predmet.ProtustrankaFormatedOIB>
    <izvorni_sadrzaj>  POLIKLINIKA ZA INTERNU MEDICINU, GINEKOLOGIJU I PORODILJSTVO TE DERMATOVENEROLOGIJU ˝Dr. PERIĆ˝, OIB 94700886770</izvorni_sadrzaj>
    <derivirana_varijabla naziv="DomainObject.Predmet.ProtustrankaFormatedOIB_1">  POLIKLINIKA ZA INTERNU MEDICINU, GINEKOLOGIJU I PORODILJSTVO TE DERMATOVENEROLOGIJU ˝Dr. PERIĆ˝, OIB 94700886770</derivirana_varijabla>
  </DomainObject.Predmet.ProtustrankaFormatedOIB>
  <DomainObject.Predmet.ProtustrankaFormatedWithAdress>
    <izvorni_sadrzaj> POLIKLINIKA ZA INTERNU MEDICINU, GINEKOLOGIJU I PORODILJSTVO TE DERMATOVENEROLOGIJU ˝Dr. PERIĆ˝, Fra Bone 3, 21000 Split</izvorni_sadrzaj>
    <derivirana_varijabla naziv="DomainObject.Predmet.ProtustrankaFormatedWithAdress_1"> POLIKLINIKA ZA INTERNU MEDICINU, GINEKOLOGIJU I PORODILJSTVO TE DERMATOVENEROLOGIJU ˝Dr. PERIĆ˝, Fra Bone 3, 21000 Split</derivirana_varijabla>
  </DomainObject.Predmet.ProtustrankaFormatedWithAdress>
  <DomainObject.Predmet.ProtustrankaFormatedWithAdressOIB>
    <izvorni_sadrzaj> POLIKLINIKA ZA INTERNU MEDICINU, GINEKOLOGIJU I PORODILJSTVO TE DERMATOVENEROLOGIJU ˝Dr. PERIĆ˝, OIB 94700886770, Fra Bone 3, 21000 Split</izvorni_sadrzaj>
    <derivirana_varijabla naziv="DomainObject.Predmet.ProtustrankaFormatedWithAdressOIB_1"> POLIKLINIKA ZA INTERNU MEDICINU, GINEKOLOGIJU I PORODILJSTVO TE DERMATOVENEROLOGIJU ˝Dr. PERIĆ˝, OIB 94700886770, Fra Bone 3, 21000 Split</derivirana_varijabla>
  </DomainObject.Predmet.ProtustrankaFormatedWithAdressOIB>
  <DomainObject.Predmet.ProtustrankaWithAdress>
    <izvorni_sadrzaj>POLIKLINIKA ZA INTERNU MEDICINU, GINEKOLOGIJU I PORODILJSTVO TE DERMATOVENEROLOGIJU ˝Dr. PERIĆ˝ Fra Bone 3, 21000 Split</izvorni_sadrzaj>
    <derivirana_varijabla naziv="DomainObject.Predmet.ProtustrankaWithAdress_1">POLIKLINIKA ZA INTERNU MEDICINU, GINEKOLOGIJU I PORODILJSTVO TE DERMATOVENEROLOGIJU ˝Dr. PERIĆ˝ Fra Bone 3, 21000 Split</derivirana_varijabla>
  </DomainObject.Predmet.ProtustrankaWithAdress>
  <DomainObject.Predmet.ProtustrankaWithAdressOIB>
    <izvorni_sadrzaj>POLIKLINIKA ZA INTERNU MEDICINU, GINEKOLOGIJU I PORODILJSTVO TE DERMATOVENEROLOGIJU ˝Dr. PERIĆ˝, OIB 94700886770, Fra Bone 3, 21000 Split</izvorni_sadrzaj>
    <derivirana_varijabla naziv="DomainObject.Predmet.ProtustrankaWithAdressOIB_1">POLIKLINIKA ZA INTERNU MEDICINU, GINEKOLOGIJU I PORODILJSTVO TE DERMATOVENEROLOGIJU ˝Dr. PERIĆ˝, OIB 94700886770, Fra Bone 3, 21000 Split</derivirana_varijabla>
  </DomainObject.Predmet.ProtustrankaWithAdressOIB>
  <DomainObject.Predmet.ProtustrankaNazivFormated>
    <izvorni_sadrzaj>POLIKLINIKA ZA INTERNU MEDICINU, GINEKOLOGIJU I PORODILJSTVO TE DERMATOVENEROLOGIJU ˝Dr. PERIĆ˝</izvorni_sadrzaj>
    <derivirana_varijabla naziv="DomainObject.Predmet.ProtustrankaNazivFormated_1">POLIKLINIKA ZA INTERNU MEDICINU, GINEKOLOGIJU I PORODILJSTVO TE DERMATOVENEROLOGIJU ˝Dr. PERIĆ˝</derivirana_varijabla>
  </DomainObject.Predmet.ProtustrankaNazivFormated>
  <DomainObject.Predmet.ProtustrankaNazivFormatedOIB>
    <izvorni_sadrzaj>POLIKLINIKA ZA INTERNU MEDICINU, GINEKOLOGIJU I PORODILJSTVO TE DERMATOVENEROLOGIJU ˝Dr. PERIĆ˝, OIB 94700886770</izvorni_sadrzaj>
    <derivirana_varijabla naziv="DomainObject.Predmet.ProtustrankaNazivFormatedOIB_1">POLIKLINIKA ZA INTERNU MEDICINU, GINEKOLOGIJU I PORODILJSTVO TE DERMATOVENEROLOGIJU ˝Dr. PERIĆ˝, OIB 94700886770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319405.29</izvorni_sadrzaj>
    <derivirana_varijabla naziv="DomainObject.Predmet.TrenutnaVrijednost_1">319405.29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POLIKLINIKA ZA INTERNU MEDICINU, GINEKOLOGIJU I PORODILJSTVO TE DERMATOVENEROLOGIJU ˝Dr. PERIĆ˝</item>
    </izvorni_sadrzaj>
    <derivirana_varijabla naziv="DomainObject.Predmet.ProtuStrankaListFormated_1">
      <item>POLIKLINIKA ZA INTERNU MEDICINU, GINEKOLOGIJU I PORODILJSTVO TE DERMATOVENEROLOGIJU ˝Dr. PERIĆ˝</item>
    </derivirana_varijabla>
  </DomainObject.Predmet.ProtuStrankaListFormated>
  <DomainObject.Predmet.ProtuStrankaListFormatedOIB>
    <izvorni_sadrzaj>
      <item>POLIKLINIKA ZA INTERNU MEDICINU, GINEKOLOGIJU I PORODILJSTVO TE DERMATOVENEROLOGIJU ˝Dr. PERIĆ˝, OIB 94700886770</item>
    </izvorni_sadrzaj>
    <derivirana_varijabla naziv="DomainObject.Predmet.ProtuStrankaListFormatedOIB_1">
      <item>POLIKLINIKA ZA INTERNU MEDICINU, GINEKOLOGIJU I PORODILJSTVO TE DERMATOVENEROLOGIJU ˝Dr. PERIĆ˝, OIB 94700886770</item>
    </derivirana_varijabla>
  </DomainObject.Predmet.ProtuStrankaListFormatedOIB>
  <DomainObject.Predmet.ProtuStrankaListFormatedWithAdress>
    <izvorni_sadrzaj>
      <item>POLIKLINIKA ZA INTERNU MEDICINU, GINEKOLOGIJU I PORODILJSTVO TE DERMATOVENEROLOGIJU ˝Dr. PERIĆ˝, Fra Bone 3, 21000 Split</item>
    </izvorni_sadrzaj>
    <derivirana_varijabla naziv="DomainObject.Predmet.ProtuStrankaListFormatedWithAdress_1">
      <item>POLIKLINIKA ZA INTERNU MEDICINU, GINEKOLOGIJU I PORODILJSTVO TE DERMATOVENEROLOGIJU ˝Dr. PERIĆ˝, Fra Bone 3, 21000 Split</item>
    </derivirana_varijabla>
  </DomainObject.Predmet.ProtuStrankaListFormatedWithAdress>
  <DomainObject.Predmet.ProtuStrankaListFormatedWithAdressOIB>
    <izvorni_sadrzaj>
      <item>POLIKLINIKA ZA INTERNU MEDICINU, GINEKOLOGIJU I PORODILJSTVO TE DERMATOVENEROLOGIJU ˝Dr. PERIĆ˝, OIB 94700886770, Fra Bone 3, 21000 Split</item>
    </izvorni_sadrzaj>
    <derivirana_varijabla naziv="DomainObject.Predmet.ProtuStrankaListFormatedWithAdressOIB_1">
      <item>POLIKLINIKA ZA INTERNU MEDICINU, GINEKOLOGIJU I PORODILJSTVO TE DERMATOVENEROLOGIJU ˝Dr. PERIĆ˝, OIB 94700886770, Fra Bone 3, 21000 Split</item>
    </derivirana_varijabla>
  </DomainObject.Predmet.ProtuStrankaListFormatedWithAdressOIB>
  <DomainObject.Predmet.ProtuStrankaListNazivFormated>
    <izvorni_sadrzaj>
      <item>POLIKLINIKA ZA INTERNU MEDICINU, GINEKOLOGIJU I PORODILJSTVO TE DERMATOVENEROLOGIJU ˝Dr. PERIĆ˝</item>
    </izvorni_sadrzaj>
    <derivirana_varijabla naziv="DomainObject.Predmet.ProtuStrankaListNazivFormated_1">
      <item>POLIKLINIKA ZA INTERNU MEDICINU, GINEKOLOGIJU I PORODILJSTVO TE DERMATOVENEROLOGIJU ˝Dr. PERIĆ˝</item>
    </derivirana_varijabla>
  </DomainObject.Predmet.ProtuStrankaListNazivFormated>
  <DomainObject.Predmet.ProtuStrankaListNazivFormatedOIB>
    <izvorni_sadrzaj>
      <item>POLIKLINIKA ZA INTERNU MEDICINU, GINEKOLOGIJU I PORODILJSTVO TE DERMATOVENEROLOGIJU ˝Dr. PERIĆ˝, OIB 94700886770</item>
    </izvorni_sadrzaj>
    <derivirana_varijabla naziv="DomainObject.Predmet.ProtuStrankaListNazivFormatedOIB_1">
      <item>POLIKLINIKA ZA INTERNU MEDICINU, GINEKOLOGIJU I PORODILJSTVO TE DERMATOVENEROLOGIJU ˝Dr. PERIĆ˝, OIB 94700886770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POLIKLINIKA ZA INTERNU MEDICINU, GINEKOLOGIJU I PORODILJSTVO TE DERMATOVENEROLOGIJU ˝Dr. PERIĆ˝</izvorni_sadrzaj>
    <derivirana_varijabla naziv="DomainObject.Predmet.ProtustrankaIDrugi_1">POLIKLINIKA ZA INTERNU MEDICINU, GINEKOLOGIJU I PORODILJSTVO TE DERMATOVENEROLOGIJU ˝Dr. PERIĆ˝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POLIKLINIKA ZA INTERNU MEDICINU, GINEKOLOGIJU I PORODILJSTVO TE DERMATOVENEROLOGIJU ˝Dr. PERIĆ˝, OIB 94700886770, Fra Bone 3, 21000 Split</izvorni_sadrzaj>
    <derivirana_varijabla naziv="DomainObject.Predmet.ProtustrankaIDrugiAdressOIB_1">POLIKLINIKA ZA INTERNU MEDICINU, GINEKOLOGIJU I PORODILJSTVO TE DERMATOVENEROLOGIJU ˝Dr. PERIĆ˝, OIB 94700886770, Fra Bone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INTERNU MEDICINU, GINEKOLOGIJU I PORODILJSTVO TE DERMATOVENEROLOGIJU ˝Dr. PERIĆ˝</item>
      <item>FINANCIJSKA AGENCIJA RC SPLIT</item>
    </izvorni_sadrzaj>
    <derivirana_varijabla naziv="DomainObject.Predmet.SudioniciListNaziv_1">
      <item>POLIKLINIKA ZA INTERNU MEDICINU, GINEKOLOGIJU I PORODILJSTVO TE DERMATOVENEROLOGIJU ˝Dr. PERIĆ˝</item>
      <item>FINANCIJSKA AGENCIJA RC SPLIT</item>
    </derivirana_varijabla>
  </DomainObject.Predmet.SudioniciListNaziv>
  <DomainObject.Predmet.SudioniciListAdressOIB>
    <izvorni_sadrzaj>
      <item>POLIKLINIKA ZA INTERNU MEDICINU, GINEKOLOGIJU I PORODILJSTVO TE DERMATOVENEROLOGIJU ˝Dr. PERIĆ˝, OIB 94700886770, Fra Bone 3,21000 Split</item>
      <item>FINANCIJSKA AGENCIJA RC SPLIT, OIB 85821130368, Mažuranićevo šetalište 24b,21000 Split</item>
    </izvorni_sadrzaj>
    <derivirana_varijabla naziv="DomainObject.Predmet.SudioniciListAdressOIB_1">
      <item>POLIKLINIKA ZA INTERNU MEDICINU, GINEKOLOGIJU I PORODILJSTVO TE DERMATOVENEROLOGIJU ˝Dr. PERIĆ˝, OIB 94700886770, Fra Bone 3,21000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94700886770</item>
      <item>, OIB 85821130368</item>
    </izvorni_sadrzaj>
    <derivirana_varijabla naziv="DomainObject.Predmet.SudioniciListNazivOIB_1">
      <item>, OIB 94700886770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1855</properties:Characters>
  <properties:Lines>46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2016-03-21T09:47:00Z</cp:lastPrinted>
  <dcterms:modified xmlns:xsi="http://www.w3.org/2001/XMLSchema-instance" xsi:type="dcterms:W3CDTF">2016-03-21T10:38:00Z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