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e251" w14:paraId="440e251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>TRGOVAČKI SUD U PAZINU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460051" w:rsidR="005E3EB7" w:rsidRPr="00FE1051"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>FINE, OIB: 85821130368, RC Rijeka, Podružnica Pula, Giardini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r w:rsidR="0095026B">
        <w:t>MOJ MALI VRT j.d.o.o.</w:t>
      </w:r>
      <w:r w:rsidR="0095026B" w:rsidRPr="00936C9E">
        <w:t xml:space="preserve">, </w:t>
      </w:r>
      <w:r w:rsidR="0095026B">
        <w:t>Umag, Vinogradska 1</w:t>
      </w:r>
      <w:r w:rsidR="0095026B" w:rsidRPr="00936C9E">
        <w:t xml:space="preserve">, OIB: </w:t>
      </w:r>
      <w:r w:rsidR="0095026B">
        <w:t>92133186156</w:t>
      </w:r>
      <w:r w:rsidR="002E3A56">
        <w:t xml:space="preserve">, </w:t>
      </w:r>
      <w:r w:rsidR="0095026B">
        <w:t>20</w:t>
      </w:r>
      <w:r w:rsidR="00DF28E8" w:rsidRPr="00FE1051">
        <w:t xml:space="preserve">. </w:t>
      </w:r>
      <w:r w:rsidR="002E3A56">
        <w:t>travnja</w:t>
      </w:r>
      <w:r w:rsidR="00671C0E" w:rsidRPr="00FE1051">
        <w:t xml:space="preserve"> 2016</w:t>
      </w:r>
      <w:r w:rsidR="00DF28E8" w:rsidRPr="00FE1051">
        <w:t>.</w:t>
      </w:r>
      <w:r w:rsidR="00460051">
        <w:t xml:space="preserve"> godine</w:t>
      </w:r>
    </w:p>
    <w:p w:rsidRDefault="005E3EB7" w:rsidP="00460051" w:rsidR="005E3EB7" w:rsidRPr="00FE1051"/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460051" w:rsidR="005E3EB7" w:rsidRPr="00FE1051">
      <w:pPr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r w:rsidR="0095026B">
        <w:t>MOJ MALI VRT j.d.o.o.</w:t>
      </w:r>
      <w:r w:rsidR="0095026B" w:rsidRPr="00936C9E">
        <w:t xml:space="preserve">, </w:t>
      </w:r>
      <w:r w:rsidR="0095026B">
        <w:t>Umag, Vinogradska 1</w:t>
      </w:r>
      <w:r w:rsidR="0095026B" w:rsidRPr="00936C9E">
        <w:t xml:space="preserve">, OIB: </w:t>
      </w:r>
      <w:r w:rsidR="0095026B">
        <w:t>92133186156</w:t>
      </w:r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77305E">
        <w:rPr>
          <w:b/>
          <w:lang w:val="pl-PL"/>
        </w:rPr>
        <w:t>19</w:t>
      </w:r>
      <w:r w:rsidR="00814FDD" w:rsidRPr="00FE1051">
        <w:rPr>
          <w:b/>
          <w:lang w:val="pl-PL"/>
        </w:rPr>
        <w:t xml:space="preserve">. </w:t>
      </w:r>
      <w:r w:rsidR="001F671E">
        <w:rPr>
          <w:b/>
          <w:lang w:val="pl-PL"/>
        </w:rPr>
        <w:t>svibnja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77305E">
        <w:rPr>
          <w:b/>
          <w:lang w:val="pl-PL"/>
        </w:rPr>
        <w:t>12</w:t>
      </w:r>
      <w:r w:rsidR="001648DC">
        <w:rPr>
          <w:b/>
          <w:lang w:val="pl-PL"/>
        </w:rPr>
        <w:t>:</w:t>
      </w:r>
      <w:r w:rsidR="0095026B">
        <w:rPr>
          <w:b/>
          <w:lang w:val="pl-PL"/>
        </w:rPr>
        <w:t>4</w:t>
      </w:r>
      <w:r w:rsidR="0077305E">
        <w:rPr>
          <w:b/>
          <w:lang w:val="pl-PL"/>
        </w:rPr>
        <w:t>0</w:t>
      </w:r>
      <w:r w:rsidRPr="00FE1051">
        <w:rPr>
          <w:b/>
          <w:lang w:val="pl-PL"/>
        </w:rPr>
        <w:t xml:space="preserve">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Dršćevka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460051" w:rsidR="00814FDD" w:rsidRPr="00FE1051"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>Podružnica Pula, Giardini 5</w:t>
      </w:r>
      <w:r w:rsidR="00DF28E8" w:rsidRPr="00FE1051">
        <w:t>,</w:t>
      </w:r>
    </w:p>
    <w:p w:rsidRDefault="00FB0B18" w:rsidP="00460051" w:rsidR="00FB0B18" w:rsidRPr="00FE1051">
      <w:pPr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95026B">
        <w:t>MOJ MALI VRT j.d.o.o.</w:t>
      </w:r>
      <w:r w:rsidR="0095026B" w:rsidRPr="00936C9E">
        <w:t xml:space="preserve">, </w:t>
      </w:r>
      <w:r w:rsidR="0095026B">
        <w:t>Umag, Vinogradska 1</w:t>
      </w:r>
      <w:r w:rsidR="001648DC" w:rsidRPr="00936C9E">
        <w:t xml:space="preserve">, </w:t>
      </w:r>
      <w:r w:rsidR="001648DC">
        <w:t xml:space="preserve">                    </w:t>
      </w:r>
    </w:p>
    <w:p w:rsidRDefault="00814FDD" w:rsidP="00460051" w:rsidR="0095026B"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5E3EB7" w:rsidRPr="00FE1051">
        <w:rPr>
          <w:lang w:val="sv-SE"/>
        </w:rPr>
        <w:t xml:space="preserve">zakonski zastupnik dužnika </w:t>
      </w:r>
      <w:r w:rsidR="0095026B">
        <w:t>Tedi Zugan iz Umaga</w:t>
      </w:r>
      <w:r w:rsidR="0095026B" w:rsidRPr="00936C9E">
        <w:t xml:space="preserve">, </w:t>
      </w:r>
      <w:r w:rsidR="0095026B">
        <w:t>Vinogradarska 1</w:t>
      </w:r>
      <w:r w:rsidR="0095026B" w:rsidRPr="00936C9E">
        <w:t xml:space="preserve">, OIB: </w:t>
      </w:r>
      <w:r w:rsidR="0095026B">
        <w:t>34415373704.</w:t>
      </w:r>
    </w:p>
    <w:p w:rsidRDefault="00FB0B18" w:rsidP="00460051" w:rsidR="0077305E"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95026B">
        <w:t>Tedi Zugan iz Umaga</w:t>
      </w:r>
      <w:r w:rsidR="0095026B" w:rsidRPr="00936C9E">
        <w:t xml:space="preserve">, </w:t>
      </w:r>
      <w:r w:rsidR="0095026B">
        <w:t>Vinogradarska 1</w:t>
      </w:r>
      <w:r w:rsidR="0095026B" w:rsidRPr="00936C9E">
        <w:t xml:space="preserve">, OIB: </w:t>
      </w:r>
      <w:r w:rsidR="0095026B">
        <w:t>34415373704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95026B">
        <w:t>MOJ MALI VRT j.d.o.o.</w:t>
      </w:r>
      <w:r w:rsidR="0095026B" w:rsidRPr="00936C9E">
        <w:t xml:space="preserve">, </w:t>
      </w:r>
      <w:r w:rsidR="0095026B">
        <w:t>Umag, Vinogradska 1</w:t>
      </w:r>
      <w:r w:rsidR="0095026B" w:rsidRPr="00936C9E">
        <w:t xml:space="preserve">, OIB: </w:t>
      </w:r>
      <w:r w:rsidR="0095026B">
        <w:t>92133186156.</w:t>
      </w:r>
    </w:p>
    <w:p w:rsidRDefault="0095026B" w:rsidP="00460051" w:rsidR="0095026B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r w:rsidR="0095026B">
        <w:t>20</w:t>
      </w:r>
      <w:r w:rsidR="00036ADB" w:rsidRPr="00FE1051">
        <w:t xml:space="preserve">. </w:t>
      </w:r>
      <w:r w:rsidR="002E3A56">
        <w:t>travnja</w:t>
      </w:r>
      <w:r w:rsidR="00671C0E" w:rsidRPr="00FE1051">
        <w:t xml:space="preserve"> 2016</w:t>
      </w:r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r w:rsidR="00FB0B18" w:rsidRPr="00FE1051">
        <w:t xml:space="preserve">115. st. </w:t>
      </w:r>
      <w:r w:rsidRPr="00FE1051">
        <w:t>1. S</w:t>
      </w:r>
      <w:r w:rsidR="00FB0B18" w:rsidRPr="00FE1051">
        <w:t>Z-a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FB0B18" w:rsidP="00460051" w:rsidR="00671C0E" w:rsidRPr="00FE1051">
      <w:r w:rsidRPr="00FE1051">
        <w:t xml:space="preserve">- dužnik </w:t>
      </w:r>
      <w:r w:rsidR="0095026B">
        <w:t>MOJ MALI VRT j.d.o.o.</w:t>
      </w:r>
      <w:r w:rsidR="0095026B" w:rsidRPr="00936C9E">
        <w:t xml:space="preserve">, </w:t>
      </w:r>
      <w:r w:rsidR="0095026B">
        <w:t>Umag, Vinogradska 1</w:t>
      </w:r>
    </w:p>
    <w:p w:rsidRDefault="00FB0B18" w:rsidP="00460051" w:rsidR="00185C17">
      <w:r w:rsidRPr="00FE1051">
        <w:rPr>
          <w:lang w:val="sv-SE"/>
        </w:rPr>
        <w:t xml:space="preserve">- zakonski zastupnik dužnika </w:t>
      </w:r>
      <w:r w:rsidR="0095026B">
        <w:t>Tedi Zugan iz Umaga</w:t>
      </w:r>
      <w:r w:rsidR="0095026B" w:rsidRPr="00936C9E">
        <w:t xml:space="preserve">, </w:t>
      </w:r>
      <w:r w:rsidR="0095026B">
        <w:t>Vinogradarska 1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648DC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  <w:t>Posl.br.: 1 St-</w:t>
    </w:r>
    <w:r w:rsidR="0077305E">
      <w:t>6</w:t>
    </w:r>
    <w:r w:rsidR="0095026B">
      <w:t>55</w:t>
    </w:r>
    <w:r w:rsidR="003A006D">
      <w:t>/16</w:t>
    </w:r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B124C"/>
    <w:rsid w:val="00107DA9"/>
    <w:rsid w:val="001648DC"/>
    <w:rsid w:val="00185C17"/>
    <w:rsid w:val="001C0810"/>
    <w:rsid w:val="001F671E"/>
    <w:rsid w:val="00254C90"/>
    <w:rsid w:val="00264035"/>
    <w:rsid w:val="002D55AD"/>
    <w:rsid w:val="002E3A56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77305E"/>
    <w:rsid w:val="007D4D06"/>
    <w:rsid w:val="00814FDD"/>
    <w:rsid w:val="008C3F42"/>
    <w:rsid w:val="0095026B"/>
    <w:rsid w:val="00966E3B"/>
    <w:rsid w:val="00985388"/>
    <w:rsid w:val="009A04CC"/>
    <w:rsid w:val="00B31B75"/>
    <w:rsid w:val="00B33836"/>
    <w:rsid w:val="00D14604"/>
    <w:rsid w:val="00D41ACB"/>
    <w:rsid w:val="00D5275E"/>
    <w:rsid w:val="00DA1E5A"/>
    <w:rsid w:val="00DF28E8"/>
    <w:rsid w:val="00ED0455"/>
    <w:rsid w:val="00F13DFF"/>
    <w:rsid w:val="00F2299C"/>
    <w:rsid w:val="00F31ED9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1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24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24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24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24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1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24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24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24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24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MALI VRT j.d.o.o. UMAG</izvorni_sadrzaj>
    <derivirana_varijabla naziv="DomainObject.Predmet.ProtustrankaFormated_1">  MOJ MALI VRT j.d.o.o. UMAG</derivirana_varijabla>
  </DomainObject.Predmet.ProtustrankaFormated>
  <DomainObject.Predmet.ProtustrankaFormatedOIB>
    <izvorni_sadrzaj>  MOJ MALI VRT j.d.o.o. UMAG, OIB 92133186156</izvorni_sadrzaj>
    <derivirana_varijabla naziv="DomainObject.Predmet.ProtustrankaFormatedOIB_1">  MOJ MALI VRT j.d.o.o. UMAG, OIB 92133186156</derivirana_varijabla>
  </DomainObject.Predmet.ProtustrankaFormatedOIB>
  <DomainObject.Predmet.ProtustrankaFormatedWithAdress>
    <izvorni_sadrzaj> MOJ MALI VRT j.d.o.o. UMAG, Vinogradarska 1, 52470 Umag</izvorni_sadrzaj>
    <derivirana_varijabla naziv="DomainObject.Predmet.ProtustrankaFormatedWithAdress_1"> MOJ MALI VRT j.d.o.o. UMAG, Vinogradarska 1, 52470 Umag</derivirana_varijabla>
  </DomainObject.Predmet.ProtustrankaFormatedWithAdress>
  <DomainObject.Predmet.ProtustrankaFormatedWithAdressOIB>
    <izvorni_sadrzaj> MOJ MALI VRT j.d.o.o. UMAG, OIB 92133186156, Vinogradarska 1, 52470 Umag</izvorni_sadrzaj>
    <derivirana_varijabla naziv="DomainObject.Predmet.ProtustrankaFormatedWithAdressOIB_1"> MOJ MALI VRT j.d.o.o. UMAG, OIB 92133186156, Vinogradarska 1, 52470 Umag</derivirana_varijabla>
  </DomainObject.Predmet.ProtustrankaFormatedWithAdressOIB>
  <DomainObject.Predmet.ProtustrankaWithAdress>
    <izvorni_sadrzaj>MOJ MALI VRT j.d.o.o. UMAG Vinogradarska 1, 52470 Umag</izvorni_sadrzaj>
    <derivirana_varijabla naziv="DomainObject.Predmet.ProtustrankaWithAdress_1">MOJ MALI VRT j.d.o.o. UMAG Vinogradarska 1, 52470 Umag</derivirana_varijabla>
  </DomainObject.Predmet.ProtustrankaWithAdress>
  <DomainObject.Predmet.ProtustrankaWithAdressOIB>
    <izvorni_sadrzaj>MOJ MALI VRT j.d.o.o. UMAG, OIB 92133186156, Vinogradarska 1, 52470 Umag</izvorni_sadrzaj>
    <derivirana_varijabla naziv="DomainObject.Predmet.ProtustrankaWithAdressOIB_1">MOJ MALI VRT j.d.o.o. UMAG, OIB 92133186156, Vinogradarska 1, 52470 Umag</derivirana_varijabla>
  </DomainObject.Predmet.ProtustrankaWithAdressOIB>
  <DomainObject.Predmet.ProtustrankaNazivFormated>
    <izvorni_sadrzaj>MOJ MALI VRT j.d.o.o. UMAG</izvorni_sadrzaj>
    <derivirana_varijabla naziv="DomainObject.Predmet.ProtustrankaNazivFormated_1">MOJ MALI VRT j.d.o.o. UMAG</derivirana_varijabla>
  </DomainObject.Predmet.ProtustrankaNazivFormated>
  <DomainObject.Predmet.ProtustrankaNazivFormatedOIB>
    <izvorni_sadrzaj>MOJ MALI VRT j.d.o.o. UMAG, OIB 92133186156</izvorni_sadrzaj>
    <derivirana_varijabla naziv="DomainObject.Predmet.ProtustrankaNazivFormatedOIB_1">MOJ MALI VRT j.d.o.o. UMAG, OIB 92133186156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61112.73</izvorni_sadrzaj>
    <derivirana_varijabla naziv="DomainObject.Predmet.TrenutnaVrijednost_1">61112.73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MOJ MALI VRT j.d.o.o. UMAG</item>
    </izvorni_sadrzaj>
    <derivirana_varijabla naziv="DomainObject.Predmet.ProtuStrankaListFormated_1">
      <item>MOJ MALI VRT j.d.o.o. UMAG</item>
    </derivirana_varijabla>
  </DomainObject.Predmet.ProtuStrankaListFormated>
  <DomainObject.Predmet.ProtuStrankaListFormatedOIB>
    <izvorni_sadrzaj>
      <item>MOJ MALI VRT j.d.o.o. UMAG, OIB 92133186156</item>
    </izvorni_sadrzaj>
    <derivirana_varijabla naziv="DomainObject.Predmet.ProtuStrankaListFormatedOIB_1">
      <item>MOJ MALI VRT j.d.o.o. UMAG, OIB 92133186156</item>
    </derivirana_varijabla>
  </DomainObject.Predmet.ProtuStrankaListFormatedOIB>
  <DomainObject.Predmet.ProtuStrankaListFormatedWithAdress>
    <izvorni_sadrzaj>
      <item>MOJ MALI VRT j.d.o.o. UMAG, Vinogradarska 1, 52470 Umag</item>
    </izvorni_sadrzaj>
    <derivirana_varijabla naziv="DomainObject.Predmet.ProtuStrankaListFormatedWithAdress_1">
      <item>MOJ MALI VRT j.d.o.o. UMAG, Vinogradarska 1, 52470 Umag</item>
    </derivirana_varijabla>
  </DomainObject.Predmet.ProtuStrankaListFormatedWithAdress>
  <DomainObject.Predmet.ProtuStrankaListFormatedWithAdressOIB>
    <izvorni_sadrzaj>
      <item>MOJ MALI VRT j.d.o.o. UMAG, OIB 92133186156, Vinogradarska 1, 52470 Umag</item>
    </izvorni_sadrzaj>
    <derivirana_varijabla naziv="DomainObject.Predmet.ProtuStrankaListFormatedWithAdressOIB_1">
      <item>MOJ MALI VRT j.d.o.o. UMAG, OIB 92133186156, Vinogradarska 1, 52470 Umag</item>
    </derivirana_varijabla>
  </DomainObject.Predmet.ProtuStrankaListFormatedWithAdressOIB>
  <DomainObject.Predmet.ProtuStrankaListNazivFormated>
    <izvorni_sadrzaj>
      <item>MOJ MALI VRT j.d.o.o. UMAG</item>
    </izvorni_sadrzaj>
    <derivirana_varijabla naziv="DomainObject.Predmet.ProtuStrankaListNazivFormated_1">
      <item>MOJ MALI VRT j.d.o.o. UMAG</item>
    </derivirana_varijabla>
  </DomainObject.Predmet.ProtuStrankaListNazivFormated>
  <DomainObject.Predmet.ProtuStrankaListNazivFormatedOIB>
    <izvorni_sadrzaj>
      <item>MOJ MALI VRT j.d.o.o. UMAG, OIB 92133186156</item>
    </izvorni_sadrzaj>
    <derivirana_varijabla naziv="DomainObject.Predmet.ProtuStrankaListNazivFormatedOIB_1">
      <item>MOJ MALI VRT j.d.o.o. UMAG, OIB 92133186156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MOJ MALI VRT j.d.o.o. UMAG</izvorni_sadrzaj>
    <derivirana_varijabla naziv="DomainObject.Predmet.ProtustrankaIDrugi_1">MOJ MALI VRT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MOJ MALI VRT j.d.o.o. UMAG, OIB 92133186156, Vinogradarska 1, 52470 Umag</izvorni_sadrzaj>
    <derivirana_varijabla naziv="DomainObject.Predmet.ProtustrankaIDrugiAdressOIB_1">MOJ MALI VRT j.d.o.o. UMAG, OIB 92133186156, Vinogradarska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MOJ MALI VRT j.d.o.o. UMAG</item>
    </izvorni_sadrzaj>
    <derivirana_varijabla naziv="DomainObject.Predmet.SudioniciListNaziv_1">
      <item>FINANCIJSKA AGENCIJA, RC RIJEKA, PODRUŽNICA PULA, PULA</item>
      <item>MOJ MALI VRT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MOJ MALI VRT j.d.o.o. UMAG, OIB 92133186156, Vinogradarska 1,52470 Umag</item>
    </izvorni_sadrzaj>
    <derivirana_varijabla naziv="DomainObject.Predmet.SudioniciListAdressOIB_1">
      <item>FINANCIJSKA AGENCIJA, RC RIJEKA, PODRUŽNICA PULA, PULA, OIB 85821130368, Giardini 5,52100 Pula</item>
      <item>MOJ MALI VRT j.d.o.o. UMAG, OIB 92133186156, Vinogradarska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92133186156</item>
    </izvorni_sadrzaj>
    <derivirana_varijabla naziv="DomainObject.Predmet.SudioniciListNazivOIB_1">
      <item>, OIB 85821130368</item>
      <item>, OIB 92133186156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1357</properties:Characters>
  <properties:Lines>47</properties:Lines>
  <properties:Paragraphs>22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2016-04-20T07:28:00Z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