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b00f5" w14:paraId="e9b00f5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>
        <w:t>209</w:t>
      </w:r>
      <w:r w:rsidR="00F2461E" w:rsidRPr="00217782">
        <w:t>/</w:t>
      </w:r>
      <w:r>
        <w:t>2018</w:t>
      </w:r>
      <w:r w:rsidR="00D05A4D">
        <w:t>-</w:t>
      </w:r>
      <w:r>
        <w:t>7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35240E">
        <w:t>HEALTHY REST j.</w:t>
      </w:r>
      <w:r w:rsidR="0035240E" w:rsidRPr="00A56DCC">
        <w:t xml:space="preserve">d.o.o., </w:t>
      </w:r>
      <w:r w:rsidR="0035240E">
        <w:t>Bibinje</w:t>
      </w:r>
      <w:r w:rsidR="0035240E" w:rsidRPr="00A56DCC">
        <w:t xml:space="preserve">, </w:t>
      </w:r>
      <w:r w:rsidR="0035240E">
        <w:t>Težački put 87</w:t>
      </w:r>
      <w:r w:rsidR="0035240E" w:rsidRPr="00A56DCC">
        <w:t xml:space="preserve">, OIB: </w:t>
      </w:r>
      <w:r w:rsidR="0035240E">
        <w:t>37187855318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2427CB">
        <w:t>13</w:t>
      </w:r>
      <w:r w:rsidR="003E5C68">
        <w:t>.</w:t>
      </w:r>
      <w:r w:rsidR="00F1321B">
        <w:t xml:space="preserve"> </w:t>
      </w:r>
      <w:r w:rsidR="0035240E">
        <w:t>srpnja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35240E">
        <w:t xml:space="preserve">Simoni </w:t>
      </w:r>
      <w:proofErr w:type="spellStart"/>
      <w:r w:rsidR="0035240E">
        <w:t>Fuzul</w:t>
      </w:r>
      <w:proofErr w:type="spellEnd"/>
      <w:r w:rsidR="0035240E" w:rsidRPr="00A56DCC">
        <w:t xml:space="preserve"> iz </w:t>
      </w:r>
      <w:r w:rsidR="0035240E">
        <w:t>Bibinja</w:t>
      </w:r>
      <w:r w:rsidR="0035240E" w:rsidRPr="00355932">
        <w:t xml:space="preserve">, </w:t>
      </w:r>
      <w:r w:rsidR="0035240E">
        <w:rPr>
          <w:rFonts w:eastAsiaTheme="minorHAnsi"/>
          <w:lang w:eastAsia="en-US"/>
        </w:rPr>
        <w:t xml:space="preserve">Kraj </w:t>
      </w:r>
      <w:proofErr w:type="spellStart"/>
      <w:r w:rsidR="0035240E">
        <w:rPr>
          <w:rFonts w:eastAsiaTheme="minorHAnsi"/>
          <w:lang w:eastAsia="en-US"/>
        </w:rPr>
        <w:t>Punte</w:t>
      </w:r>
      <w:proofErr w:type="spellEnd"/>
      <w:r w:rsidR="0035240E">
        <w:rPr>
          <w:rFonts w:eastAsiaTheme="minorHAnsi"/>
          <w:lang w:eastAsia="en-US"/>
        </w:rPr>
        <w:t xml:space="preserve"> 4</w:t>
      </w:r>
      <w:r w:rsidR="0035240E" w:rsidRPr="00355932">
        <w:t xml:space="preserve">, OIB: </w:t>
      </w:r>
      <w:r w:rsidR="0035240E">
        <w:rPr>
          <w:bCs/>
        </w:rPr>
        <w:t>65668360315</w:t>
      </w:r>
      <w:r w:rsidR="005C3350" w:rsidRPr="00217782">
        <w:t xml:space="preserve">, </w:t>
      </w:r>
      <w:r w:rsidR="00C61875">
        <w:t>izrič</w:t>
      </w:r>
      <w:r w:rsidR="002427CB">
        <w:t>e se novčana kazna u iznosu od 10</w:t>
      </w:r>
      <w:r w:rsidR="0035240E">
        <w:t>.000,00 kuna koju je dužna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2427CB">
        <w:t>6076-23405-</w:t>
      </w:r>
      <w:r w:rsidR="002427CB" w:rsidRPr="002427CB">
        <w:t>209180</w:t>
      </w:r>
      <w:r w:rsidR="001252FC" w:rsidRPr="002427CB">
        <w:t>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35240E">
        <w:t xml:space="preserve">Simona </w:t>
      </w:r>
      <w:proofErr w:type="spellStart"/>
      <w:r w:rsidR="0035240E">
        <w:t>Fuzul</w:t>
      </w:r>
      <w:proofErr w:type="spellEnd"/>
      <w:r w:rsidRPr="000C04BF">
        <w:t xml:space="preserve"> 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C61875" w:rsidR="00C61875">
      <w:pPr>
        <w:jc w:val="both"/>
      </w:pPr>
      <w:r w:rsidRPr="000C04BF">
        <w:tab/>
      </w:r>
      <w:r>
        <w:t>Rješenjem</w:t>
      </w:r>
      <w:r w:rsidRPr="000C04BF">
        <w:t xml:space="preserve"> ovoga suda poslovni broj</w:t>
      </w:r>
      <w:r>
        <w:t xml:space="preserve"> 1</w:t>
      </w:r>
      <w:r w:rsidRPr="000C04BF">
        <w:t xml:space="preserve"> St-</w:t>
      </w:r>
      <w:r w:rsidR="0035240E">
        <w:t>209/18</w:t>
      </w:r>
      <w:r w:rsidR="00EE2DE0">
        <w:t>-</w:t>
      </w:r>
      <w:r w:rsidR="0035240E">
        <w:t>6</w:t>
      </w:r>
      <w:r w:rsidRPr="000C04BF">
        <w:t xml:space="preserve"> od </w:t>
      </w:r>
      <w:r w:rsidR="0035240E">
        <w:t>19</w:t>
      </w:r>
      <w:r w:rsidR="00EE2DE0">
        <w:t xml:space="preserve">. </w:t>
      </w:r>
      <w:r w:rsidR="0035240E">
        <w:t>lipnja 2018</w:t>
      </w:r>
      <w:r>
        <w:t>. pokrenut je prethodni postupak radi utvrđivanja uvjeta za otvaranje stečajnog postupka</w:t>
      </w:r>
      <w:r w:rsidR="00851EEB">
        <w:t xml:space="preserve"> nad stečajnim dužnikom </w:t>
      </w:r>
      <w:r w:rsidR="0035240E">
        <w:t>HEALTHY REST j.</w:t>
      </w:r>
      <w:r w:rsidR="0035240E" w:rsidRPr="00A56DCC">
        <w:t xml:space="preserve">d.o.o., </w:t>
      </w:r>
      <w:r w:rsidR="0035240E">
        <w:t>Bibinje</w:t>
      </w:r>
      <w:r w:rsidR="002427CB">
        <w:t xml:space="preserve">. Simona </w:t>
      </w:r>
      <w:proofErr w:type="spellStart"/>
      <w:r w:rsidR="002427CB">
        <w:t>Fuzul</w:t>
      </w:r>
      <w:proofErr w:type="spellEnd"/>
      <w:r w:rsidR="002427CB">
        <w:t xml:space="preserve"> kao odgovorna osoba nije se odazvala pozivu suda, niti je opravdala svoj izostanak.</w:t>
      </w:r>
    </w:p>
    <w:p w:rsidRDefault="003E5C68" w:rsidP="00C61875" w:rsidR="00C61875" w:rsidRPr="000C04BF">
      <w:pPr>
        <w:ind w:firstLine="708"/>
        <w:jc w:val="both"/>
      </w:pPr>
      <w:r>
        <w:t xml:space="preserve">Kako </w:t>
      </w:r>
      <w:r w:rsidR="002427CB">
        <w:t xml:space="preserve">dakle Simona </w:t>
      </w:r>
      <w:proofErr w:type="spellStart"/>
      <w:r w:rsidR="002427CB">
        <w:t>Fuzul</w:t>
      </w:r>
      <w:proofErr w:type="spellEnd"/>
      <w:r w:rsidR="002427CB">
        <w:t xml:space="preserve"> nije pristupila</w:t>
      </w:r>
      <w:r>
        <w:t xml:space="preserve"> na ročište zakazano za </w:t>
      </w:r>
      <w:r w:rsidR="002427CB">
        <w:t>3</w:t>
      </w:r>
      <w:r>
        <w:t xml:space="preserve">. </w:t>
      </w:r>
      <w:r w:rsidR="002427CB">
        <w:t>srpnja 2018</w:t>
      </w:r>
      <w:r>
        <w:t>.</w:t>
      </w:r>
      <w:r w:rsidR="002427CB">
        <w:t>, niti je opravdala svoj izostanak, a rješenjem ovog suda poslovni broj 1 St-209/18-2 je prethodno upozorena na posljedice neodazivanja pozivu suda u smislu novčanog kažnjavanja, valjalo je izreći ovu novčanu kaznu, a sve t</w:t>
      </w:r>
      <w:r w:rsidR="00C61875">
        <w:t>emeljem odredbe čl. 10. Stečajnog zakona na odgovarajući način primjenjujući odredbe čl. 10. Zakona o parničnom postupku</w:t>
      </w:r>
      <w:r w:rsidR="00F70C68">
        <w:t xml:space="preserve"> zastupniku</w:t>
      </w:r>
      <w:r w:rsidR="002427CB">
        <w:t>. Prilikom određivanja visine kazne sud je uzeo u obzir činjenicu da je zbog neodazivanja zastupnice po zakonu stečajnog dužnika za naredno ročište neophodno odrediti njeno prisilno dovođenje, što znači angažiranje policije, pored</w:t>
      </w:r>
      <w:r w:rsidR="00F70C68">
        <w:t xml:space="preserve"> </w:t>
      </w:r>
      <w:r w:rsidR="002427CB">
        <w:t xml:space="preserve">ponovnog zakazivanja ročišta u ovom predmetu. </w:t>
      </w:r>
      <w:r w:rsidR="00F70C68">
        <w:t>N</w:t>
      </w:r>
      <w:r w:rsidR="00C61875">
        <w:t xml:space="preserve">adalje je temeljem odredbe čl. 10. st. 7. </w:t>
      </w:r>
      <w:r w:rsidR="00F70C68">
        <w:t>Zakona o parničnom postupku</w:t>
      </w:r>
      <w:r w:rsidR="00C61875">
        <w:t xml:space="preserve"> određeno da će se u slučaju da </w:t>
      </w:r>
      <w:r w:rsidR="002427CB">
        <w:t xml:space="preserve">Simona </w:t>
      </w:r>
      <w:proofErr w:type="spellStart"/>
      <w:r w:rsidR="002427CB">
        <w:t>Fuzul</w:t>
      </w:r>
      <w:proofErr w:type="spellEnd"/>
      <w:r w:rsidR="00F70C68">
        <w:t xml:space="preserve"> </w:t>
      </w:r>
      <w:r w:rsidR="00C61875">
        <w:t xml:space="preserve">ne plati kaznu odnosno sudu ne dostavi dokaz o uplati, ovog rješenje dostaviti Financijskoj agenciji radi izravne naplate, dok je odredbom st. 11. istoga članka određeno da žalba ne odgađa provedbu ovog rješenja. </w:t>
      </w:r>
    </w:p>
    <w:p w:rsidRDefault="00C61875" w:rsidP="00C61875" w:rsidR="00C61875" w:rsidRPr="000C04BF">
      <w:pPr>
        <w:jc w:val="both"/>
      </w:pPr>
      <w:r>
        <w:lastRenderedPageBreak/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2427CB">
        <w:t>13</w:t>
      </w:r>
      <w:r w:rsidR="003E5C68">
        <w:t xml:space="preserve">. </w:t>
      </w:r>
      <w:r w:rsidR="00FF2CF4">
        <w:t>srpnja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5056FC" w:rsidP="005056FC" w:rsidR="00CC25D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5056FC" w:rsidP="005056FC" w:rsidR="00CC25DF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FF2CF4" w:rsidP="00C61875" w:rsidR="00F70C68">
      <w:pPr>
        <w:numPr>
          <w:ilvl w:val="0"/>
          <w:numId w:val="4"/>
        </w:numPr>
      </w:pPr>
      <w:r>
        <w:t>Simoni Fuzul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252FC"/>
    <w:rsid w:val="00144EE0"/>
    <w:rsid w:val="00167F59"/>
    <w:rsid w:val="001F65F0"/>
    <w:rsid w:val="00217782"/>
    <w:rsid w:val="00235570"/>
    <w:rsid w:val="002427CB"/>
    <w:rsid w:val="002B1D94"/>
    <w:rsid w:val="0035240E"/>
    <w:rsid w:val="00372821"/>
    <w:rsid w:val="003D30CD"/>
    <w:rsid w:val="003E5C68"/>
    <w:rsid w:val="004217F2"/>
    <w:rsid w:val="004C277E"/>
    <w:rsid w:val="005056FC"/>
    <w:rsid w:val="00571EDB"/>
    <w:rsid w:val="005C3350"/>
    <w:rsid w:val="005E6DD7"/>
    <w:rsid w:val="00622FD0"/>
    <w:rsid w:val="006D5987"/>
    <w:rsid w:val="00736B9A"/>
    <w:rsid w:val="00752118"/>
    <w:rsid w:val="007536A6"/>
    <w:rsid w:val="00836DDC"/>
    <w:rsid w:val="00851EEB"/>
    <w:rsid w:val="0087515F"/>
    <w:rsid w:val="009355C9"/>
    <w:rsid w:val="009771C1"/>
    <w:rsid w:val="009A0CEB"/>
    <w:rsid w:val="00A94666"/>
    <w:rsid w:val="00B81307"/>
    <w:rsid w:val="00BB6DB6"/>
    <w:rsid w:val="00BE6C59"/>
    <w:rsid w:val="00C61875"/>
    <w:rsid w:val="00CC25DF"/>
    <w:rsid w:val="00D05A4D"/>
    <w:rsid w:val="00E34807"/>
    <w:rsid w:val="00EB209A"/>
    <w:rsid w:val="00EC5C80"/>
    <w:rsid w:val="00EE2DE0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6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6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6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6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6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6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6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6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HEALTHY REST j.d.o.o. za ugostiteljstvo i djelatnost turističke agencije</izvorni_sadrzaj>
    <derivirana_varijabla naziv="DomainObject.Predmet.ProtustrankaFormated_1">  HEALTHY REST j.d.o.o. za ugostiteljstvo i djelatnost turističke agencije</derivirana_varijabla>
  </DomainObject.Predmet.ProtustrankaFormated>
  <DomainObject.Predmet.ProtustrankaFormatedOIB>
    <izvorni_sadrzaj>  HEALTHY REST j.d.o.o. za ugostiteljstvo i djelatnost turističke agencije, OIB 37187855318</izvorni_sadrzaj>
    <derivirana_varijabla naziv="DomainObject.Predmet.ProtustrankaFormatedOIB_1">  HEALTHY REST j.d.o.o. za ugostiteljstvo i djelatnost turističke agencije, OIB 37187855318</derivirana_varijabla>
  </DomainObject.Predmet.ProtustrankaFormatedOIB>
  <DomainObject.Predmet.ProtustrankaFormatedWithAdress>
    <izvorni_sadrzaj> HEALTHY REST j.d.o.o. za ugostiteljstvo i djelatnost turističke agencije, Težački put 87, 23205 Bibinje</izvorni_sadrzaj>
    <derivirana_varijabla naziv="DomainObject.Predmet.ProtustrankaFormatedWithAdress_1"> HEALTHY REST j.d.o.o. za ugostiteljstvo i djelatnost turističke agencije, Težački put 87, 23205 Bibinje</derivirana_varijabla>
  </DomainObject.Predmet.ProtustrankaFormatedWithAdress>
  <DomainObject.Predmet.ProtustrankaFormatedWithAdressOIB>
    <izvorni_sadrzaj> HEALTHY REST j.d.o.o. za ugostiteljstvo i djelatnost turističke agencije, OIB 37187855318, Težački put 87, 23205 Bibinje</izvorni_sadrzaj>
    <derivirana_varijabla naziv="DomainObject.Predmet.ProtustrankaFormatedWithAdressOIB_1"> HEALTHY REST j.d.o.o. za ugostiteljstvo i djelatnost turističke agencije, OIB 37187855318, Težački put 87, 23205 Bibinje</derivirana_varijabla>
  </DomainObject.Predmet.ProtustrankaFormatedWithAdressOIB>
  <DomainObject.Predmet.ProtustrankaWithAdress>
    <izvorni_sadrzaj>HEALTHY REST j.d.o.o. za ugostiteljstvo i djelatnost turističke agencije Težački put 87, 23205 Bibinje</izvorni_sadrzaj>
    <derivirana_varijabla naziv="DomainObject.Predmet.ProtustrankaWithAdress_1">HEALTHY REST j.d.o.o. za ugostiteljstvo i djelatnost turističke agencije Težački put 87, 23205 Bibinje</derivirana_varijabla>
  </DomainObject.Predmet.ProtustrankaWithAdress>
  <DomainObject.Predmet.ProtustrankaWithAdressOIB>
    <izvorni_sadrzaj>HEALTHY REST j.d.o.o. za ugostiteljstvo i djelatnost turističke agencije, OIB 37187855318, Težački put 87, 23205 Bibinje</izvorni_sadrzaj>
    <derivirana_varijabla naziv="DomainObject.Predmet.ProtustrankaWithAdressOIB_1">HEALTHY REST j.d.o.o. za ugostiteljstvo i djelatnost turističke agencije, OIB 37187855318, Težački put 87, 23205 Bibinje</derivirana_varijabla>
  </DomainObject.Predmet.ProtustrankaWithAdressOIB>
  <DomainObject.Predmet.ProtustrankaNazivFormated>
    <izvorni_sadrzaj>HEALTHY REST j.d.o.o. za ugostiteljstvo i djelatnost turističke agencije</izvorni_sadrzaj>
    <derivirana_varijabla naziv="DomainObject.Predmet.ProtustrankaNazivFormated_1">HEALTHY REST j.d.o.o. za ugostiteljstvo i djelatnost turističke agencije</derivirana_varijabla>
  </DomainObject.Predmet.ProtustrankaNazivFormated>
  <DomainObject.Predmet.ProtustrankaNazivFormatedOIB>
    <izvorni_sadrzaj>HEALTHY REST j.d.o.o. za ugostiteljstvo i djelatnost turističke agencije, OIB 37187855318</izvorni_sadrzaj>
    <derivirana_varijabla naziv="DomainObject.Predmet.ProtustrankaNazivFormatedOIB_1">HEALTHY REST j.d.o.o. za ugostiteljstvo i djelatnost turističke agencije, OIB 37187855318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HEALTHY REST j.d.o.o. za ugostiteljstvo i djelatnost turističke agencije</item>
    </izvorni_sadrzaj>
    <derivirana_varijabla naziv="DomainObject.Predmet.ProtuStrankaListFormated_1">
      <item>HEALTHY REST j.d.o.o. za ugostiteljstvo i djelatnost turističke agencije</item>
    </derivirana_varijabla>
  </DomainObject.Predmet.ProtuStrankaListFormated>
  <DomainObject.Predmet.ProtuStrankaListFormatedOIB>
    <izvorni_sadrzaj>
      <item>HEALTHY REST j.d.o.o. za ugostiteljstvo i djelatnost turističke agencije, OIB 37187855318</item>
    </izvorni_sadrzaj>
    <derivirana_varijabla naziv="DomainObject.Predmet.ProtuStrankaListFormatedOIB_1">
      <item>HEALTHY REST j.d.o.o. za ugostiteljstvo i djelatnost turističke agencije, OIB 37187855318</item>
    </derivirana_varijabla>
  </DomainObject.Predmet.ProtuStrankaListFormatedOIB>
  <DomainObject.Predmet.ProtuStrankaListFormatedWithAdress>
    <izvorni_sadrzaj>
      <item>HEALTHY REST j.d.o.o. za ugostiteljstvo i djelatnost turističke agencije, Težački put 87, 23205 Bibinje</item>
    </izvorni_sadrzaj>
    <derivirana_varijabla naziv="DomainObject.Predmet.ProtuStrankaListFormatedWithAdress_1">
      <item>HEALTHY REST j.d.o.o. za ugostiteljstvo i djelatnost turističke agencije, Težački put 87, 23205 Bibinje</item>
    </derivirana_varijabla>
  </DomainObject.Predmet.ProtuStrankaListFormatedWithAdress>
  <DomainObject.Predmet.ProtuStrankaListFormatedWithAdressOIB>
    <izvorni_sadrzaj>
      <item>HEALTHY REST j.d.o.o. za ugostiteljstvo i djelatnost turističke agencije, OIB 37187855318, Težački put 87, 23205 Bibinje</item>
    </izvorni_sadrzaj>
    <derivirana_varijabla naziv="DomainObject.Predmet.ProtuStrankaListFormatedWithAdressOIB_1">
      <item>HEALTHY REST j.d.o.o. za ugostiteljstvo i djelatnost turističke agencije, OIB 37187855318, Težački put 87, 23205 Bibinje</item>
    </derivirana_varijabla>
  </DomainObject.Predmet.ProtuStrankaListFormatedWithAdressOIB>
  <DomainObject.Predmet.ProtuStrankaListNazivFormated>
    <izvorni_sadrzaj>
      <item>HEALTHY REST j.d.o.o. za ugostiteljstvo i djelatnost turističke agencije</item>
    </izvorni_sadrzaj>
    <derivirana_varijabla naziv="DomainObject.Predmet.ProtuStrankaListNazivFormated_1">
      <item>HEALTHY REST j.d.o.o. za ugostiteljstvo i djelatnost turističke agencije</item>
    </derivirana_varijabla>
  </DomainObject.Predmet.ProtuStrankaListNazivFormated>
  <DomainObject.Predmet.ProtuStrankaListNazivFormatedOIB>
    <izvorni_sadrzaj>
      <item>HEALTHY REST j.d.o.o. za ugostiteljstvo i djelatnost turističke agencije, OIB 37187855318</item>
    </izvorni_sadrzaj>
    <derivirana_varijabla naziv="DomainObject.Predmet.ProtuStrankaListNazivFormatedOIB_1">
      <item>HEALTHY REST j.d.o.o. za ugostiteljstvo i djelatnost turističke agencije, OIB 37187855318</item>
    </derivirana_varijabla>
  </DomainObject.Predmet.ProtuStrankaListNazivFormatedOIB>
  <DomainObject.Predmet.OstaliListFormated>
    <izvorni_sadrzaj>
      <item>Simona Fuzul</item>
    </izvorni_sadrzaj>
    <derivirana_varijabla naziv="DomainObject.Predmet.OstaliListFormated_1">
      <item>Simona Fuzul</item>
    </derivirana_varijabla>
  </DomainObject.Predmet.OstaliListFormated>
  <DomainObject.Predmet.OstaliListFormatedOIB>
    <izvorni_sadrzaj>
      <item>Simona Fuzul, OIB 65668360315</item>
    </izvorni_sadrzaj>
    <derivirana_varijabla naziv="DomainObject.Predmet.OstaliListFormatedOIB_1">
      <item>Simona Fuzul, OIB 65668360315</item>
    </derivirana_varijabla>
  </DomainObject.Predmet.OstaliListFormatedOIB>
  <DomainObject.Predmet.OstaliListFormatedWithAdress>
    <izvorni_sadrzaj>
      <item>Simona Fuzul, KRAJ PUNTE 4 (ranije: BIBINJE, TEŽAČKI PUT, 87), 23205 Bibinje</item>
    </izvorni_sadrzaj>
    <derivirana_varijabla naziv="DomainObject.Predmet.OstaliListFormatedWithAdress_1">
      <item>Simona Fuzul, KRAJ PUNTE 4 (ranije: BIBINJE, TEŽAČKI PUT, 87), 23205 Bibinje</item>
    </derivirana_varijabla>
  </DomainObject.Predmet.OstaliListFormatedWithAdress>
  <DomainObject.Predmet.OstaliListFormatedWithAdressOIB>
    <izvorni_sadrzaj>
      <item>Simona Fuzul, OIB 65668360315, KRAJ PUNTE 4 (ranije: BIBINJE, TEŽAČKI PUT, 87), 23205 Bibinje</item>
    </izvorni_sadrzaj>
    <derivirana_varijabla naziv="DomainObject.Predmet.OstaliListFormatedWithAdressOIB_1">
      <item>Simona Fuzul, OIB 65668360315, KRAJ PUNTE 4 (ranije: BIBINJE, TEŽAČKI PUT, 87), 23205 Bibinje</item>
    </derivirana_varijabla>
  </DomainObject.Predmet.OstaliListFormatedWithAdressOIB>
  <DomainObject.Predmet.OstaliListNazivFormated>
    <izvorni_sadrzaj>
      <item>Simona Fuzul</item>
    </izvorni_sadrzaj>
    <derivirana_varijabla naziv="DomainObject.Predmet.OstaliListNazivFormated_1">
      <item>Simona Fuzul</item>
    </derivirana_varijabla>
  </DomainObject.Predmet.OstaliListNazivFormated>
  <DomainObject.Predmet.OstaliListNazivFormatedOIB>
    <izvorni_sadrzaj>
      <item>Simona Fuzul, OIB 65668360315</item>
    </izvorni_sadrzaj>
    <derivirana_varijabla naziv="DomainObject.Predmet.OstaliListNazivFormatedOIB_1">
      <item>Simona Fuzul, OIB 65668360315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HEALTHY REST j.d.o.o. za ugostiteljstvo i djelatnost turističke agencije</izvorni_sadrzaj>
    <derivirana_varijabla naziv="DomainObject.Predmet.ProtustrankaIDrugi_1">HEALTHY REST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HEALTHY REST j.d.o.o. za ugostiteljstvo i djelatnost turističke agencije, OIB 37187855318, Težački put 87, 23205 Bibinje</izvorni_sadrzaj>
    <derivirana_varijabla naziv="DomainObject.Predmet.ProtustrankaIDrugiAdressOIB_1">HEALTHY REST j.d.o.o. za ugostiteljstvo i djelatnost turističke agencije, OIB 37187855318, Težački put 87,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HEALTHY REST j.d.o.o. za ugostiteljstvo i djelatnost turističke agencije</item>
      <item>FINA</item>
      <item>Simona Fuzul</item>
    </izvorni_sadrzaj>
    <derivirana_varijabla naziv="DomainObject.Predmet.SudioniciListNaziv_1">
      <item>HEALTHY REST j.d.o.o. za ugostiteljstvo i djelatnost turističke agencije</item>
      <item>FINA</item>
      <item>Simona Fuzul</item>
    </derivirana_varijabla>
  </DomainObject.Predmet.SudioniciListNaziv>
  <DomainObject.Predmet.SudioniciListAdressOIB>
    <izvorni_sadrzaj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izvorni_sadrzaj>
    <derivirana_varijabla naziv="DomainObject.Predmet.SudioniciListAdressOIB_1">
      <item>HEALTHY REST j.d.o.o. za ugostiteljstvo i djelatnost turističke agencije, OIB 37187855318, Težački put 87,23205 Bibinje</item>
      <item>FINA, OIB 85821130368</item>
      <item>Simona Fuzul, OIB 65668360315, KRAJ PUNTE 4 (ranije: BIBINJE, TEŽAČKI PUT, 87),23205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37187855318</item>
      <item>, OIB 85821130368</item>
      <item>, OIB 65668360315</item>
    </izvorni_sadrzaj>
    <derivirana_varijabla naziv="DomainObject.Predmet.SudioniciListNazivOIB_1">
      <item>, OIB 37187855318</item>
      <item>, OIB 85821130368</item>
      <item>, OIB 65668360315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452</properties:Words>
  <properties:Characters>2372</properties:Characters>
  <properties:Lines>76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2018-07-12T07:11:00Z</dcterms:created>
  <dc:creator>Ardena Bajlo</dc:creator>
  <cp:lastModifiedBy>Ante Rubelj</cp:lastModifiedBy>
  <cp:lastPrinted>2018-07-17T07:57:00Z</cp:lastPrinted>
  <dcterms:modified xmlns:xsi="http://www.w3.org/2001/XMLSchema-instance" xsi:type="dcterms:W3CDTF">2018-07-17T07:58:00Z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(1St-209-18-NOVČANA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