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34CAA" w:rsidR="00AC1367" w:rsidRPr="00AC1367">
        <w:tc>
          <w:tcPr>
            <w:tcW w:type="dxa" w:w="2985"/>
            <w:shd w:fill="auto" w:color="auto" w:val="clear"/>
          </w:tcPr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82c1f8d" w14:paraId="82c1f8d" w:rsidRDefault="00AC1367" w:rsidP="00AC1367" w:rsidR="00AC1367" w:rsidRPr="00AC1367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34CAA" w:rsidR="00AC1367" w:rsidRPr="00AC1367">
        <w:trPr>
          <w:jc w:val="right"/>
        </w:trPr>
        <w:tc>
          <w:tcPr>
            <w:tcW w:type="dxa" w:w="4320"/>
          </w:tcPr>
          <w:p w:rsidRDefault="00E51B51" w:rsidP="00AC1367" w:rsidR="00AC1367" w:rsidRPr="00AC136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St-151/2013-120</w:t>
            </w:r>
          </w:p>
        </w:tc>
      </w:tr>
    </w:tbl>
    <w:p w:rsidRDefault="00116704" w:rsidP="00AC1367" w:rsidR="00116704">
      <w:pPr>
        <w:spacing w:after="0"/>
        <w:jc w:val="both"/>
        <w:rPr>
          <w:rFonts w:cs="Times New Roman" w:eastAsia="Times New Roman"/>
          <w:lang w:eastAsia="en-AU"/>
        </w:rPr>
      </w:pPr>
    </w:p>
    <w:p w:rsidRDefault="00065F5F" w:rsidP="00AC1367" w:rsidR="00065F5F" w:rsidRPr="00AC1367">
      <w:pPr>
        <w:spacing w:after="0"/>
        <w:jc w:val="both"/>
        <w:rPr>
          <w:rFonts w:cs="Times New Roman" w:eastAsia="Times New Roman"/>
          <w:lang w:eastAsia="en-AU"/>
        </w:rPr>
      </w:pPr>
    </w:p>
    <w:p w:rsidRDefault="00AC1367" w:rsidP="00AC1367" w:rsidR="00AC1367" w:rsidRPr="00AC1367">
      <w:pPr>
        <w:spacing w:after="0"/>
        <w:jc w:val="center"/>
        <w:rPr>
          <w:rFonts w:cs="Times New Roman" w:eastAsia="Times New Roman"/>
          <w:lang w:eastAsia="en-AU"/>
        </w:rPr>
      </w:pPr>
      <w:r w:rsidRPr="00AC1367">
        <w:rPr>
          <w:rFonts w:cs="Times New Roman" w:eastAsia="Times New Roman"/>
          <w:lang w:eastAsia="en-AU"/>
        </w:rPr>
        <w:t>R E P U B L I K A   H R V A T S K A</w:t>
      </w:r>
    </w:p>
    <w:p w:rsidRDefault="00AC1367" w:rsidP="00AC1367" w:rsidR="00AC1367" w:rsidRPr="00AC1367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AC1367" w:rsidP="001A221B" w:rsidR="00AC1367">
      <w:pPr>
        <w:spacing w:after="0"/>
        <w:jc w:val="center"/>
        <w:rPr>
          <w:rFonts w:cs="Times New Roman" w:eastAsia="Times New Roman"/>
          <w:lang w:eastAsia="en-AU"/>
        </w:rPr>
      </w:pPr>
      <w:r w:rsidRPr="00AC1367">
        <w:rPr>
          <w:rFonts w:cs="Times New Roman" w:eastAsia="Times New Roman"/>
          <w:lang w:eastAsia="en-AU"/>
        </w:rPr>
        <w:t xml:space="preserve">R J E Š E NJ E   </w:t>
      </w:r>
    </w:p>
    <w:p w:rsidRDefault="00065F5F" w:rsidP="001A221B" w:rsidR="00065F5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A221B" w:rsidP="001A221B" w:rsidR="001A221B" w:rsidRPr="001A221B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525812" w:rsidP="00E6142C" w:rsidR="00E51B51" w:rsidRPr="00116704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Varaždinu, po sutkinji toga suda Meliti Poljanec Bubaš, kao stečajno</w:t>
      </w:r>
      <w:r w:rsidR="00AC1367">
        <w:rPr>
          <w:rFonts w:cs="Times New Roman" w:eastAsia="Calibri"/>
        </w:rPr>
        <w:t>j sutkinji</w:t>
      </w:r>
      <w:r>
        <w:rPr>
          <w:rFonts w:cs="Times New Roman" w:eastAsia="Calibri"/>
        </w:rPr>
        <w:t xml:space="preserve">, </w:t>
      </w:r>
      <w:r w:rsidR="00AC1367">
        <w:rPr>
          <w:rFonts w:cs="Times New Roman" w:eastAsia="Calibri"/>
        </w:rPr>
        <w:t xml:space="preserve">u stečajnom predmetu nad stečajnim dužnikom </w:t>
      </w:r>
      <w:r w:rsidR="00E51B51">
        <w:rPr>
          <w:rFonts w:cs="Times New Roman" w:eastAsia="Calibri"/>
        </w:rPr>
        <w:t>PRO-MEDIA d.o.o. u stečaju, Čakovec, Ante Starčevića 49</w:t>
      </w:r>
      <w:r w:rsidR="00065F5F">
        <w:rPr>
          <w:rFonts w:cs="Times New Roman" w:eastAsia="Calibri"/>
        </w:rPr>
        <w:t>,</w:t>
      </w:r>
      <w:r w:rsidR="00AC1367">
        <w:rPr>
          <w:rFonts w:cs="Times New Roman" w:eastAsia="Calibri"/>
        </w:rPr>
        <w:t xml:space="preserve"> OIB: </w:t>
      </w:r>
      <w:r w:rsidR="00E51B51">
        <w:rPr>
          <w:rFonts w:cs="Times New Roman" w:eastAsia="Calibri"/>
        </w:rPr>
        <w:t>42577461834</w:t>
      </w:r>
      <w:r w:rsidR="00AC1367">
        <w:rPr>
          <w:rFonts w:cs="Times New Roman" w:eastAsia="Calibri"/>
        </w:rPr>
        <w:t xml:space="preserve">, </w:t>
      </w:r>
      <w:r w:rsidR="00E51B51">
        <w:rPr>
          <w:rFonts w:cs="Times New Roman" w:eastAsia="Calibri"/>
        </w:rPr>
        <w:t xml:space="preserve">zastupan po stečajnoj upraviteljici </w:t>
      </w:r>
      <w:proofErr w:type="spellStart"/>
      <w:r w:rsidR="00E51B51">
        <w:rPr>
          <w:rFonts w:cs="Times New Roman" w:eastAsia="Calibri"/>
        </w:rPr>
        <w:t>Lidii</w:t>
      </w:r>
      <w:proofErr w:type="spellEnd"/>
      <w:r w:rsidR="00E51B51">
        <w:rPr>
          <w:rFonts w:cs="Times New Roman" w:eastAsia="Calibri"/>
        </w:rPr>
        <w:t xml:space="preserve"> Belamarić, </w:t>
      </w:r>
      <w:r w:rsidR="00AC1367">
        <w:rPr>
          <w:rFonts w:cs="Times New Roman" w:eastAsia="Calibri"/>
        </w:rPr>
        <w:t xml:space="preserve">dana </w:t>
      </w:r>
      <w:r w:rsidR="00F807DC">
        <w:rPr>
          <w:rFonts w:cs="Times New Roman" w:eastAsia="Calibri"/>
        </w:rPr>
        <w:t>21</w:t>
      </w:r>
      <w:r w:rsidR="00E51B51">
        <w:rPr>
          <w:rFonts w:cs="Times New Roman" w:eastAsia="Calibri"/>
        </w:rPr>
        <w:t>. lipnja 2018</w:t>
      </w:r>
      <w:r w:rsidR="00065F5F">
        <w:rPr>
          <w:rFonts w:cs="Times New Roman" w:eastAsia="Calibri"/>
        </w:rPr>
        <w:t xml:space="preserve">.   </w:t>
      </w:r>
      <w:r w:rsidR="00AC1367">
        <w:rPr>
          <w:rFonts w:cs="Times New Roman" w:eastAsia="Calibri"/>
        </w:rPr>
        <w:t xml:space="preserve">  </w:t>
      </w:r>
    </w:p>
    <w:p w:rsidRDefault="008D5529" w:rsidP="00F807DC" w:rsidR="00F807DC">
      <w:pPr>
        <w:jc w:val="center"/>
      </w:pPr>
      <w:r>
        <w:t>r i j e š i o   j e</w:t>
      </w:r>
    </w:p>
    <w:p w:rsidRDefault="00044E18" w:rsidP="001A221B" w:rsidR="00086460">
      <w:pPr>
        <w:pStyle w:val="Bezproreda"/>
        <w:ind w:firstLine="708"/>
        <w:jc w:val="both"/>
      </w:pPr>
      <w:r>
        <w:t xml:space="preserve">Iz diobne stečajne mase u iznosu od </w:t>
      </w:r>
      <w:r w:rsidR="00E51B51">
        <w:t>398.380,83</w:t>
      </w:r>
      <w:r>
        <w:t xml:space="preserve"> kn, ostvarene nakon unovčenja imovine stečajnog dužnika te podmirenja troškova stečajnog postupka u iznosu od </w:t>
      </w:r>
      <w:r w:rsidR="00E51B51">
        <w:t xml:space="preserve">6.120,01 </w:t>
      </w:r>
      <w:r>
        <w:t xml:space="preserve"> kn, nagrade stečajno</w:t>
      </w:r>
      <w:r w:rsidR="00065F5F">
        <w:t xml:space="preserve">j upraviteljici </w:t>
      </w:r>
      <w:r>
        <w:t xml:space="preserve">u bruto iznosu od </w:t>
      </w:r>
      <w:r w:rsidR="00E51B51">
        <w:t>41.706,56 kn</w:t>
      </w:r>
      <w:r>
        <w:t>, namiruj</w:t>
      </w:r>
      <w:r w:rsidR="00065F5F">
        <w:t>e</w:t>
      </w:r>
      <w:r>
        <w:t xml:space="preserve"> se </w:t>
      </w:r>
    </w:p>
    <w:p w:rsidRDefault="00065F5F" w:rsidP="001A221B" w:rsidR="00065F5F">
      <w:pPr>
        <w:pStyle w:val="Bezproreda"/>
        <w:ind w:firstLine="708"/>
        <w:jc w:val="both"/>
      </w:pPr>
    </w:p>
    <w:p w:rsidRDefault="001A221B" w:rsidP="001A221B" w:rsidR="001A221B">
      <w:pPr>
        <w:pStyle w:val="Bezproreda"/>
        <w:ind w:firstLine="708"/>
        <w:jc w:val="both"/>
      </w:pPr>
    </w:p>
    <w:p w:rsidRDefault="00065F5F" w:rsidP="0045749F" w:rsidR="00065F5F">
      <w:pPr>
        <w:pStyle w:val="Odlomakpopisa"/>
        <w:numPr>
          <w:ilvl w:val="0"/>
          <w:numId w:val="3"/>
        </w:numPr>
        <w:jc w:val="both"/>
      </w:pPr>
      <w:r>
        <w:t>Re</w:t>
      </w:r>
      <w:r w:rsidR="00044E18">
        <w:t>publika Hrvatska, Ministarstvo financija</w:t>
      </w:r>
      <w:r>
        <w:t xml:space="preserve"> u </w:t>
      </w:r>
      <w:r w:rsidR="00044E18">
        <w:t xml:space="preserve">iznosu od </w:t>
      </w:r>
      <w:r w:rsidR="00E51B51">
        <w:t>350.554,26</w:t>
      </w:r>
      <w:r>
        <w:t xml:space="preserve"> kn.</w:t>
      </w:r>
    </w:p>
    <w:p w:rsidRDefault="00753C26" w:rsidP="0045749F" w:rsidR="00E51B51">
      <w:pPr>
        <w:jc w:val="center"/>
      </w:pPr>
      <w:r w:rsidRPr="00753C26">
        <w:t>Obrazloženje</w:t>
      </w:r>
    </w:p>
    <w:p w:rsidRDefault="008D5529" w:rsidP="00C65C13" w:rsidR="00C954B3">
      <w:pPr>
        <w:ind w:firstLine="720"/>
        <w:jc w:val="both"/>
      </w:pPr>
      <w:r>
        <w:t>Nakon što je</w:t>
      </w:r>
      <w:r w:rsidR="00901FF1">
        <w:t xml:space="preserve"> okončano unovčenje stečajne m</w:t>
      </w:r>
      <w:r w:rsidR="00525812">
        <w:t>ase, stečajn</w:t>
      </w:r>
      <w:r w:rsidR="00065F5F">
        <w:t xml:space="preserve">a upraviteljica </w:t>
      </w:r>
      <w:r w:rsidR="00C954B3">
        <w:t>podni</w:t>
      </w:r>
      <w:r w:rsidR="00065F5F">
        <w:t>jela</w:t>
      </w:r>
      <w:r w:rsidR="00C954B3">
        <w:t xml:space="preserve"> je sudu završni izvještaj dana </w:t>
      </w:r>
      <w:r w:rsidR="005F6339">
        <w:t>30. travnja 2018.</w:t>
      </w:r>
      <w:r w:rsidR="00525812">
        <w:t xml:space="preserve">, </w:t>
      </w:r>
      <w:r w:rsidR="006516A9">
        <w:t>u okviru kojeg</w:t>
      </w:r>
      <w:r w:rsidR="00086460">
        <w:t xml:space="preserve"> završnog izvještaja</w:t>
      </w:r>
      <w:r w:rsidR="006516A9">
        <w:t xml:space="preserve"> je podni</w:t>
      </w:r>
      <w:r w:rsidR="00065F5F">
        <w:t xml:space="preserve">jela </w:t>
      </w:r>
      <w:r w:rsidR="006516A9">
        <w:t>i završni račun.</w:t>
      </w:r>
      <w:r w:rsidR="00C954B3">
        <w:t xml:space="preserve"> </w:t>
      </w:r>
    </w:p>
    <w:p w:rsidRDefault="003F4A3D" w:rsidP="008D5529" w:rsidR="00C954B3">
      <w:pPr>
        <w:ind w:firstLine="720"/>
        <w:jc w:val="both"/>
      </w:pPr>
      <w:r>
        <w:t xml:space="preserve">Sud je ispitao </w:t>
      </w:r>
      <w:r w:rsidR="00525812">
        <w:t>završni račun stečajn</w:t>
      </w:r>
      <w:r w:rsidR="00065F5F">
        <w:t>e upraviteljice</w:t>
      </w:r>
      <w:r w:rsidR="00525812">
        <w:t>, a prihvati</w:t>
      </w:r>
      <w:r w:rsidR="005F6339">
        <w:t>o</w:t>
      </w:r>
      <w:r>
        <w:t xml:space="preserve"> ga je i zastupni</w:t>
      </w:r>
      <w:r w:rsidR="005F6339">
        <w:t>k</w:t>
      </w:r>
      <w:r>
        <w:t xml:space="preserve"> s</w:t>
      </w:r>
      <w:r w:rsidR="00525812">
        <w:t>tečajnog vjerovnika</w:t>
      </w:r>
      <w:r w:rsidR="00C954B3">
        <w:t xml:space="preserve"> koj</w:t>
      </w:r>
      <w:r w:rsidR="005F6339">
        <w:t>i je pristupio</w:t>
      </w:r>
      <w:r>
        <w:t xml:space="preserve"> na z</w:t>
      </w:r>
      <w:r w:rsidR="00C954B3">
        <w:t>akazano završno ročište.</w:t>
      </w:r>
    </w:p>
    <w:p w:rsidRDefault="00086460" w:rsidP="00086460" w:rsidR="00C954B3">
      <w:pPr>
        <w:ind w:firstLine="720"/>
        <w:jc w:val="both"/>
      </w:pPr>
      <w:r>
        <w:t>Stoga je u smislu čl.</w:t>
      </w:r>
      <w:r w:rsidR="003F4A3D">
        <w:t xml:space="preserve"> </w:t>
      </w:r>
      <w:r w:rsidR="00E6142C">
        <w:t>192</w:t>
      </w:r>
      <w:r w:rsidR="008B6A5F">
        <w:t xml:space="preserve">. </w:t>
      </w:r>
      <w:r>
        <w:t>Stečajnog zakona (</w:t>
      </w:r>
      <w:r w:rsidR="00E6142C">
        <w:t>Narodne novine b</w:t>
      </w:r>
      <w:r w:rsidR="00E6142C" w:rsidRPr="008C7638">
        <w:t xml:space="preserve">roj 44/96, 29/99, 129/00, 123/03, 82/06, </w:t>
      </w:r>
      <w:r w:rsidR="00E6142C">
        <w:t>1</w:t>
      </w:r>
      <w:r w:rsidR="00E6142C" w:rsidRPr="008C7638">
        <w:rPr>
          <w:color w:val="000000"/>
        </w:rPr>
        <w:t>16/10, 25/12</w:t>
      </w:r>
      <w:r w:rsidR="00E6142C">
        <w:rPr>
          <w:color w:val="000000"/>
        </w:rPr>
        <w:t xml:space="preserve">, </w:t>
      </w:r>
      <w:r w:rsidR="00E6142C" w:rsidRPr="008C7638">
        <w:rPr>
          <w:color w:val="000000"/>
        </w:rPr>
        <w:t>133/12</w:t>
      </w:r>
      <w:r w:rsidR="00E6142C">
        <w:rPr>
          <w:color w:val="000000"/>
        </w:rPr>
        <w:t>, dalje SZ).</w:t>
      </w:r>
    </w:p>
    <w:p w:rsidRDefault="008B6A5F" w:rsidP="00533542" w:rsidR="00E6142C">
      <w:pPr>
        <w:ind w:firstLine="720"/>
        <w:jc w:val="center"/>
      </w:pPr>
      <w:r>
        <w:t xml:space="preserve">U Varaždinu </w:t>
      </w:r>
      <w:r w:rsidR="0040487A">
        <w:t>21</w:t>
      </w:r>
      <w:r w:rsidR="00E6142C">
        <w:t xml:space="preserve">. lipnja </w:t>
      </w:r>
      <w:r w:rsidR="00065F5F">
        <w:t xml:space="preserve">2018.    </w:t>
      </w:r>
    </w:p>
    <w:p w:rsidRDefault="00E6142C" w:rsidP="00E6142C" w:rsidR="003F4A3D">
      <w:pPr>
        <w:ind w:firstLine="720" w:left="4248"/>
        <w:jc w:val="center"/>
      </w:pPr>
      <w:r>
        <w:t>Sutkinja</w:t>
      </w:r>
    </w:p>
    <w:p w:rsidRDefault="00E6142C" w:rsidP="0045749F" w:rsidR="0045749F">
      <w:pPr>
        <w:ind w:firstLine="720" w:left="4248"/>
        <w:jc w:val="center"/>
      </w:pPr>
      <w:r>
        <w:t>Melita Poljanec Bubaš</w:t>
      </w:r>
      <w:r w:rsidR="0045749F">
        <w:t>, v.r.</w:t>
      </w:r>
    </w:p>
    <w:p w:rsidRDefault="0045749F" w:rsidP="00E6142C" w:rsidR="0045749F">
      <w:pPr>
        <w:ind w:firstLine="720"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8D5529" w:rsidP="008D5529" w:rsidR="008D5529"/>
    <w:p w:rsidRDefault="0045749F" w:rsidP="008D5529" w:rsidR="0045749F">
      <w:bookmarkStart w:name="_GoBack" w:id="0"/>
      <w:bookmarkEnd w:id="0"/>
    </w:p>
    <w:p w:rsidRDefault="003F4A3D" w:rsidP="003F4A3D" w:rsidR="008D5529">
      <w:pPr>
        <w:spacing w:after="0"/>
      </w:pPr>
      <w:r>
        <w:lastRenderedPageBreak/>
        <w:t xml:space="preserve">Uputa o pravnom lijeku: </w:t>
      </w:r>
    </w:p>
    <w:p w:rsidRDefault="003F4A3D" w:rsidP="003F4A3D" w:rsidR="003F4A3D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jc w:val="both"/>
        <w:rPr>
          <w:rFonts w:cs="Segoe Print" w:hAnsi="Segoe Print" w:ascii="Segoe Print"/>
          <w:sz w:val="22"/>
          <w:szCs w:val="22"/>
        </w:rPr>
      </w:pPr>
      <w:r>
        <w:t xml:space="preserve">Protiv ovoga rješenja stranke i sve osobe koje su polagale pravo na namirenje iz stečajne mase mogu podnijeti žalbu u roku od osam dana, </w:t>
      </w:r>
      <w:r>
        <w:rPr>
          <w:rFonts w:cs="Times New Roman"/>
        </w:rPr>
        <w:t>time da se dostava smatra obavljenom istekom osmoga dana od dana objave ove odluke na mrežnoj stranici e-Oglasna ploča suda, a rok za žalbu počinje teći prvog sljedećeg dana po proteku navedenog roka</w:t>
      </w:r>
      <w:r w:rsidR="00116704">
        <w:rPr>
          <w:rFonts w:cs="Times New Roman"/>
        </w:rPr>
        <w:t>.</w:t>
      </w:r>
    </w:p>
    <w:p w:rsidRDefault="008D5529" w:rsidP="008D5529" w:rsidR="008D5529"/>
    <w:p w:rsidRDefault="008D5529" w:rsidP="008D5529" w:rsidR="008D5529">
      <w:r>
        <w:t>DNA:</w:t>
      </w:r>
    </w:p>
    <w:p w:rsidRDefault="003F4A3D" w:rsidP="003F4A3D" w:rsidR="00C3179D">
      <w:pPr>
        <w:pStyle w:val="Odlomakpopisa"/>
        <w:numPr>
          <w:ilvl w:val="0"/>
          <w:numId w:val="2"/>
        </w:numPr>
        <w:spacing w:after="0"/>
        <w:jc w:val="both"/>
      </w:pPr>
      <w:r>
        <w:t>Stečajno</w:t>
      </w:r>
      <w:r w:rsidR="00733425">
        <w:t xml:space="preserve">j upraviteljici </w:t>
      </w:r>
      <w:proofErr w:type="spellStart"/>
      <w:r w:rsidR="00E6142C">
        <w:t>Lidii</w:t>
      </w:r>
      <w:proofErr w:type="spellEnd"/>
      <w:r w:rsidR="00E6142C">
        <w:t xml:space="preserve"> Belamarić, iz Varaždina, Kratka 2                  </w:t>
      </w:r>
    </w:p>
    <w:p w:rsidRDefault="003F4A3D" w:rsidP="003F4A3D" w:rsidR="003F4A3D" w:rsidRPr="008B6A5F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E-oglasna ploča suda </w:t>
      </w:r>
    </w:p>
    <w:p w:rsidRDefault="008D5529" w:rsidP="008D5529" w:rsidR="008D5529">
      <w:r>
        <w:tab/>
      </w:r>
      <w:r>
        <w:tab/>
      </w:r>
      <w:r>
        <w:tab/>
      </w:r>
      <w:r>
        <w:tab/>
      </w:r>
      <w:r>
        <w:tab/>
      </w:r>
    </w:p>
    <w:sectPr w:rsidSect="00932C73" w:rsidR="008D552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D8B" w:rsidP="008D5529" w:rsidR="00C85D8B">
      <w:pPr>
        <w:spacing w:after="0"/>
      </w:pPr>
      <w:r>
        <w:separator/>
      </w:r>
    </w:p>
  </w:endnote>
  <w:endnote w:id="0" w:type="continuationSeparator">
    <w:p w:rsidRDefault="00C85D8B" w:rsidP="008D5529" w:rsidR="00C85D8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D8B" w:rsidP="008D5529" w:rsidR="00C85D8B">
      <w:pPr>
        <w:spacing w:after="0"/>
      </w:pPr>
      <w:r>
        <w:separator/>
      </w:r>
    </w:p>
  </w:footnote>
  <w:footnote w:id="0" w:type="continuationSeparator">
    <w:p w:rsidRDefault="00C85D8B" w:rsidP="008D5529" w:rsidR="00C85D8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729822"/>
      <w:docPartObj>
        <w:docPartGallery w:val="Page Numbers (Top of Page)"/>
        <w:docPartUnique/>
      </w:docPartObj>
    </w:sdtPr>
    <w:sdtEndPr/>
    <w:sdtContent>
      <w:p w:rsidRDefault="008D5529" w:rsidR="008D55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49F">
          <w:rPr>
            <w:noProof/>
          </w:rPr>
          <w:t>2</w:t>
        </w:r>
        <w:r>
          <w:fldChar w:fldCharType="end"/>
        </w:r>
      </w:p>
      <w:p w:rsidRDefault="008D5529" w:rsidP="00525812" w:rsidR="00AC1367">
        <w:pPr>
          <w:pStyle w:val="Zaglavlje"/>
        </w:pPr>
        <w:r>
          <w:tab/>
        </w: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3F2801" w:rsidR="00E51B51" w:rsidRPr="00AC1367">
          <w:trPr>
            <w:jc w:val="right"/>
          </w:trPr>
          <w:tc>
            <w:tcPr>
              <w:tcW w:type="dxa" w:w="4320"/>
            </w:tcPr>
            <w:p w:rsidRDefault="00E51B51" w:rsidP="003F2801" w:rsidR="00E51B51" w:rsidRPr="00AC1367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St-151/2013-120</w:t>
              </w:r>
            </w:p>
          </w:tc>
        </w:tr>
      </w:tbl>
      <w:p w:rsidRDefault="0045749F" w:rsidP="00525812" w:rsidR="008D5529">
        <w:pPr>
          <w:pStyle w:val="Zaglavlje"/>
        </w:pPr>
      </w:p>
    </w:sdtContent>
  </w:sdt>
  <w:p w:rsidRDefault="008D5529" w:rsidR="008D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C73" w:rsidP="00525812" w:rsidR="00525812">
    <w:pPr>
      <w:pStyle w:val="Zaglavlje"/>
    </w:pPr>
    <w:r>
      <w:tab/>
    </w:r>
    <w:r>
      <w:tab/>
    </w:r>
  </w:p>
  <w:p w:rsidRDefault="00932C73" w:rsidR="00932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590"/>
    <w:multiLevelType w:val="hybridMultilevel"/>
    <w:tmpl w:val="E2348FAA"/>
    <w:lvl w:tplc="641AAE5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D204F3B"/>
    <w:multiLevelType w:val="hybridMultilevel"/>
    <w:tmpl w:val="EB5485C4"/>
    <w:lvl w:tplc="0B5E96B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AA25A6C"/>
    <w:multiLevelType w:val="hybridMultilevel"/>
    <w:tmpl w:val="20502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529"/>
    <w:rsid w:val="000022E6"/>
    <w:rsid w:val="00044E18"/>
    <w:rsid w:val="00065F5F"/>
    <w:rsid w:val="00086460"/>
    <w:rsid w:val="000F5008"/>
    <w:rsid w:val="00116704"/>
    <w:rsid w:val="001811F5"/>
    <w:rsid w:val="001965A0"/>
    <w:rsid w:val="00197345"/>
    <w:rsid w:val="001A221B"/>
    <w:rsid w:val="0021548A"/>
    <w:rsid w:val="00287D67"/>
    <w:rsid w:val="00291F29"/>
    <w:rsid w:val="002C7AC6"/>
    <w:rsid w:val="00333EAE"/>
    <w:rsid w:val="003F4A3D"/>
    <w:rsid w:val="0040487A"/>
    <w:rsid w:val="004500CC"/>
    <w:rsid w:val="0045749F"/>
    <w:rsid w:val="004A6737"/>
    <w:rsid w:val="004C1933"/>
    <w:rsid w:val="0050452D"/>
    <w:rsid w:val="005236AC"/>
    <w:rsid w:val="00525812"/>
    <w:rsid w:val="00533542"/>
    <w:rsid w:val="00557230"/>
    <w:rsid w:val="00595250"/>
    <w:rsid w:val="005F6339"/>
    <w:rsid w:val="00605B33"/>
    <w:rsid w:val="006239A1"/>
    <w:rsid w:val="006516A9"/>
    <w:rsid w:val="00733425"/>
    <w:rsid w:val="00753C26"/>
    <w:rsid w:val="007644C6"/>
    <w:rsid w:val="007A3833"/>
    <w:rsid w:val="0081733B"/>
    <w:rsid w:val="008611DB"/>
    <w:rsid w:val="008B6A5F"/>
    <w:rsid w:val="008D34C7"/>
    <w:rsid w:val="008D5529"/>
    <w:rsid w:val="009019C4"/>
    <w:rsid w:val="00901FF1"/>
    <w:rsid w:val="00932C73"/>
    <w:rsid w:val="00A262C7"/>
    <w:rsid w:val="00A625AE"/>
    <w:rsid w:val="00A9399C"/>
    <w:rsid w:val="00AC1367"/>
    <w:rsid w:val="00AD75ED"/>
    <w:rsid w:val="00B10620"/>
    <w:rsid w:val="00BB4E0E"/>
    <w:rsid w:val="00C3179D"/>
    <w:rsid w:val="00C56A69"/>
    <w:rsid w:val="00C65C13"/>
    <w:rsid w:val="00C85D8B"/>
    <w:rsid w:val="00C954B3"/>
    <w:rsid w:val="00D07904"/>
    <w:rsid w:val="00D138C4"/>
    <w:rsid w:val="00D64394"/>
    <w:rsid w:val="00D7486A"/>
    <w:rsid w:val="00E32395"/>
    <w:rsid w:val="00E51B51"/>
    <w:rsid w:val="00E6142C"/>
    <w:rsid w:val="00EA5C32"/>
    <w:rsid w:val="00EC7660"/>
    <w:rsid w:val="00ED6D8C"/>
    <w:rsid w:val="00F601F8"/>
    <w:rsid w:val="00F744D2"/>
    <w:rsid w:val="00F807DC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552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552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D5529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7A3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44E18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552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D552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D5529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7A3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44E18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82215156723</item>
      <item>, OIB 56784962093</item>
      <item>, OIB 39532276633</item>
      <item>, OIB 01733609458</item>
      <item>, OIB null</item>
      <item>, OIB null</item>
    </izvorni_sadrzaj>
    <derivirana_varijabla naziv="DomainObject.Predmet.SudioniciListNazivOIB_1">
      <item>, OIB 82215156723</item>
      <item>, OIB 56784962093</item>
      <item>, OIB 39532276633</item>
      <item>, OIB 01733609458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6B297-22AF-449E-9197-EEBBF8A12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1608</properties:Characters>
  <properties:Lines>13</properties:Lines>
  <properties:Paragraphs>3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2017-03-07T13:10:00Z</dcterms:created>
  <dc:creator>Marko Makaj</dc:creator>
  <cp:lastModifiedBy>Nikolina Cvek</cp:lastModifiedBy>
  <cp:lastPrinted>2018-06-21T08:19:00Z</cp:lastPrinted>
  <dcterms:modified xmlns:xsi="http://www.w3.org/2001/XMLSchema-instance" xsi:type="dcterms:W3CDTF">2018-06-21T08:20:00Z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