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24d1" w14:paraId="91224d1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A147AF">
        <w:t>37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A147AF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9230A6">
        <w:t>46</w:t>
      </w:r>
      <w:r w:rsidR="00161442">
        <w:t>67</w:t>
      </w:r>
      <w:r w:rsidR="009230A6" w:rsidRPr="009230A6">
        <w:t>/</w:t>
      </w:r>
      <w:r w:rsidR="00161442">
        <w:t>1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161442">
        <w:t>8219</w:t>
      </w:r>
      <w:r w:rsidR="009230A6" w:rsidRPr="009230A6">
        <w:t xml:space="preserve">, površine </w:t>
      </w:r>
      <w:r w:rsidR="00161442">
        <w:t>3425</w:t>
      </w:r>
      <w:r w:rsidR="009230A6" w:rsidRPr="009230A6">
        <w:t xml:space="preserve"> m2, u naravi </w:t>
      </w:r>
      <w:r w:rsidR="00161442">
        <w:t>parkiralište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161442">
        <w:t>HRVATSKE BANKE ZA OBNOVU I RAZVITAK, OIB: 26702280390, Strossmayerov trg 9, Zagreb i ZAGREBAČKE BANKE d.d., OIB: 92963223473, Trg Bana Josipa Jelačića 10, Zagreb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161442">
        <w:t xml:space="preserve">HRVATSKE BANKE ZA OBNOVU I RAZVITAK, OIB: 26702280390, Strossmayerov trg </w:t>
      </w:r>
      <w:r w:rsidR="00161442">
        <w:lastRenderedPageBreak/>
        <w:t>9, Zagreb i ZAGREBAČKE BANKE d.d., OIB: 92963223473, Trg Bana Josipa Jelačića 10,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A147AF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23FF7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161442" w:rsidP="00161442" w:rsidR="00161442">
      <w:pPr>
        <w:pStyle w:val="Odlomakpopisa"/>
        <w:numPr>
          <w:ilvl w:val="0"/>
          <w:numId w:val="1"/>
        </w:numPr>
        <w:jc w:val="both"/>
      </w:pPr>
      <w:r>
        <w:t xml:space="preserve">HRVATSKA BANKA ZA OBNOVU I RAZVITAK, Strossmayerov trg 9, Zagreb </w:t>
      </w:r>
    </w:p>
    <w:p w:rsidRDefault="00161442" w:rsidP="00161442" w:rsidR="00161442">
      <w:pPr>
        <w:pStyle w:val="Odlomakpopisa"/>
        <w:numPr>
          <w:ilvl w:val="0"/>
          <w:numId w:val="1"/>
        </w:numPr>
        <w:jc w:val="both"/>
      </w:pPr>
      <w:r>
        <w:t>ZAGREBAČKA BANKA d.d., Trg Bana Josipa Jelačića 10, Zagreb,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B120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A147AF">
      <w:t>37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1442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FF7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173B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B1200"/>
    <w:rsid w:val="009D34AE"/>
    <w:rsid w:val="009D56D2"/>
    <w:rsid w:val="009E1B81"/>
    <w:rsid w:val="009E489D"/>
    <w:rsid w:val="009F543C"/>
    <w:rsid w:val="00A012B4"/>
    <w:rsid w:val="00A04BB6"/>
    <w:rsid w:val="00A137B8"/>
    <w:rsid w:val="00A147AF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4667/1</izvorni_sadrzaj>
    <derivirana_varijabla naziv="DomainObject.Primjedba_1">4667/1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61800-96EF-4AC9-92A4-AEB9673A9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2174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2018-02-14T06:57:00Z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2018-02-23T09:45:00Z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4667-1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