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ed95" w14:paraId="3e3ed95" w:rsidRDefault="000B777A" w:rsidP="000B777A" w:rsidR="000B777A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77A" w:rsidP="000B777A" w:rsidR="000B777A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0B777A" w:rsidP="000B777A" w:rsidR="000B777A">
      <w:pPr>
        <w:rPr>
          <w:szCs w:val="24"/>
        </w:rPr>
      </w:pPr>
      <w:r>
        <w:rPr>
          <w:szCs w:val="24"/>
        </w:rPr>
        <w:t>Trgovački sud u Varaždinu</w:t>
      </w:r>
    </w:p>
    <w:p w:rsidRDefault="000B777A" w:rsidP="000B777A" w:rsidR="000B777A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0B777A" w:rsidP="000B777A" w:rsidR="000B777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9 St-406/2017-4</w:t>
      </w:r>
    </w:p>
    <w:p w:rsidRDefault="000B777A" w:rsidP="000B777A" w:rsidR="000B777A">
      <w:pPr>
        <w:jc w:val="center"/>
        <w:rPr>
          <w:szCs w:val="24"/>
        </w:rPr>
      </w:pPr>
    </w:p>
    <w:p w:rsidRDefault="000B777A" w:rsidP="000B777A" w:rsidR="000B777A">
      <w:pPr>
        <w:jc w:val="center"/>
        <w:rPr>
          <w:szCs w:val="24"/>
        </w:rPr>
      </w:pPr>
    </w:p>
    <w:p w:rsidRDefault="000B777A" w:rsidP="000B777A" w:rsidR="000B777A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jc w:val="both"/>
      </w:pPr>
      <w:r>
        <w:rPr>
          <w:szCs w:val="24"/>
        </w:rPr>
        <w:tab/>
      </w:r>
      <w:r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ZELENO JAJE d.o.o. </w:t>
      </w:r>
      <w:proofErr w:type="spellStart"/>
      <w:r>
        <w:t>Pribislavec</w:t>
      </w:r>
      <w:proofErr w:type="spellEnd"/>
      <w:r>
        <w:t xml:space="preserve">, Ulica bana Josipa Jelačića 86, OIB: 52661595739, dana 26. listopada 2017., </w:t>
      </w:r>
    </w:p>
    <w:p w:rsidRDefault="000B777A" w:rsidP="000B777A" w:rsidR="000B777A">
      <w:pPr>
        <w:jc w:val="both"/>
      </w:pPr>
    </w:p>
    <w:p w:rsidRDefault="000B777A" w:rsidP="000B777A" w:rsidR="000B777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ZELENO JAJE d.o.o. </w:t>
      </w:r>
      <w:proofErr w:type="spellStart"/>
      <w:r>
        <w:t>Pribislavec</w:t>
      </w:r>
      <w:proofErr w:type="spellEnd"/>
      <w:r>
        <w:t>, Ulica bana Josipa Jelačića 86, OIB: 52661595739</w:t>
      </w:r>
      <w:r>
        <w:rPr>
          <w:szCs w:val="24"/>
        </w:rPr>
        <w:t>, s danom 26. listopada 2017. u 12,30 sati.</w:t>
      </w:r>
    </w:p>
    <w:p w:rsidRDefault="000B777A" w:rsidP="000B777A" w:rsidR="000B777A">
      <w:pPr>
        <w:ind w:hanging="705" w:left="1413"/>
        <w:jc w:val="both"/>
        <w:rPr>
          <w:szCs w:val="24"/>
        </w:rPr>
      </w:pPr>
    </w:p>
    <w:p w:rsidRDefault="000B777A" w:rsidP="000B777A" w:rsidR="000B777A">
      <w:pPr>
        <w:ind w:hanging="705" w:left="1410"/>
        <w:jc w:val="both"/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0B777A" w:rsidP="000B777A" w:rsidR="000B777A">
      <w:pPr>
        <w:ind w:hanging="705" w:left="1413"/>
        <w:jc w:val="both"/>
        <w:rPr>
          <w:szCs w:val="24"/>
        </w:rPr>
      </w:pPr>
    </w:p>
    <w:p w:rsidRDefault="000B777A" w:rsidP="000B777A" w:rsidR="000B777A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ZELENO JAJE d.o.o. </w:t>
      </w:r>
      <w:proofErr w:type="spellStart"/>
      <w:r>
        <w:t>Pribislavec</w:t>
      </w:r>
      <w:proofErr w:type="spellEnd"/>
      <w:r>
        <w:t>, Ulica bana Josipa Jelačića 86, OIB: 52661595739.</w:t>
      </w:r>
    </w:p>
    <w:p w:rsidRDefault="000B777A" w:rsidP="000B777A" w:rsidR="000B777A">
      <w:pPr>
        <w:ind w:hanging="705" w:left="1410"/>
        <w:jc w:val="both"/>
      </w:pPr>
    </w:p>
    <w:p w:rsidRDefault="000B777A" w:rsidP="000B777A" w:rsidR="000B777A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0B777A" w:rsidP="000B777A" w:rsidR="000B777A">
      <w:pPr>
        <w:jc w:val="both"/>
        <w:rPr>
          <w:szCs w:val="24"/>
        </w:rPr>
      </w:pPr>
    </w:p>
    <w:p w:rsidRDefault="000B777A" w:rsidP="000B777A" w:rsidR="000B777A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ZELENO JAJE d.o.o. </w:t>
      </w:r>
      <w:proofErr w:type="spellStart"/>
      <w:r>
        <w:t>Pribislavec</w:t>
      </w:r>
      <w:proofErr w:type="spellEnd"/>
      <w:r>
        <w:t>, Ulica bana Josipa Jelačića 86, OIB: 52661595739,</w:t>
      </w:r>
      <w:r>
        <w:rPr>
          <w:szCs w:val="24"/>
        </w:rPr>
        <w:t xml:space="preserve"> bit će brisan iz sudskog registra.</w:t>
      </w:r>
    </w:p>
    <w:p w:rsidRDefault="000B777A" w:rsidP="000B777A" w:rsidR="000B777A">
      <w:pPr>
        <w:jc w:val="center"/>
        <w:rPr>
          <w:szCs w:val="24"/>
        </w:rPr>
      </w:pPr>
    </w:p>
    <w:p w:rsidRDefault="000B777A" w:rsidP="000B777A" w:rsidR="000B777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24. srpnja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0B777A" w:rsidP="000B777A" w:rsidR="000B777A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jc w:val="center"/>
        <w:rPr>
          <w:szCs w:val="24"/>
        </w:rPr>
      </w:pPr>
      <w:r>
        <w:rPr>
          <w:szCs w:val="24"/>
        </w:rPr>
        <w:t>U Varaždinu 26. listopada 2017.</w:t>
      </w:r>
    </w:p>
    <w:p w:rsidRDefault="000B777A" w:rsidP="000B777A" w:rsidR="000B777A">
      <w:pPr>
        <w:jc w:val="center"/>
        <w:rPr>
          <w:szCs w:val="24"/>
        </w:rPr>
      </w:pPr>
    </w:p>
    <w:p w:rsidRDefault="000B777A" w:rsidP="000B777A" w:rsidR="000B777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Sudska savjetnica: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Martina Mašić,v. r.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0B777A" w:rsidP="000B777A" w:rsidR="000B777A">
      <w:r>
        <w:tab/>
        <w:t>Uputa o pravnom lijeku:</w:t>
      </w:r>
    </w:p>
    <w:p w:rsidRDefault="000B777A" w:rsidP="000B777A" w:rsidR="000B777A">
      <w:r>
        <w:tab/>
        <w:t>Protiv ovoga rješenja može se podnijeti žalba u roku od osam dana nakon isteka osam dana od njegove objave na e-oglasnoj ploči suda, pisano u četiri primjerka.</w:t>
      </w:r>
    </w:p>
    <w:p w:rsidRDefault="000B777A" w:rsidP="000B777A" w:rsidR="000B777A">
      <w:r>
        <w:tab/>
        <w:t>O žalbi protiv rješenja sudskog savjetnika odlučuje sudac pojedinac toga suda.</w:t>
      </w:r>
    </w:p>
    <w:p w:rsidRDefault="000B777A" w:rsidP="000B777A" w:rsidR="000B777A">
      <w:r>
        <w:tab/>
        <w:t>O žalbi protiv odluke suca donesene u prvom stupnju odlučuje Visoki trgovački sud.</w:t>
      </w:r>
    </w:p>
    <w:p w:rsidRDefault="000B777A" w:rsidP="000B777A" w:rsidR="000B777A">
      <w:pPr>
        <w:rPr>
          <w:szCs w:val="24"/>
        </w:rPr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rPr>
          <w:szCs w:val="24"/>
        </w:rPr>
      </w:pPr>
    </w:p>
    <w:p w:rsidRDefault="000B777A" w:rsidP="000B777A" w:rsidR="000B777A">
      <w:pPr>
        <w:rPr>
          <w:szCs w:val="24"/>
        </w:rPr>
      </w:pPr>
      <w:r>
        <w:rPr>
          <w:szCs w:val="24"/>
        </w:rPr>
        <w:t>DNA:</w:t>
      </w:r>
    </w:p>
    <w:p w:rsidRDefault="000B777A" w:rsidP="000B777A" w:rsidR="000B777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B777A" w:rsidP="000B777A" w:rsidR="000B777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B777A" w:rsidP="000B777A" w:rsidR="000B77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ZELENO JAJE d.o.o. </w:t>
      </w:r>
      <w:proofErr w:type="spellStart"/>
      <w:r>
        <w:t>Pribislavec</w:t>
      </w:r>
      <w:proofErr w:type="spellEnd"/>
      <w:r>
        <w:t>, Ulica bana Josipa Jelačića 86</w:t>
      </w:r>
    </w:p>
    <w:p w:rsidRDefault="000B777A" w:rsidP="000B777A" w:rsidR="000B77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Denis Kolarić, </w:t>
      </w:r>
      <w:proofErr w:type="spellStart"/>
      <w:r>
        <w:rPr>
          <w:szCs w:val="24"/>
        </w:rPr>
        <w:t>Pribislavec</w:t>
      </w:r>
      <w:proofErr w:type="spellEnd"/>
      <w:r>
        <w:rPr>
          <w:szCs w:val="24"/>
        </w:rPr>
        <w:t>, Ulica bana Josipa Jelačića 86</w:t>
      </w:r>
    </w:p>
    <w:p w:rsidRDefault="000B777A" w:rsidP="000B777A" w:rsidR="000B777A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0B777A" w:rsidP="000B777A" w:rsidR="000B77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0B777A" w:rsidP="000B777A" w:rsidR="000B77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Jasna </w:t>
      </w:r>
      <w:proofErr w:type="spellStart"/>
      <w:r>
        <w:rPr>
          <w:szCs w:val="24"/>
        </w:rPr>
        <w:t>Hromadko</w:t>
      </w:r>
      <w:proofErr w:type="spellEnd"/>
      <w:r>
        <w:rPr>
          <w:szCs w:val="24"/>
        </w:rPr>
        <w:t xml:space="preserve">, Zagreb, </w:t>
      </w:r>
      <w:proofErr w:type="spellStart"/>
      <w:r>
        <w:rPr>
          <w:szCs w:val="24"/>
        </w:rPr>
        <w:t>Zelengorska</w:t>
      </w:r>
      <w:proofErr w:type="spellEnd"/>
      <w:r>
        <w:rPr>
          <w:szCs w:val="24"/>
        </w:rPr>
        <w:t xml:space="preserve"> 1</w:t>
      </w:r>
    </w:p>
    <w:p w:rsidRDefault="000B777A" w:rsidP="000B777A" w:rsidR="000B77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635E2E" w:rsidR="00AE649C" w:rsidRPr="00635E2E"/>
    <w:sectPr w:rsidSect="0032366B" w:rsidR="00AE649C" w:rsidRPr="00635E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77A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E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777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777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St-406/2017-4</izvorni_sadrzaj>
    <derivirana_varijabla naziv="DomainObject.Oznaka_1">St-406/2017-4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JAJE društvo s ograničenom odgovornošću za proizvodnju i trgovinu</izvorni_sadrzaj>
    <derivirana_varijabla naziv="DomainObject.Predmet.ProtustrankaFormated_1">  ZELENO JAJE društvo s ograničenom odgovornošću za proizvodnju i trgovinu</derivirana_varijabla>
  </DomainObject.Predmet.ProtustrankaFormated>
  <DomainObject.Predmet.ProtustrankaFormatedOIB>
    <izvorni_sadrzaj>  ZELENO JAJE društvo s ograničenom odgovornošću za proizvodnju i trgovinu, OIB 52661595739</izvorni_sadrzaj>
    <derivirana_varijabla naziv="DomainObject.Predmet.ProtustrankaFormatedOIB_1">  ZELENO JAJE društvo s ograničenom odgovornošću za proizvodnju i trgovinu, OIB 52661595739</derivirana_varijabla>
  </DomainObject.Predmet.ProtustrankaFormatedOIB>
  <DomainObject.Predmet.ProtustrankaFormatedWithAdress>
    <izvorni_sadrzaj> ZELENO JAJE društvo s ograničenom odgovornošću za proizvodnju i trgovinu, Ulica bana Josipa Jelačića 86, 40000 Pribislavec</izvorni_sadrzaj>
    <derivirana_varijabla naziv="DomainObject.Predmet.ProtustrankaFormatedWithAdress_1"> ZELENO JAJE društvo s ograničenom odgovornošću za proizvodnju i trgovinu, Ulica bana Josipa Jelačića 86, 40000 Pribislavec</derivirana_varijabla>
  </DomainObject.Predmet.ProtustrankaFormatedWithAdress>
  <DomainObject.Predmet.ProtustrankaFormatedWithAdressOIB>
    <izvorni_sadrzaj> ZELENO JAJE društvo s ograničenom odgovornošću za proizvodnju i trgovinu, OIB 52661595739, Ulica bana Josipa Jelačića 86, 40000 Pribislavec</izvorni_sadrzaj>
    <derivirana_varijabla naziv="DomainObject.Predmet.ProtustrankaFormatedWithAdressOIB_1"> ZELENO JAJE društvo s ograničenom odgovornošću za proizvodnju i trgovinu, OIB 52661595739, Ulica bana Josipa Jelačića 86, 40000 Pribislavec</derivirana_varijabla>
  </DomainObject.Predmet.ProtustrankaFormatedWithAdressOIB>
  <DomainObject.Predmet.ProtustrankaWithAdress>
    <izvorni_sadrzaj>ZELENO JAJE društvo s ograničenom odgovornošću za proizvodnju i trgovinu Ulica bana Josipa Jelačića 86, 40000 Pribislavec</izvorni_sadrzaj>
    <derivirana_varijabla naziv="DomainObject.Predmet.ProtustrankaWithAdress_1">ZELENO JAJE društvo s ograničenom odgovornošću za proizvodnju i trgovinu Ulica bana Josipa Jelačića 86, 40000 Pribislavec</derivirana_varijabla>
  </DomainObject.Predmet.ProtustrankaWithAdress>
  <DomainObject.Predmet.ProtustrankaWithAdressOIB>
    <izvorni_sadrzaj>ZELENO JAJE društvo s ograničenom odgovornošću za proizvodnju i trgovinu, OIB 52661595739, Ulica bana Josipa Jelačića 86, 40000 Pribislavec</izvorni_sadrzaj>
    <derivirana_varijabla naziv="DomainObject.Predmet.ProtustrankaWithAdressOIB_1">ZELENO JAJE društvo s ograničenom odgovornošću za proizvodnju i trgovinu, OIB 52661595739, Ulica bana Josipa Jelačića 86, 40000 Pribislavec</derivirana_varijabla>
  </DomainObject.Predmet.ProtustrankaWithAdressOIB>
  <DomainObject.Predmet.ProtustrankaNazivFormated>
    <izvorni_sadrzaj>ZELENO JAJE društvo s ograničenom odgovornošću za proizvodnju i trgovinu</izvorni_sadrzaj>
    <derivirana_varijabla naziv="DomainObject.Predmet.ProtustrankaNazivFormated_1">ZELENO JAJE društvo s ograničenom odgovornošću za proizvodnju i trgovinu</derivirana_varijabla>
  </DomainObject.Predmet.ProtustrankaNazivFormated>
  <DomainObject.Predmet.ProtustrankaNazivFormatedOIB>
    <izvorni_sadrzaj>ZELENO JAJE društvo s ograničenom odgovornošću za proizvodnju i trgovinu, OIB 52661595739</izvorni_sadrzaj>
    <derivirana_varijabla naziv="DomainObject.Predmet.ProtustrankaNazivFormatedOIB_1">ZELENO JAJE društvo s ograničenom odgovornošću za proizvodnju i trgovinu, OIB 52661595739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ZELENO JAJE društvo s ograničenom odgovornošću za proizvodnju i trgovinu</item>
    </izvorni_sadrzaj>
    <derivirana_varijabla naziv="DomainObject.Predmet.ProtuStrankaListFormated_1">
      <item>ZELENO JAJE društvo s ograničenom odgovornošću za proizvodnju i trgovinu</item>
    </derivirana_varijabla>
  </DomainObject.Predmet.ProtuStrankaListFormated>
  <DomainObject.Predmet.ProtuStrankaListFormatedOIB>
    <izvorni_sadrzaj>
      <item>ZELENO JAJE društvo s ograničenom odgovornošću za proizvodnju i trgovinu, OIB 52661595739</item>
    </izvorni_sadrzaj>
    <derivirana_varijabla naziv="DomainObject.Predmet.ProtuStrankaListFormatedOIB_1">
      <item>ZELENO JAJE društvo s ograničenom odgovornošću za proizvodnju i trgovinu, OIB 52661595739</item>
    </derivirana_varijabla>
  </DomainObject.Predmet.ProtuStrankaListFormatedOIB>
  <DomainObject.Predmet.ProtuStrankaListFormatedWithAdress>
    <izvorni_sadrzaj>
      <item>ZELENO JAJE društvo s ograničenom odgovornošću za proizvodnju i trgovinu, Ulica bana Josipa Jelačića 86, 40000 Pribislavec</item>
    </izvorni_sadrzaj>
    <derivirana_varijabla naziv="DomainObject.Predmet.ProtuStrankaListFormatedWithAdress_1">
      <item>ZELENO JAJE društvo s ograničenom odgovornošću za proizvodnju i trgovinu, Ulica bana Josipa Jelačića 86, 40000 Pribislavec</item>
    </derivirana_varijabla>
  </DomainObject.Predmet.ProtuStrankaListFormatedWithAdress>
  <DomainObject.Predmet.ProtuStrankaListFormatedWithAdressOIB>
    <izvorni_sadrzaj>
      <item>ZELENO JAJE društvo s ograničenom odgovornošću za proizvodnju i trgovinu, OIB 52661595739, Ulica bana Josipa Jelačića 86, 40000 Pribislavec</item>
    </izvorni_sadrzaj>
    <derivirana_varijabla naziv="DomainObject.Predmet.ProtuStrankaListFormatedWithAdressOIB_1">
      <item>ZELENO JAJE društvo s ograničenom odgovornošću za proizvodnju i trgovinu, OIB 52661595739, Ulica bana Josipa Jelačića 86, 40000 Pribislavec</item>
    </derivirana_varijabla>
  </DomainObject.Predmet.ProtuStrankaListFormatedWithAdressOIB>
  <DomainObject.Predmet.ProtuStrankaListNazivFormated>
    <izvorni_sadrzaj>
      <item>ZELENO JAJE društvo s ograničenom odgovornošću za proizvodnju i trgovinu</item>
    </izvorni_sadrzaj>
    <derivirana_varijabla naziv="DomainObject.Predmet.ProtuStrankaListNazivFormated_1">
      <item>ZELENO JAJE društvo s ograničenom odgovornošću za proizvodnju i trgovinu</item>
    </derivirana_varijabla>
  </DomainObject.Predmet.ProtuStrankaListNazivFormated>
  <DomainObject.Predmet.ProtuStrankaListNazivFormatedOIB>
    <izvorni_sadrzaj>
      <item>ZELENO JAJE društvo s ograničenom odgovornošću za proizvodnju i trgovinu, OIB 52661595739</item>
    </izvorni_sadrzaj>
    <derivirana_varijabla naziv="DomainObject.Predmet.ProtuStrankaListNazivFormatedOIB_1">
      <item>ZELENO JAJE društvo s ograničenom odgovornošću za proizvodnju i trgovinu, OIB 52661595739</item>
    </derivirana_varijabla>
  </DomainObject.Predmet.ProtuStrankaListNazivFormatedOIB>
  <DomainObject.Predmet.OstaliListFormated>
    <izvorni_sadrzaj>
      <item>Sudski registar TS u Varaždinu</item>
    </izvorni_sadrzaj>
    <derivirana_varijabla naziv="DomainObject.Predmet.OstaliListFormated_1">
      <item>Sudski registar TS u Varaždinu</item>
    </derivirana_varijabla>
  </DomainObject.Predmet.OstaliListFormated>
  <DomainObject.Predmet.OstaliListFormatedOIB>
    <izvorni_sadrzaj>
      <item>Sudski registar TS u Varaždinu</item>
    </izvorni_sadrzaj>
    <derivirana_varijabla naziv="DomainObject.Predmet.OstaliListFormatedOIB_1">
      <item>Sudski registar TS u Varaždinu</item>
    </derivirana_varijabla>
  </DomainObject.Predmet.OstaliListFormatedOIB>
  <DomainObject.Predmet.OstaliListFormatedWithAdress>
    <izvorni_sadrzaj>
      <item>Sudski registar TS u Varaždinu, Ul. braće Radić 2, 42000 Varaždin</item>
    </izvorni_sadrzaj>
    <derivirana_varijabla naziv="DomainObject.Predmet.OstaliListFormatedWithAdress_1">
      <item>Sudski registar TS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</izvorni_sadrzaj>
    <derivirana_varijabla naziv="DomainObject.Predmet.OstaliListFormatedWithAdressOIB_1">
      <item>Sudski registar TS u Varaždinu, Ul. braće Radić 2, 42000 Varaždin</item>
    </derivirana_varijabla>
  </DomainObject.Predmet.OstaliListFormatedWithAdressOIB>
  <DomainObject.Predmet.OstaliListNazivFormated>
    <izvorni_sadrzaj>
      <item>Sudski registar TS u Varaždinu</item>
    </izvorni_sadrzaj>
    <derivirana_varijabla naziv="DomainObject.Predmet.OstaliListNazivFormated_1">
      <item>Sudski registar TS u Varaždinu</item>
    </derivirana_varijabla>
  </DomainObject.Predmet.OstaliListNazivFormated>
  <DomainObject.Predmet.OstaliListNazivFormatedOIB>
    <izvorni_sadrzaj>
      <item>Sudski registar TS u Varaždinu</item>
    </izvorni_sadrzaj>
    <derivirana_varijabla naziv="DomainObject.Predmet.OstaliListNazivFormatedOIB_1"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St-406/2017-4</izvorni_sadrzaj>
    <derivirana_varijabla naziv="DomainObject.PoslovniBrojDokumenta_1">St-406/2017-4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ZELENO JAJE društvo s ograničenom odgovornošću za proizvodnju i trgovinu</izvorni_sadrzaj>
    <derivirana_varijabla naziv="DomainObject.Predmet.ProtustrankaIDrugi_1">ZELENO JAJE društvo s ograničenom odgovornošću za proizvodnju i trgovinu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ZELENO JAJE društvo s ograničenom odgovornošću za proizvodnju i trgovinu, OIB 52661595739, Ulica bana Josipa Jelačića 86, 40000 Pribislavec</izvorni_sadrzaj>
    <derivirana_varijabla naziv="DomainObject.Predmet.ProtustrankaIDrugiAdressOIB_1">ZELENO JAJE društvo s ograničenom odgovornošću za proizvodnju i trgovinu, OIB 52661595739, Ulica bana Josipa Jelačića 86,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ZELENO JAJE društvo s ograničenom odgovornošću za proizvodnju i trgovinu</item>
      <item>Sudski registar TS u Varaždinu</item>
    </izvorni_sadrzaj>
    <derivirana_varijabla naziv="DomainObject.Predmet.SudioniciListNaziv_1">
      <item>Financijska agencija - Podružnica Varaždin</item>
      <item>ZELENO JAJE društvo s ograničenom odgovornošću za proizvodnju i trgovinu</item>
      <item>Sudski registar TS u Varaždinu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ZELENO JAJE društvo s ograničenom odgovornošću za proizvodnju i trgovinu, OIB 52661595739, Ulica bana Josipa Jelačića 86,40000 Pribislavec</item>
      <item>Sudski registar TS u Varaždinu, Ul. braće Radić 2,42000 Varaždin</item>
    </izvorni_sadrzaj>
    <derivirana_varijabla naziv="DomainObject.Predmet.SudioniciListAdressOIB_1">
      <item>Financijska agencija - Podružnica Varaždin, OIB 85821130368, Ulica grada Vukovara 70,10000 Zagreb</item>
      <item>ZELENO JAJE društvo s ograničenom odgovornošću za proizvodnju i trgovinu, OIB 52661595739, Ulica bana Josipa Jelačića 86,40000 Pribislavec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0646B-C967-4EF0-8458-5D8E84F0E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2987</properties:Characters>
  <properties:Lines>83</properties:Lines>
  <properties:Paragraphs>34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2017-10-26T11:33:00Z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