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dee7" w14:paraId="f8adee7" w:rsidRDefault="003C34E2" w:rsidP="003C34E2" w:rsidR="00AB7880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1A2481" w:rsidRPr="000351DA">
        <w:t>1</w:t>
      </w:r>
      <w:r w:rsidR="00AB7880" w:rsidRPr="000351DA">
        <w:t xml:space="preserve"> St-</w:t>
      </w:r>
      <w:r w:rsidR="00CB1824">
        <w:t>1</w:t>
      </w:r>
      <w:r w:rsidR="00D3681F">
        <w:t>93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CB1824">
        <w:t>8</w:t>
      </w:r>
      <w:r w:rsidR="0024291D">
        <w:t>-</w:t>
      </w:r>
      <w:r w:rsidR="00D3681F">
        <w:t>10</w:t>
      </w:r>
    </w:p>
    <w:p w:rsidRDefault="003C34E2" w:rsidP="003C34E2" w:rsidR="003C34E2"/>
    <w:p w:rsidRDefault="003C34E2" w:rsidP="003C34E2" w:rsidR="003C34E2"/>
    <w:p w:rsidRDefault="003C34E2" w:rsidP="003C34E2" w:rsidR="003C34E2"/>
    <w:p w:rsidRDefault="003C34E2" w:rsidP="003C34E2" w:rsidR="003C34E2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C34E2" w:rsidP="003C34E2" w:rsidR="003C34E2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3C34E2" w:rsidP="003C34E2" w:rsidR="003C34E2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3C34E2" w:rsidP="003C34E2" w:rsidR="003C34E2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C34E2" w:rsidP="003C34E2" w:rsidR="003C34E2" w:rsidRPr="000351DA"/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718EA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D3681F">
        <w:t>GASTRO BRALA j.d.o.o. za proizvodnju, trgovinu i usluge</w:t>
      </w:r>
      <w:r w:rsidR="00D3681F" w:rsidRPr="00E4460C">
        <w:t xml:space="preserve">, </w:t>
      </w:r>
      <w:proofErr w:type="spellStart"/>
      <w:r w:rsidR="00D3681F">
        <w:t>Posedarje</w:t>
      </w:r>
      <w:proofErr w:type="spellEnd"/>
      <w:r w:rsidR="00D3681F">
        <w:t>, Ivana Gorana Kovačića 16</w:t>
      </w:r>
      <w:r w:rsidR="00D3681F" w:rsidRPr="00E4460C">
        <w:t xml:space="preserve">, OIB: </w:t>
      </w:r>
      <w:r w:rsidR="00D3681F">
        <w:t>74878404706</w:t>
      </w:r>
    </w:p>
    <w:p w:rsidRDefault="00EF77BD" w:rsidP="00EF77BD" w:rsidR="00EF77BD"/>
    <w:p w:rsidRDefault="00205378" w:rsidP="00EF77BD" w:rsidR="00205378"/>
    <w:p w:rsidRDefault="00205378" w:rsidP="00205378" w:rsidR="00205378" w:rsidRPr="000455C7">
      <w:pPr>
        <w:ind w:firstLine="708"/>
        <w:jc w:val="both"/>
        <w:rPr>
          <w:bCs/>
        </w:rPr>
      </w:pPr>
      <w:r w:rsidRPr="000455C7">
        <w:rPr>
          <w:bCs/>
        </w:rPr>
        <w:t xml:space="preserve">Požurujemo postupanje po našem dopisu od </w:t>
      </w:r>
      <w:r w:rsidR="00D3681F">
        <w:rPr>
          <w:bCs/>
        </w:rPr>
        <w:t>4</w:t>
      </w:r>
      <w:r>
        <w:rPr>
          <w:bCs/>
        </w:rPr>
        <w:t xml:space="preserve">. </w:t>
      </w:r>
      <w:r w:rsidR="00D3681F">
        <w:rPr>
          <w:bCs/>
        </w:rPr>
        <w:t>srpnja</w:t>
      </w:r>
      <w:r w:rsidR="003C34E2">
        <w:rPr>
          <w:bCs/>
        </w:rPr>
        <w:t xml:space="preserve"> 2018</w:t>
      </w:r>
      <w:r w:rsidRPr="000455C7">
        <w:rPr>
          <w:bCs/>
        </w:rPr>
        <w:t>. koji glasi:</w:t>
      </w:r>
    </w:p>
    <w:p w:rsidRDefault="00205378" w:rsidP="00EF77BD" w:rsidR="00205378" w:rsidRPr="00AC26FF"/>
    <w:p w:rsidRDefault="003C34E2" w:rsidP="00D3681F" w:rsidR="00D3681F">
      <w:pPr>
        <w:ind w:firstLine="708"/>
        <w:jc w:val="both"/>
      </w:pPr>
      <w:r>
        <w:rPr>
          <w:bCs/>
        </w:rPr>
        <w:t>"</w:t>
      </w:r>
      <w:r w:rsidR="00D3681F" w:rsidRPr="0059394C">
        <w:rPr>
          <w:bCs/>
        </w:rPr>
        <w:t xml:space="preserve">Pred ovim sudom u tijeku je postupak radi utvrđivanja uvjeta za otvaranje stečajnog postupka nad stečajnim dužnikom </w:t>
      </w:r>
      <w:r w:rsidR="00D3681F">
        <w:t>GASTRO BRALA j.d.o.o. za proizvodnju, trgovinu i usluge</w:t>
      </w:r>
      <w:r w:rsidR="00D3681F" w:rsidRPr="00E4460C">
        <w:t xml:space="preserve">, </w:t>
      </w:r>
      <w:proofErr w:type="spellStart"/>
      <w:r w:rsidR="00D3681F">
        <w:t>Posedarje</w:t>
      </w:r>
      <w:proofErr w:type="spellEnd"/>
      <w:r w:rsidR="00D3681F">
        <w:t>, Ivana Gorana Kovačića 16</w:t>
      </w:r>
      <w:r w:rsidR="00D3681F" w:rsidRPr="00E4460C">
        <w:t xml:space="preserve">, OIB: </w:t>
      </w:r>
      <w:r w:rsidR="00D3681F">
        <w:t>74878404706.</w:t>
      </w:r>
    </w:p>
    <w:p w:rsidRDefault="00D3681F" w:rsidP="00D3681F" w:rsidR="00D3681F" w:rsidRPr="00F75AF5">
      <w:pPr>
        <w:ind w:firstLine="708"/>
        <w:jc w:val="both"/>
      </w:pPr>
    </w:p>
    <w:p w:rsidRDefault="00D3681F" w:rsidP="00D3681F" w:rsidR="00EF77BD" w:rsidRPr="003C34E2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  <w:r w:rsidR="00205378">
        <w:rPr>
          <w:bCs/>
        </w:rPr>
        <w:t>''</w:t>
      </w:r>
    </w:p>
    <w:p w:rsidRDefault="00205378" w:rsidP="00EF77BD" w:rsidR="00205378">
      <w:pPr>
        <w:ind w:firstLine="708"/>
        <w:jc w:val="both"/>
        <w:rPr>
          <w:bCs/>
        </w:rPr>
      </w:pP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A72828">
        <w:t>31</w:t>
      </w:r>
      <w:r w:rsidR="00205378">
        <w:t xml:space="preserve">. </w:t>
      </w:r>
      <w:r w:rsidR="00CB1824">
        <w:t>listopada</w:t>
      </w:r>
      <w:r w:rsidR="003C34E2">
        <w:t xml:space="preserve"> 2018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401372" w:rsidP="00401372" w:rsidR="00401372">
      <w:r>
        <w:t xml:space="preserve">Za točnost </w:t>
      </w:r>
      <w:proofErr w:type="spellStart"/>
      <w:r>
        <w:t>otpravaka</w:t>
      </w:r>
      <w:proofErr w:type="spellEnd"/>
      <w:r>
        <w:t>-ovlašteni službenik</w:t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01372" w:rsidP="00401372" w:rsidR="00401372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,v.r.</w:t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B1824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764DE"/>
    <w:rsid w:val="00077981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430A4"/>
    <w:rsid w:val="00144A57"/>
    <w:rsid w:val="001506E1"/>
    <w:rsid w:val="0016008F"/>
    <w:rsid w:val="001601C0"/>
    <w:rsid w:val="00160275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05378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224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C34E2"/>
    <w:rsid w:val="003D3EA6"/>
    <w:rsid w:val="003D7E4F"/>
    <w:rsid w:val="00401372"/>
    <w:rsid w:val="00417B17"/>
    <w:rsid w:val="00420C9A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25D91"/>
    <w:rsid w:val="00A655C4"/>
    <w:rsid w:val="00A72828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4B8E"/>
    <w:rsid w:val="00C51C39"/>
    <w:rsid w:val="00C718EA"/>
    <w:rsid w:val="00C954AF"/>
    <w:rsid w:val="00CB1824"/>
    <w:rsid w:val="00CC33B6"/>
    <w:rsid w:val="00CF2892"/>
    <w:rsid w:val="00CF2F9A"/>
    <w:rsid w:val="00CF76EE"/>
    <w:rsid w:val="00D05863"/>
    <w:rsid w:val="00D3344E"/>
    <w:rsid w:val="00D3681F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C34E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3C34E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13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3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3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3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3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C34E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3C34E2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13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3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3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3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3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29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BRALA j.d.o.o. za proizvodnju, trgovinu i usluge</izvorni_sadrzaj>
    <derivirana_varijabla naziv="DomainObject.Predmet.ProtustrankaFormated_1">  GASTRO BRALA j.d.o.o. za proizvodnju, trgovinu i usluge</derivirana_varijabla>
  </DomainObject.Predmet.ProtustrankaFormated>
  <DomainObject.Predmet.ProtustrankaFormatedOIB>
    <izvorni_sadrzaj>  GASTRO BRALA j.d.o.o. za proizvodnju, trgovinu i usluge, OIB 74878404706</izvorni_sadrzaj>
    <derivirana_varijabla naziv="DomainObject.Predmet.ProtustrankaFormatedOIB_1">  GASTRO BRALA j.d.o.o. za proizvodnju, trgovinu i usluge, OIB 74878404706</derivirana_varijabla>
  </DomainObject.Predmet.ProtustrankaFormatedOIB>
  <DomainObject.Predmet.ProtustrankaFormatedWithAdress>
    <izvorni_sadrzaj> GASTRO BRALA j.d.o.o. za proizvodnju, trgovinu i usluge, Ivana Gorana Kovačića 16, 23242 Posedarje</izvorni_sadrzaj>
    <derivirana_varijabla naziv="DomainObject.Predmet.ProtustrankaFormatedWithAdress_1"> GASTRO BRALA j.d.o.o. za proizvodnju, trgovinu i usluge, Ivana Gorana Kovačića 16, 23242 Posedarje</derivirana_varijabla>
  </DomainObject.Predmet.ProtustrankaFormatedWithAdress>
  <DomainObject.Predmet.ProtustrankaFormatedWithAdressOIB>
    <izvorni_sadrzaj> GASTRO BRALA j.d.o.o. za proizvodnju, trgovinu i usluge, OIB 74878404706, Ivana Gorana Kovačića 16, 23242 Posedarje</izvorni_sadrzaj>
    <derivirana_varijabla naziv="DomainObject.Predmet.ProtustrankaFormatedWithAdressOIB_1"> GASTRO BRALA j.d.o.o. za proizvodnju, trgovinu i usluge, OIB 74878404706, Ivana Gorana Kovačića 16, 23242 Posedarje</derivirana_varijabla>
  </DomainObject.Predmet.ProtustrankaFormatedWithAdressOIB>
  <DomainObject.Predmet.ProtustrankaWithAdress>
    <izvorni_sadrzaj>GASTRO BRALA j.d.o.o. za proizvodnju, trgovinu i usluge Ivana Gorana Kovačića 16, 23242 Posedarje</izvorni_sadrzaj>
    <derivirana_varijabla naziv="DomainObject.Predmet.ProtustrankaWithAdress_1">GASTRO BRALA j.d.o.o. za proizvodnju, trgovinu i usluge Ivana Gorana Kovačića 16, 23242 Posedarje</derivirana_varijabla>
  </DomainObject.Predmet.ProtustrankaWithAdress>
  <DomainObject.Predmet.ProtustrankaWithAdressOIB>
    <izvorni_sadrzaj>GASTRO BRALA j.d.o.o. za proizvodnju, trgovinu i usluge, OIB 74878404706, Ivana Gorana Kovačića 16, 23242 Posedarje</izvorni_sadrzaj>
    <derivirana_varijabla naziv="DomainObject.Predmet.ProtustrankaWithAdressOIB_1">GASTRO BRALA j.d.o.o. za proizvodnju, trgovinu i usluge, OIB 74878404706, Ivana Gorana Kovačića 16, 23242 Posedarje</derivirana_varijabla>
  </DomainObject.Predmet.ProtustrankaWithAdressOIB>
  <DomainObject.Predmet.ProtustrankaNazivFormated>
    <izvorni_sadrzaj>GASTRO BRALA j.d.o.o. za proizvodnju, trgovinu i usluge</izvorni_sadrzaj>
    <derivirana_varijabla naziv="DomainObject.Predmet.ProtustrankaNazivFormated_1">GASTRO BRALA j.d.o.o. za proizvodnju, trgovinu i usluge</derivirana_varijabla>
  </DomainObject.Predmet.ProtustrankaNazivFormated>
  <DomainObject.Predmet.ProtustrankaNazivFormatedOIB>
    <izvorni_sadrzaj>GASTRO BRALA j.d.o.o. za proizvodnju, trgovinu i usluge, OIB 74878404706</izvorni_sadrzaj>
    <derivirana_varijabla naziv="DomainObject.Predmet.ProtustrankaNazivFormatedOIB_1">GASTRO BRALA j.d.o.o. za proizvodnju, trgovinu i usluge, OIB 74878404706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GASTRO BRALA j.d.o.o. za proizvodnju, trgovinu i usluge</item>
    </izvorni_sadrzaj>
    <derivirana_varijabla naziv="DomainObject.Predmet.ProtuStrankaListFormated_1">
      <item>GASTRO BRALA j.d.o.o. za proizvodnju, trgovinu i usluge</item>
    </derivirana_varijabla>
  </DomainObject.Predmet.ProtuStrankaListFormated>
  <DomainObject.Predmet.ProtuStrankaListFormatedOIB>
    <izvorni_sadrzaj>
      <item>GASTRO BRALA j.d.o.o. za proizvodnju, trgovinu i usluge, OIB 74878404706</item>
    </izvorni_sadrzaj>
    <derivirana_varijabla naziv="DomainObject.Predmet.ProtuStrankaListFormatedOIB_1">
      <item>GASTRO BRALA j.d.o.o. za proizvodnju, trgovinu i usluge, OIB 74878404706</item>
    </derivirana_varijabla>
  </DomainObject.Predmet.ProtuStrankaListFormatedOIB>
  <DomainObject.Predmet.ProtuStrankaListFormatedWithAdress>
    <izvorni_sadrzaj>
      <item>GASTRO BRALA j.d.o.o. za proizvodnju, trgovinu i usluge, Ivana Gorana Kovačića 16, 23242 Posedarje</item>
    </izvorni_sadrzaj>
    <derivirana_varijabla naziv="DomainObject.Predmet.ProtuStrankaListFormatedWithAdress_1">
      <item>GASTRO BRALA j.d.o.o. za proizvodnju, trgovinu i usluge, Ivana Gorana Kovačića 16, 23242 Posedarje</item>
    </derivirana_varijabla>
  </DomainObject.Predmet.ProtuStrankaListFormatedWithAdress>
  <DomainObject.Predmet.ProtuStrankaListFormatedWithAdressOIB>
    <izvorni_sadrzaj>
      <item>GASTRO BRALA j.d.o.o. za proizvodnju, trgovinu i usluge, OIB 74878404706, Ivana Gorana Kovačića 16, 23242 Posedarje</item>
    </izvorni_sadrzaj>
    <derivirana_varijabla naziv="DomainObject.Predmet.ProtuStrankaListFormatedWithAdressOIB_1">
      <item>GASTRO BRALA j.d.o.o. za proizvodnju, trgovinu i usluge, OIB 74878404706, Ivana Gorana Kovačića 16, 23242 Posedarje</item>
    </derivirana_varijabla>
  </DomainObject.Predmet.ProtuStrankaListFormatedWithAdressOIB>
  <DomainObject.Predmet.ProtuStrankaListNazivFormated>
    <izvorni_sadrzaj>
      <item>GASTRO BRALA j.d.o.o. za proizvodnju, trgovinu i usluge</item>
    </izvorni_sadrzaj>
    <derivirana_varijabla naziv="DomainObject.Predmet.ProtuStrankaListNazivFormated_1">
      <item>GASTRO BRALA j.d.o.o. za proizvodnju, trgovinu i usluge</item>
    </derivirana_varijabla>
  </DomainObject.Predmet.ProtuStrankaListNazivFormated>
  <DomainObject.Predmet.ProtuStrankaListNazivFormatedOIB>
    <izvorni_sadrzaj>
      <item>GASTRO BRALA j.d.o.o. za proizvodnju, trgovinu i usluge, OIB 74878404706</item>
    </izvorni_sadrzaj>
    <derivirana_varijabla naziv="DomainObject.Predmet.ProtuStrankaListNazivFormatedOIB_1">
      <item>GASTRO BRALA j.d.o.o. za proizvodnju, trgovinu i usluge, OIB 74878404706</item>
    </derivirana_varijabla>
  </DomainObject.Predmet.ProtuStrankaListNazivFormatedOIB>
  <DomainObject.Predmet.OstaliListFormated>
    <izvorni_sadrzaj>
      <item>Vlasta Brala</item>
    </izvorni_sadrzaj>
    <derivirana_varijabla naziv="DomainObject.Predmet.OstaliListFormated_1">
      <item>Vlasta Brala</item>
    </derivirana_varijabla>
  </DomainObject.Predmet.OstaliListFormated>
  <DomainObject.Predmet.OstaliListFormatedOIB>
    <izvorni_sadrzaj>
      <item>Vlasta Brala, OIB 87056422471</item>
    </izvorni_sadrzaj>
    <derivirana_varijabla naziv="DomainObject.Predmet.OstaliListFormatedOIB_1">
      <item>Vlasta Brala, OIB 87056422471</item>
    </derivirana_varijabla>
  </DomainObject.Predmet.OstaliListFormatedOIB>
  <DomainObject.Predmet.OstaliListFormatedWithAdress>
    <izvorni_sadrzaj>
      <item>Vlasta Brala, Varoš 5, 23242 Vinjerac</item>
    </izvorni_sadrzaj>
    <derivirana_varijabla naziv="DomainObject.Predmet.OstaliListFormatedWithAdress_1">
      <item>Vlasta Brala, Varoš 5, 23242 Vinjerac</item>
    </derivirana_varijabla>
  </DomainObject.Predmet.OstaliListFormatedWithAdress>
  <DomainObject.Predmet.OstaliListFormatedWithAdressOIB>
    <izvorni_sadrzaj>
      <item>Vlasta Brala, OIB 87056422471, Varoš 5, 23242 Vinjerac</item>
    </izvorni_sadrzaj>
    <derivirana_varijabla naziv="DomainObject.Predmet.OstaliListFormatedWithAdressOIB_1">
      <item>Vlasta Brala, OIB 87056422471, Varoš 5, 23242 Vinjerac</item>
    </derivirana_varijabla>
  </DomainObject.Predmet.OstaliListFormatedWithAdressOIB>
  <DomainObject.Predmet.OstaliListNazivFormated>
    <izvorni_sadrzaj>
      <item>Vlasta Brala</item>
    </izvorni_sadrzaj>
    <derivirana_varijabla naziv="DomainObject.Predmet.OstaliListNazivFormated_1">
      <item>Vlasta Brala</item>
    </derivirana_varijabla>
  </DomainObject.Predmet.OstaliListNazivFormated>
  <DomainObject.Predmet.OstaliListNazivFormatedOIB>
    <izvorni_sadrzaj>
      <item>Vlasta Brala, OIB 87056422471</item>
    </izvorni_sadrzaj>
    <derivirana_varijabla naziv="DomainObject.Predmet.OstaliListNazivFormatedOIB_1">
      <item>Vlasta Brala, OIB 87056422471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GASTRO BRALA j.d.o.o. za proizvodnju, trgovinu i usluge</izvorni_sadrzaj>
    <derivirana_varijabla naziv="DomainObject.Predmet.ProtustrankaIDrugi_1">GASTRO BRALA j.d.o.o.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GASTRO BRALA j.d.o.o. za proizvodnju, trgovinu i usluge, OIB 74878404706, Ivana Gorana Kovačića 16, 23242 Posedarje</izvorni_sadrzaj>
    <derivirana_varijabla naziv="DomainObject.Predmet.ProtustrankaIDrugiAdressOIB_1">GASTRO BRALA j.d.o.o. za proizvodnju, trgovinu i usluge, OIB 74878404706, Ivana Gorana Kovačića 16,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GASTRO BRALA j.d.o.o. za proizvodnju, trgovinu i usluge</item>
      <item>Vlasta Brala</item>
    </izvorni_sadrzaj>
    <derivirana_varijabla naziv="DomainObject.Predmet.SudioniciListNaziv_1">
      <item>FINA</item>
      <item>GASTRO BRALA j.d.o.o. za proizvodnju, trgovinu i usluge</item>
      <item>Vlasta Brala</item>
    </derivirana_varijabla>
  </DomainObject.Predmet.SudioniciListNaziv>
  <DomainObject.Predmet.SudioniciListAdressOIB>
    <izvorni_sadrzaj>
      <item>FINA, OIB 85821130368, Ivana Danila 4,23000 Zadar</item>
      <item>GASTRO BRALA j.d.o.o. za proizvodnju, trgovinu i usluge, OIB 74878404706, Ivana Gorana Kovačića 16,23242 Posedarje</item>
      <item>Vlasta Brala, OIB 87056422471, Varoš 5,23242 Vinjerac</item>
    </izvorni_sadrzaj>
    <derivirana_varijabla naziv="DomainObject.Predmet.SudioniciListAdressOIB_1">
      <item>FINA, OIB 85821130368, Ivana Danila 4,23000 Zadar</item>
      <item>GASTRO BRALA j.d.o.o. za proizvodnju, trgovinu i usluge, OIB 74878404706, Ivana Gorana Kovačića 16,23242 Posedarje</item>
      <item>Vlasta Brala, OIB 87056422471, Varoš 5,23242 Vinjerac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74878404706</item>
      <item>, OIB 87056422471</item>
    </izvorni_sadrzaj>
    <derivirana_varijabla naziv="DomainObject.Predmet.SudioniciListNazivOIB_1">
      <item>, OIB 85821130368</item>
      <item>, OIB 74878404706</item>
      <item>, OIB 87056422471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St-193/2018-3</izvorni_sadrzaj>
    <derivirana_varijabla naziv="DomainObject.PredzadnjaOdlukaIzPredmeta.Oznaka_1">St-193/2018-3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119</properties:Words>
  <properties:Characters>698</properties:Characters>
  <properties:Lines>43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2018-10-19T12:34:00Z</dcterms:created>
  <dc:creator>Administrator</dc:creator>
  <cp:lastModifiedBy>wsadmin</cp:lastModifiedBy>
  <cp:lastPrinted>2017-09-21T11:07:00Z</cp:lastPrinted>
  <dcterms:modified xmlns:xsi="http://www.w3.org/2001/XMLSchema-instance" xsi:type="dcterms:W3CDTF">2018-11-02T08:57:00Z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(St-193-18  - podaci o blokadi FINA - požurnica.docx)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