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a6b3" w14:paraId="d1ca6b3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5D10F1">
        <w:t>405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5D10F1">
        <w:t>MARTIN D</w:t>
      </w:r>
      <w:r w:rsidR="00946053">
        <w:t xml:space="preserve"> </w:t>
      </w:r>
      <w:r w:rsidR="005D10F1">
        <w:t>&amp;</w:t>
      </w:r>
      <w:r w:rsidR="00946053">
        <w:t xml:space="preserve"> </w:t>
      </w:r>
      <w:r w:rsidR="005D10F1">
        <w:t>D</w:t>
      </w:r>
      <w:r w:rsidR="00946053">
        <w:t>, d.o.o.,</w:t>
      </w:r>
      <w:r w:rsidR="005D10F1">
        <w:t xml:space="preserve"> Šibenik, Bana Ivana Mažuranića 1, OIB:</w:t>
      </w:r>
      <w:r w:rsidR="00946053">
        <w:t xml:space="preserve"> </w:t>
      </w:r>
      <w:r w:rsidR="005D10F1">
        <w:t>24324046447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7B574F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946053">
        <w:t>MARTIN D &amp; D, d.o.o., Šibenik, Bana Ivana Mažuranića 1, OIB: 24324046447</w:t>
      </w:r>
      <w:r w:rsidR="007046CC">
        <w:t xml:space="preserve">, sa danom </w:t>
      </w:r>
      <w:r w:rsidR="007B574F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D71908">
        <w:t>Ante Gabelica iz Splita, Ruđera Boškovića 7/125, OIB: 68765596631.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946053">
        <w:t>MARTIN D &amp; D, d.o.o., Šibenik, Bana Ivana Mažuranića 1, OIB: 24324046447</w:t>
      </w:r>
      <w:r>
        <w:t xml:space="preserve">, sa danom </w:t>
      </w:r>
      <w:r w:rsidR="007B574F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4E3BC7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946053">
        <w:t>MARTIN D &amp; D, d.o.o., Šibenik, Bana Ivana Mažuranića 1, OIB: 24324046447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5D10F1">
        <w:t>405</w:t>
      </w:r>
      <w:r>
        <w:t>/2015</w:t>
      </w:r>
      <w:r w:rsidR="007046CC">
        <w:t xml:space="preserve"> od dana </w:t>
      </w:r>
      <w:r w:rsidR="004E3BC7">
        <w:t>09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7B574F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4E3BC7">
        <w:t>09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7B574F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C15" w:rsidP="00EB4DE6" w:rsidR="00381C15">
      <w:r>
        <w:separator/>
      </w:r>
    </w:p>
  </w:endnote>
  <w:endnote w:id="0" w:type="continuationSeparator">
    <w:p w:rsidRDefault="00381C15" w:rsidP="00EB4DE6" w:rsidR="00381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C15" w:rsidP="00EB4DE6" w:rsidR="00381C15">
      <w:r>
        <w:separator/>
      </w:r>
    </w:p>
  </w:footnote>
  <w:footnote w:id="0" w:type="continuationSeparator">
    <w:p w:rsidRDefault="00381C15" w:rsidP="00EB4DE6" w:rsidR="00381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B35AD">
      <w:rPr>
        <w:noProof/>
      </w:rPr>
      <w:t>2</w:t>
    </w:r>
    <w:r>
      <w:fldChar w:fldCharType="end"/>
    </w:r>
    <w:r>
      <w:t xml:space="preserve">                            </w:t>
    </w:r>
    <w:r w:rsidR="005D10F1">
      <w:t xml:space="preserve">                        9 St-405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3580E"/>
    <w:rsid w:val="0004786B"/>
    <w:rsid w:val="00122CE6"/>
    <w:rsid w:val="00132E76"/>
    <w:rsid w:val="001562AE"/>
    <w:rsid w:val="0017779F"/>
    <w:rsid w:val="001C75B4"/>
    <w:rsid w:val="002A4094"/>
    <w:rsid w:val="002A577B"/>
    <w:rsid w:val="002D1C8B"/>
    <w:rsid w:val="003038A0"/>
    <w:rsid w:val="00347B56"/>
    <w:rsid w:val="00381C15"/>
    <w:rsid w:val="004E3BC7"/>
    <w:rsid w:val="00527C04"/>
    <w:rsid w:val="005944A7"/>
    <w:rsid w:val="005B35AD"/>
    <w:rsid w:val="005D10F1"/>
    <w:rsid w:val="007046CC"/>
    <w:rsid w:val="007B574F"/>
    <w:rsid w:val="008B03EF"/>
    <w:rsid w:val="009229A6"/>
    <w:rsid w:val="00946053"/>
    <w:rsid w:val="00961F84"/>
    <w:rsid w:val="009844CD"/>
    <w:rsid w:val="00A05719"/>
    <w:rsid w:val="00A4361C"/>
    <w:rsid w:val="00A50188"/>
    <w:rsid w:val="00AC5066"/>
    <w:rsid w:val="00C07A69"/>
    <w:rsid w:val="00C84E3C"/>
    <w:rsid w:val="00CB4E78"/>
    <w:rsid w:val="00D71908"/>
    <w:rsid w:val="00D94559"/>
    <w:rsid w:val="00EB4DE6"/>
    <w:rsid w:val="00F1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 D &amp; D, društvo s ograničenom odgovornošću za trgovinu i usluge</izvorni_sadrzaj>
    <derivirana_varijabla naziv="DomainObject.Predmet.ProtustrankaFormated_1">  MARTIN D &amp; D, društvo s ograničenom odgovornošću za trgovinu i usluge</derivirana_varijabla>
  </DomainObject.Predmet.ProtustrankaFormated>
  <DomainObject.Predmet.ProtustrankaFormatedOIB>
    <izvorni_sadrzaj>  MARTIN D &amp; D, društvo s ograničenom odgovornošću za trgovinu i usluge, OIB 24324046447</izvorni_sadrzaj>
    <derivirana_varijabla naziv="DomainObject.Predmet.ProtustrankaFormatedOIB_1">  MARTIN D &amp; D, društvo s ograničenom odgovornošću za trgovinu i usluge, OIB 24324046447</derivirana_varijabla>
  </DomainObject.Predmet.ProtustrankaFormatedOIB>
  <DomainObject.Predmet.ProtustrankaFormatedWithAdress>
    <izvorni_sadrzaj> MARTIN D &amp; D, društvo s ograničenom odgovornošću za trgovinu i usluge, Bana Ivana Mažuranića 1, 22000 Šibenik</izvorni_sadrzaj>
    <derivirana_varijabla naziv="DomainObject.Predmet.ProtustrankaFormatedWithAdress_1"> MARTIN D &amp; D, društvo s ograničenom odgovornošću za trgovinu i usluge, Bana Ivana Mažuranića 1, 22000 Šibenik</derivirana_varijabla>
  </DomainObject.Predmet.ProtustrankaFormatedWithAdress>
  <DomainObject.Predmet.ProtustrankaFormatedWithAdressOIB>
    <izvorni_sadrzaj> MARTIN D &amp; D, društvo s ograničenom odgovornošću za trgovinu i usluge, OIB 24324046447, Bana Ivana Mažuranića 1, 22000 Šibenik</izvorni_sadrzaj>
    <derivirana_varijabla naziv="DomainObject.Predmet.ProtustrankaFormatedWithAdressOIB_1"> MARTIN D &amp; D, društvo s ograničenom odgovornošću za trgovinu i usluge, OIB 24324046447, Bana Ivana Mažuranića 1, 22000 Šibenik</derivirana_varijabla>
  </DomainObject.Predmet.ProtustrankaFormatedWithAdressOIB>
  <DomainObject.Predmet.ProtustrankaWithAdress>
    <izvorni_sadrzaj>MARTIN D &amp; D, društvo s ograničenom odgovornošću za trgovinu i usluge Bana Ivana Mažuranića 1, 22000 Šibenik</izvorni_sadrzaj>
    <derivirana_varijabla naziv="DomainObject.Predmet.ProtustrankaWithAdress_1">MARTIN D &amp; D, društvo s ograničenom odgovornošću za trgovinu i usluge Bana Ivana Mažuranića 1, 22000 Šibenik</derivirana_varijabla>
  </DomainObject.Predmet.ProtustrankaWithAdress>
  <DomainObject.Predmet.ProtustrankaWithAdressOIB>
    <izvorni_sadrzaj>MARTIN D &amp; D, društvo s ograničenom odgovornošću za trgovinu i usluge, OIB 24324046447, Bana Ivana Mažuranića 1, 22000 Šibenik</izvorni_sadrzaj>
    <derivirana_varijabla naziv="DomainObject.Predmet.ProtustrankaWithAdressOIB_1">MARTIN D &amp; D, društvo s ograničenom odgovornošću za trgovinu i usluge, OIB 24324046447, Bana Ivana Mažuranića 1, 22000 Šibenik</derivirana_varijabla>
  </DomainObject.Predmet.ProtustrankaWithAdressOIB>
  <DomainObject.Predmet.ProtustrankaNazivFormated>
    <izvorni_sadrzaj>MARTIN D &amp; D, društvo s ograničenom odgovornošću za trgovinu i usluge</izvorni_sadrzaj>
    <derivirana_varijabla naziv="DomainObject.Predmet.ProtustrankaNazivFormated_1">MARTIN D &amp; D, društvo s ograničenom odgovornošću za trgovinu i usluge</derivirana_varijabla>
  </DomainObject.Predmet.ProtustrankaNazivFormated>
  <DomainObject.Predmet.ProtustrankaNazivFormatedOIB>
    <izvorni_sadrzaj>MARTIN D &amp; D, društvo s ograničenom odgovornošću za trgovinu i usluge, OIB 24324046447</izvorni_sadrzaj>
    <derivirana_varijabla naziv="DomainObject.Predmet.ProtustrankaNazivFormatedOIB_1">MARTIN D &amp; D, društvo s ograničenom odgovornošću za trgovinu i usluge, OIB 24324046447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MARTIN D &amp; D, društvo s ograničenom odgovornošću za trgovinu i usluge</item>
    </izvorni_sadrzaj>
    <derivirana_varijabla naziv="DomainObject.Predmet.ProtuStrankaListFormated_1">
      <item>MARTIN D &amp; D, društvo s ograničenom odgovornošću za trgovinu i usluge</item>
    </derivirana_varijabla>
  </DomainObject.Predmet.ProtuStrankaListFormated>
  <DomainObject.Predmet.ProtuStrankaListFormatedOIB>
    <izvorni_sadrzaj>
      <item>MARTIN D &amp; D, društvo s ograničenom odgovornošću za trgovinu i usluge, OIB 24324046447</item>
    </izvorni_sadrzaj>
    <derivirana_varijabla naziv="DomainObject.Predmet.ProtuStrankaListFormatedOIB_1">
      <item>MARTIN D &amp; D, društvo s ograničenom odgovornošću za trgovinu i usluge, OIB 24324046447</item>
    </derivirana_varijabla>
  </DomainObject.Predmet.ProtuStrankaListFormatedOIB>
  <DomainObject.Predmet.ProtuStrankaListFormatedWithAdress>
    <izvorni_sadrzaj>
      <item>MARTIN D &amp; D, društvo s ograničenom odgovornošću za trgovinu i usluge, Bana Ivana Mažuranića 1, 22000 Šibenik</item>
    </izvorni_sadrzaj>
    <derivirana_varijabla naziv="DomainObject.Predmet.ProtuStrankaListFormatedWithAdress_1">
      <item>MARTIN D &amp; D, društvo s ograničenom odgovornošću za trgovinu i usluge, Bana Ivana Mažuranića 1, 22000 Šibenik</item>
    </derivirana_varijabla>
  </DomainObject.Predmet.ProtuStrankaListFormatedWithAdress>
  <DomainObject.Predmet.ProtuStrankaListFormatedWithAdressOIB>
    <izvorni_sadrzaj>
      <item>MARTIN D &amp; D, društvo s ograničenom odgovornošću za trgovinu i usluge, OIB 24324046447, Bana Ivana Mažuranića 1, 22000 Šibenik</item>
    </izvorni_sadrzaj>
    <derivirana_varijabla naziv="DomainObject.Predmet.ProtuStrankaListFormatedWithAdressOIB_1">
      <item>MARTIN D &amp; D, društvo s ograničenom odgovornošću za trgovinu i usluge, OIB 24324046447, Bana Ivana Mažuranića 1, 22000 Šibenik</item>
    </derivirana_varijabla>
  </DomainObject.Predmet.ProtuStrankaListFormatedWithAdressOIB>
  <DomainObject.Predmet.ProtuStrankaListNazivFormated>
    <izvorni_sadrzaj>
      <item>MARTIN D &amp; D, društvo s ograničenom odgovornošću za trgovinu i usluge</item>
    </izvorni_sadrzaj>
    <derivirana_varijabla naziv="DomainObject.Predmet.ProtuStrankaListNazivFormated_1">
      <item>MARTIN D &amp; D, društvo s ograničenom odgovornošću za trgovinu i usluge</item>
    </derivirana_varijabla>
  </DomainObject.Predmet.ProtuStrankaListNazivFormated>
  <DomainObject.Predmet.ProtuStrankaListNazivFormatedOIB>
    <izvorni_sadrzaj>
      <item>MARTIN D &amp; D, društvo s ograničenom odgovornošću za trgovinu i usluge, OIB 24324046447</item>
    </izvorni_sadrzaj>
    <derivirana_varijabla naziv="DomainObject.Predmet.ProtuStrankaListNazivFormatedOIB_1">
      <item>MARTIN D &amp; D, društvo s ograničenom odgovornošću za trgovinu i usluge, OIB 24324046447</item>
    </derivirana_varijabla>
  </DomainObject.Predmet.ProtuStrankaListNazivFormatedOIB>
  <DomainObject.Predmet.OstaliListFormated>
    <izvorni_sadrzaj>
      <item>Danijela Bobanović</item>
    </izvorni_sadrzaj>
    <derivirana_varijabla naziv="DomainObject.Predmet.OstaliListFormated_1">
      <item>Danijela Bobanović</item>
    </derivirana_varijabla>
  </DomainObject.Predmet.OstaliListFormated>
  <DomainObject.Predmet.OstaliListFormatedOIB>
    <izvorni_sadrzaj>
      <item>Danijela Bobanović, OIB 28540260164</item>
    </izvorni_sadrzaj>
    <derivirana_varijabla naziv="DomainObject.Predmet.OstaliListFormatedOIB_1">
      <item>Danijela Bobanović, OIB 28540260164</item>
    </derivirana_varijabla>
  </DomainObject.Predmet.OstaliListFormatedOIB>
  <DomainObject.Predmet.OstaliListFormatedWithAdress>
    <izvorni_sadrzaj>
      <item>Danijela Bobanović, Put Kroz Meterize 10a, 22000 Šibenik</item>
    </izvorni_sadrzaj>
    <derivirana_varijabla naziv="DomainObject.Predmet.OstaliListFormatedWithAdress_1">
      <item>Danijela Bobanović, Put Kroz Meterize 10a, 22000 Šibenik</item>
    </derivirana_varijabla>
  </DomainObject.Predmet.OstaliListFormatedWithAdress>
  <DomainObject.Predmet.OstaliListFormatedWithAdressOIB>
    <izvorni_sadrzaj>
      <item>Danijela Bobanović, OIB 28540260164, Put Kroz Meterize 10a, 22000 Šibenik</item>
    </izvorni_sadrzaj>
    <derivirana_varijabla naziv="DomainObject.Predmet.OstaliListFormatedWithAdressOIB_1">
      <item>Danijela Bobanović, OIB 28540260164, Put Kroz Meterize 10a, 22000 Šibenik</item>
    </derivirana_varijabla>
  </DomainObject.Predmet.OstaliListFormatedWithAdressOIB>
  <DomainObject.Predmet.OstaliListNazivFormated>
    <izvorni_sadrzaj>
      <item>Danijela Bobanović</item>
    </izvorni_sadrzaj>
    <derivirana_varijabla naziv="DomainObject.Predmet.OstaliListNazivFormated_1">
      <item>Danijela Bobanović</item>
    </derivirana_varijabla>
  </DomainObject.Predmet.OstaliListNazivFormated>
  <DomainObject.Predmet.OstaliListNazivFormatedOIB>
    <izvorni_sadrzaj>
      <item>Danijela Bobanović, OIB 28540260164</item>
    </izvorni_sadrzaj>
    <derivirana_varijabla naziv="DomainObject.Predmet.OstaliListNazivFormatedOIB_1">
      <item>Danijela Bobanović, OIB 28540260164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MARTIN D &amp; D, društvo s ograničenom odgovornošću za trgovinu i usluge</izvorni_sadrzaj>
    <derivirana_varijabla naziv="DomainObject.Predmet.ProtustrankaIDrugi_1">MARTIN D &amp; D,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MARTIN D &amp; D, društvo s ograničenom odgovornošću za trgovinu i usluge, OIB 24324046447, Bana Ivana Mažuranića 1, 22000 Šibenik</izvorni_sadrzaj>
    <derivirana_varijabla naziv="DomainObject.Predmet.ProtustrankaIDrugiAdressOIB_1">MARTIN D &amp; D, društvo s ograničenom odgovornošću za trgovinu i usluge, OIB 24324046447, Bana Ivana Mažuranića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MARTIN D &amp; D, društvo s ograničenom odgovornošću za trgovinu i usluge</item>
      <item>Danijela Bobanović</item>
    </izvorni_sadrzaj>
    <derivirana_varijabla naziv="DomainObject.Predmet.SudioniciListNaziv_1">
      <item>FINA - Podružnica Šibenik</item>
      <item>MARTIN D &amp; D, društvo s ograničenom odgovornošću za trgovinu i usluge</item>
      <item>Danijela Bobanović</item>
    </derivirana_varijabla>
  </DomainObject.Predmet.SudioniciListNaziv>
  <DomainObject.Predmet.SudioniciListAdressOIB>
    <izvorni_sadrzaj>
      <item>FINA - Podružnica Šibenik, OIB 85821130368, Perivoj L. Marune 1,22000 Šibenik</item>
      <item>MARTIN D &amp; D, društvo s ograničenom odgovornošću za trgovinu i usluge, OIB 24324046447, Bana Ivana Mažuranića 1,22000 Šibenik</item>
      <item>Danijela Bobanović, OIB 28540260164, Put Kroz Meterize 10a,22000 Šibenik</item>
    </izvorni_sadrzaj>
    <derivirana_varijabla naziv="DomainObject.Predmet.SudioniciListAdressOIB_1">
      <item>FINA - Podružnica Šibenik, OIB 85821130368, Perivoj L. Marune 1,22000 Šibenik</item>
      <item>MARTIN D &amp; D, društvo s ograničenom odgovornošću za trgovinu i usluge, OIB 24324046447, Bana Ivana Mažuranića 1,22000 Šibenik</item>
      <item>Danijela Bobanović, OIB 28540260164, Put Kroz Meterize 10a,22000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24324046447</item>
      <item>, OIB 28540260164</item>
    </izvorni_sadrzaj>
    <derivirana_varijabla naziv="DomainObject.Predmet.SudioniciListNazivOIB_1">
      <item>, OIB 85821130368</item>
      <item>, OIB 24324046447</item>
      <item>, OIB 28540260164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471</properties:Words>
  <properties:Characters>2520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2015-12-29T08:08:00Z</dcterms:created>
  <dc:creator>mgulin1</dc:creator>
  <cp:keywords/>
  <cp:lastModifiedBy>Katarina Benić</cp:lastModifiedBy>
  <cp:lastPrinted>2015-12-29T08:49:00Z</cp:lastPrinted>
  <dcterms:modified xmlns:xsi="http://www.w3.org/2001/XMLSchema-instance" xsi:type="dcterms:W3CDTF">2015-12-29T08:49:00Z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