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bb04" w14:paraId="620bb0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603C37">
        <w:rPr>
          <w:rFonts w:cs="Times New Roman"/>
        </w:rPr>
        <w:t>LEGURA</w:t>
      </w:r>
      <w:r w:rsidR="000B778A">
        <w:rPr>
          <w:rFonts w:cs="Times New Roman"/>
        </w:rPr>
        <w:t xml:space="preserve"> </w:t>
      </w:r>
      <w:r w:rsidR="00603C37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603C37">
        <w:rPr>
          <w:rFonts w:cs="Times New Roman"/>
        </w:rPr>
        <w:t>Novakovec</w:t>
      </w:r>
      <w:r w:rsidR="000B778A">
        <w:rPr>
          <w:rFonts w:cs="Times New Roman"/>
        </w:rPr>
        <w:t xml:space="preserve">, </w:t>
      </w:r>
      <w:r w:rsidR="00603C37">
        <w:rPr>
          <w:rFonts w:cs="Times New Roman"/>
        </w:rPr>
        <w:t>Selska 1</w:t>
      </w:r>
      <w:r w:rsidR="000B778A">
        <w:rPr>
          <w:rFonts w:cs="Times New Roman"/>
        </w:rPr>
        <w:t xml:space="preserve">, OIB: </w:t>
      </w:r>
      <w:r w:rsidR="00603C37" w:rsidRPr="00603C37">
        <w:rPr>
          <w:rFonts w:cs="Times New Roman"/>
        </w:rPr>
        <w:t>01360528337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84C46">
        <w:rPr>
          <w:b/>
        </w:rPr>
        <w:t>8</w:t>
      </w:r>
      <w:r w:rsidR="009B2BCE">
        <w:rPr>
          <w:b/>
        </w:rPr>
        <w:t>,</w:t>
      </w:r>
      <w:r w:rsidR="00584C46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603C37">
        <w:t>Ivan Jambrošić, Novakovec, Selska 1</w:t>
      </w:r>
      <w:r w:rsidR="00584C46">
        <w:t>,</w:t>
      </w:r>
    </w:p>
    <w:p w:rsidRDefault="009C304A" w:rsidP="00603C37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603C37" w:rsidRPr="00603C37">
        <w:rPr>
          <w:rFonts w:cs="Times New Roman"/>
        </w:rPr>
        <w:t>LEGURA j.d.o.o., Novak</w:t>
      </w:r>
      <w:r w:rsidR="00603C37">
        <w:rPr>
          <w:rFonts w:cs="Times New Roman"/>
        </w:rPr>
        <w:t>ovec, Selska 1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603C37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603C37" w:rsidRPr="00603C37">
        <w:t>Ivan</w:t>
      </w:r>
      <w:r w:rsidR="00603C37">
        <w:t>u</w:t>
      </w:r>
      <w:r w:rsidR="00603C37" w:rsidRPr="00603C37">
        <w:t xml:space="preserve"> Jambrošić</w:t>
      </w:r>
      <w:r w:rsidR="00603C37">
        <w:t>u</w:t>
      </w:r>
      <w:r w:rsidR="00603C37" w:rsidRPr="00603C37">
        <w:t>, Novakovec, Selska 1</w:t>
      </w:r>
      <w:r w:rsidR="000B778A">
        <w:t xml:space="preserve">, OIB: </w:t>
      </w:r>
      <w:r w:rsidR="00603C37">
        <w:t>82570571106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584C46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603C37" w:rsidRPr="00603C37">
        <w:rPr>
          <w:rFonts w:cs="Times New Roman"/>
        </w:rPr>
        <w:t>LEGURA j.d.o.o., Novakovec, Selska 1, OIB: 01360528337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71146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71146" w:rsidP="00971146" w:rsidR="00971146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603C3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603C37" w:rsidRPr="00603C37">
        <w:rPr>
          <w:rFonts w:cs="Times New Roman"/>
        </w:rPr>
        <w:t>LEGURA j.d.o.o., Novak</w:t>
      </w:r>
      <w:r w:rsidR="00603C37">
        <w:rPr>
          <w:rFonts w:cs="Times New Roman"/>
        </w:rPr>
        <w:t>ovec, Selska 1</w:t>
      </w:r>
      <w:r w:rsidR="000B778A" w:rsidRPr="000B778A">
        <w:rPr>
          <w:rFonts w:cs="Times New Roman"/>
        </w:rPr>
        <w:t xml:space="preserve">, </w:t>
      </w:r>
    </w:p>
    <w:p w:rsidRDefault="009C304A" w:rsidP="00603C3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603C37" w:rsidRPr="00603C37">
        <w:t>Ivan Jambrošić, Novakovec, Selska 1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382" w:rsidP="009C304A" w:rsidR="00F12382">
      <w:r>
        <w:separator/>
      </w:r>
    </w:p>
  </w:endnote>
  <w:endnote w:id="0" w:type="continuationSeparator">
    <w:p w:rsidRDefault="00F12382" w:rsidP="009C304A" w:rsidR="00F1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382" w:rsidP="009C304A" w:rsidR="00F12382">
      <w:r>
        <w:separator/>
      </w:r>
    </w:p>
  </w:footnote>
  <w:footnote w:id="0" w:type="continuationSeparator">
    <w:p w:rsidRDefault="00F12382" w:rsidP="009C304A" w:rsidR="00F1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14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603C37">
      <w:t>461</w:t>
    </w:r>
    <w:r w:rsidR="000B778A">
      <w:t>/16-</w:t>
    </w:r>
    <w:r w:rsidR="00603C37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603C37">
      <w:t>461</w:t>
    </w:r>
    <w:r w:rsidR="009B2BCE">
      <w:t>/16-</w:t>
    </w:r>
    <w:r w:rsidR="00603C3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1F0EF9"/>
    <w:rsid w:val="00444475"/>
    <w:rsid w:val="00524F20"/>
    <w:rsid w:val="00584C46"/>
    <w:rsid w:val="00603C37"/>
    <w:rsid w:val="00660159"/>
    <w:rsid w:val="00826138"/>
    <w:rsid w:val="008D1BBB"/>
    <w:rsid w:val="00954519"/>
    <w:rsid w:val="00971146"/>
    <w:rsid w:val="009B2BCE"/>
    <w:rsid w:val="009C304A"/>
    <w:rsid w:val="00A80E19"/>
    <w:rsid w:val="00B73D1F"/>
    <w:rsid w:val="00BE0B3A"/>
    <w:rsid w:val="00D16253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7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7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1844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2016-08-31T11:05:00Z</dcterms:created>
  <dc:creator>Lea Rogina</dc:creator>
  <cp:lastModifiedBy>Nevenka Vuković</cp:lastModifiedBy>
  <cp:lastPrinted>2016-08-31T11:12:00Z</cp:lastPrinted>
  <dcterms:modified xmlns:xsi="http://www.w3.org/2001/XMLSchema-instance" xsi:type="dcterms:W3CDTF">2016-08-31T11:13:00Z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