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a0bc" w14:paraId="ee5a0bc" w:rsidRDefault="00963DC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3DCA" w:rsidP="00963DCA" w:rsidR="00AE649C">
      <w:pPr>
        <w:pStyle w:val="NormaleSPIS"/>
        <w:spacing w:after="0"/>
      </w:pPr>
      <w:r>
        <w:t xml:space="preserve">      Republika Hrvatska</w:t>
      </w:r>
    </w:p>
    <w:p w:rsidRDefault="00963DCA" w:rsidP="00963DCA" w:rsidR="00963DCA">
      <w:pPr>
        <w:pStyle w:val="NormaleSPIS"/>
        <w:spacing w:after="0"/>
      </w:pPr>
      <w:r>
        <w:t>Trgovački sud u Bjelovaru</w:t>
      </w:r>
    </w:p>
    <w:p w:rsidRDefault="00963DCA" w:rsidP="004F27AE" w:rsidR="00963DCA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963DCA" w:rsidP="00963DCA" w:rsidR="00963DCA">
      <w:pPr>
        <w:jc w:val="right"/>
        <w:rPr>
          <w:b/>
        </w:rPr>
      </w:pPr>
      <w:r>
        <w:t>Poslovni broj:7 St-257/2017-8</w:t>
      </w:r>
    </w:p>
    <w:p w:rsidRDefault="00963DCA" w:rsidP="00963DCA" w:rsidR="00963DCA">
      <w:pPr>
        <w:jc w:val="center"/>
      </w:pPr>
      <w:r>
        <w:t>U  I M E  R E P U B L I K E   H R V A T  S K E</w:t>
      </w:r>
    </w:p>
    <w:p w:rsidRDefault="00963DCA" w:rsidP="00963DCA" w:rsidR="00963DCA">
      <w:pPr>
        <w:jc w:val="center"/>
        <w:rPr>
          <w:b/>
        </w:rPr>
      </w:pPr>
      <w:r>
        <w:t xml:space="preserve"> R J E Š E N J E</w:t>
      </w:r>
    </w:p>
    <w:p w:rsidRDefault="00963DCA" w:rsidP="00963DCA" w:rsidR="00963DCA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TISAK MEDIA j.d.o.o. za proizvodnju, trgovinu i usluge iz </w:t>
      </w:r>
      <w:proofErr w:type="spellStart"/>
      <w:r>
        <w:t>Letičana</w:t>
      </w:r>
      <w:proofErr w:type="spellEnd"/>
      <w:r>
        <w:t xml:space="preserve"> 41/A, MBS 010095361, OIB 24773000139, 26. listopada 2017. </w:t>
      </w:r>
    </w:p>
    <w:p w:rsidRDefault="00963DCA" w:rsidP="00963DCA" w:rsidR="00963DCA">
      <w:pPr>
        <w:jc w:val="center"/>
        <w:rPr>
          <w:b/>
        </w:rPr>
      </w:pPr>
      <w:r>
        <w:t>r i j e š i o   j e</w:t>
      </w:r>
    </w:p>
    <w:p w:rsidRDefault="00963DCA" w:rsidP="00963DCA" w:rsidR="00963DCA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TISAK MEDIA j.d.o.o. za proizvodnju, trgovinu i usluge iz </w:t>
      </w:r>
      <w:proofErr w:type="spellStart"/>
      <w:r>
        <w:t>Letičana</w:t>
      </w:r>
      <w:proofErr w:type="spellEnd"/>
      <w:r>
        <w:t xml:space="preserve"> 41/A, MBS 010095361, OIB 24773000139. </w:t>
      </w:r>
    </w:p>
    <w:p w:rsidRDefault="00963DCA" w:rsidP="00963DCA" w:rsidR="00963DCA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Ivana Brebrić iz Zagreba, </w:t>
      </w:r>
      <w:proofErr w:type="spellStart"/>
      <w:r>
        <w:t>Palinovečka</w:t>
      </w:r>
      <w:proofErr w:type="spellEnd"/>
      <w:r>
        <w:t xml:space="preserve"> 19P, OIB 01354117686.</w:t>
      </w:r>
    </w:p>
    <w:p w:rsidRDefault="00963DCA" w:rsidP="00963DCA" w:rsidR="00963DCA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TISAK MEDIA j.d.o.o. za proizvodnju, trgovinu i usluge iz </w:t>
      </w:r>
      <w:proofErr w:type="spellStart"/>
      <w:r>
        <w:t>Letičana</w:t>
      </w:r>
      <w:proofErr w:type="spellEnd"/>
      <w:r>
        <w:t xml:space="preserve"> 41/A, MBS 010095361, OIB 24773000139.</w:t>
      </w:r>
    </w:p>
    <w:p w:rsidRDefault="00963DCA" w:rsidP="00963DCA" w:rsidR="00963DCA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26. listopada 2017.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963DCA" w:rsidP="00963DCA" w:rsidR="00963DCA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963DCA" w:rsidP="00963DCA" w:rsidR="00963DCA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963DCA" w:rsidP="00963DCA" w:rsidR="00963DCA">
      <w:pPr>
        <w:jc w:val="center"/>
        <w:rPr>
          <w:b/>
        </w:rPr>
      </w:pPr>
      <w:r>
        <w:t>Obrazloženje</w:t>
      </w:r>
    </w:p>
    <w:p w:rsidRDefault="00963DCA" w:rsidP="00963DCA" w:rsidR="00963DCA">
      <w:pPr>
        <w:jc w:val="both"/>
      </w:pPr>
      <w:r>
        <w:tab/>
        <w:t xml:space="preserve">Na prijedlog predlagatelja FINANCIJSKE AGENCIJE, RC ZAGREB, Podružnica Bjelovar za otvaranje stečajnog postupka nad dužnikom TISAK MEDIA j.d.o.o. iz </w:t>
      </w:r>
      <w:proofErr w:type="spellStart"/>
      <w:r>
        <w:t>Letičana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St-257/2017-6 od dana 12.09.2017.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12.09.2017. godine, pa kako nitko nije u </w:t>
      </w:r>
    </w:p>
    <w:p w:rsidRDefault="00963DCA" w:rsidP="00963DCA" w:rsidR="00963DCA">
      <w:pPr>
        <w:jc w:val="center"/>
      </w:pPr>
      <w:r>
        <w:lastRenderedPageBreak/>
        <w:t>2</w:t>
      </w:r>
    </w:p>
    <w:p w:rsidRDefault="00963DCA" w:rsidP="00963DCA" w:rsidR="00963DCA">
      <w:pPr>
        <w:jc w:val="right"/>
      </w:pPr>
      <w:r>
        <w:t>Poslovni broj:7 St-257/2017-8</w:t>
      </w:r>
    </w:p>
    <w:p w:rsidRDefault="00963DCA" w:rsidP="00963DCA" w:rsidR="00963DCA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63DCA" w:rsidP="00963DCA" w:rsidR="00963DCA">
      <w:pPr>
        <w:ind w:firstLine="720"/>
        <w:jc w:val="center"/>
      </w:pPr>
      <w:r>
        <w:t xml:space="preserve">U Bjelovaru 26. listopada 2017. </w:t>
      </w:r>
    </w:p>
    <w:p w:rsidRDefault="00963DCA" w:rsidP="00963DCA" w:rsidR="00963DC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963DCA" w:rsidP="00963DCA" w:rsidR="00963DC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963DCA" w:rsidP="00963DCA" w:rsidR="00963DCA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63DCA" w:rsidP="00963DCA" w:rsidR="00963DCA">
      <w:pPr>
        <w:ind w:firstLine="720"/>
        <w:jc w:val="both"/>
      </w:pPr>
      <w:r>
        <w:t xml:space="preserve">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963DCA" w:rsidP="00963DCA" w:rsidR="00963DCA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63DCA" w:rsidP="00963DCA" w:rsidR="00963DCA">
      <w:pPr>
        <w:jc w:val="both"/>
      </w:pPr>
    </w:p>
    <w:p w:rsidRDefault="00963DCA" w:rsidP="00963DCA" w:rsidR="00963DCA">
      <w:pPr>
        <w:ind w:firstLine="720"/>
        <w:jc w:val="both"/>
      </w:pPr>
      <w:r>
        <w:tab/>
      </w:r>
    </w:p>
    <w:p w:rsidRDefault="00963DCA" w:rsidP="00963DCA" w:rsidR="00963DCA">
      <w:pPr>
        <w:jc w:val="both"/>
      </w:pPr>
      <w:r>
        <w:tab/>
      </w:r>
    </w:p>
    <w:p w:rsidRDefault="00963DCA" w:rsidP="00963DCA" w:rsidR="00963DCA">
      <w:pPr>
        <w:jc w:val="both"/>
      </w:pPr>
      <w:r>
        <w:tab/>
      </w:r>
      <w:r>
        <w:tab/>
      </w:r>
      <w:r>
        <w:tab/>
      </w:r>
    </w:p>
    <w:p w:rsidRDefault="00963DCA" w:rsidP="00963DCA" w:rsidR="00963DC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DCA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402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St-257/2017-8</izvorni_sadrzaj>
    <derivirana_varijabla naziv="DomainObject.Oznaka_1">St-257/2017-8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MEDIA jednostavno društvo s ograničenom odgovornošću za proizvodnju, trgovinu i usluge zastupanog po punomoćniku Nikola Sakač</izvorni_sadrzaj>
    <derivirana_varijabla naziv="DomainObject.Predmet.ProtustrankaFormated_1">  TISAK MEDIA jednostavno društvo s ograničenom odgovornošću za proizvodnju, trgovinu i usluge zastupanog po punomoćniku Nikola Sakač</derivirana_varijabla>
  </DomainObject.Predmet.ProtustrankaFormated>
  <DomainObject.Predmet.ProtustrankaFormatedOIB>
    <izvorni_sadrzaj>  TISAK MEDIA jednostavno društvo s ograničenom odgovornošću za proizvodnju, trgovinu i usluge, OIB 24773000139 zastupanog po punomoćniku Nikola Sakač</izvorni_sadrzaj>
    <derivirana_varijabla naziv="DomainObject.Predmet.ProtustrankaFormatedOIB_1">  TISAK MEDIA jednostavno društvo s ograničenom odgovornošću za proizvodnju, trgovinu i usluge, OIB 24773000139 zastupanog po punomoćniku Nikola Sakač</derivirana_varijabla>
  </DomainObject.Predmet.ProtustrankaFormatedOIB>
  <DomainObject.Predmet.ProtustrankaFormatedWithAdress>
    <izvorni_sadrzaj> TISAK MEDIA jednostavno društvo s ograničenom odgovornošću za proizvodnju, trgovinu i usluge, Letičani 41/A, 43000 Letičani zastupanog po punomoćniku Nikola Sakač</izvorni_sadrzaj>
    <derivirana_varijabla naziv="DomainObject.Predmet.ProtustrankaFormatedWithAdress_1"> TISAK MEDIA jednostavno društvo s ograničenom odgovornošću za proizvodnju, trgovinu i usluge, Letičani 41/A, 43000 Letičani zastupanog po punomoćniku Nikola Sakač</derivirana_varijabla>
  </DomainObject.Predmet.ProtustrankaFormatedWithAdress>
  <DomainObject.Predmet.ProtustrankaFormatedWithAdressOIB>
    <izvorni_sadrzaj> TISAK MEDIA jednostavno društvo s ograničenom odgovornošću za proizvodnju, trgovinu i usluge, OIB 24773000139, Letičani 41/A, 43000 Letičani zastupanog po punomoćniku Nikola Sakač</izvorni_sadrzaj>
    <derivirana_varijabla naziv="DomainObject.Predmet.ProtustrankaFormatedWithAdressOIB_1"> TISAK MEDIA jednostavno društvo s ograničenom odgovornošću za proizvodnju, trgovinu i usluge, OIB 24773000139, Letičani 41/A, 43000 Letičani zastupanog po punomoćniku Nikola Sakač</derivirana_varijabla>
  </DomainObject.Predmet.ProtustrankaFormatedWithAdressOIB>
  <DomainObject.Predmet.ProtustrankaWithAdress>
    <izvorni_sadrzaj>TISAK MEDIA jednostavno društvo s ograničenom odgovornošću za proizvodnju, trgovinu i usluge Letičani 41/A, 43000 Letičani</izvorni_sadrzaj>
    <derivirana_varijabla naziv="DomainObject.Predmet.ProtustrankaWithAdress_1">TISAK MEDIA jednostavno društvo s ograničenom odgovornošću za proizvodnju, trgovinu i usluge Letičani 41/A, 43000 Letičani</derivirana_varijabla>
  </DomainObject.Predmet.ProtustrankaWithAdress>
  <DomainObject.Predmet.ProtustrankaWithAdressOIB>
    <izvorni_sadrzaj>TISAK MEDIA jednostavno društvo s ograničenom odgovornošću za proizvodnju, trgovinu i usluge, OIB 24773000139, Letičani 41/A, 43000 Letičani</izvorni_sadrzaj>
    <derivirana_varijabla naziv="DomainObject.Predmet.ProtustrankaWithAdressOIB_1">TISAK MEDIA jednostavno društvo s ograničenom odgovornošću za proizvodnju, trgovinu i usluge, OIB 24773000139, Letičani 41/A, 43000 Letičani</derivirana_varijabla>
  </DomainObject.Predmet.ProtustrankaWithAdressOIB>
  <DomainObject.Predmet.ProtustrankaNazivFormated>
    <izvorni_sadrzaj>TISAK MEDIA jednostavno društvo s ograničenom odgovornošću za proizvodnju, trgovinu i usluge</izvorni_sadrzaj>
    <derivirana_varijabla naziv="DomainObject.Predmet.ProtustrankaNazivFormated_1">TISAK MEDIA jednostavno društvo s ograničenom odgovornošću za proizvodnju, trgovinu i usluge</derivirana_varijabla>
  </DomainObject.Predmet.ProtustrankaNazivFormated>
  <DomainObject.Predmet.ProtustrankaNazivFormatedOIB>
    <izvorni_sadrzaj>TISAK MEDIA jednostavno društvo s ograničenom odgovornošću za proizvodnju, trgovinu i usluge, OIB 24773000139</izvorni_sadrzaj>
    <derivirana_varijabla naziv="DomainObject.Predmet.ProtustrankaNazivFormatedOIB_1">TISAK MEDIA jednostavno društvo s ograničenom odgovornošću za proizvodnju, trgovinu i usluge, OIB 24773000139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MEDIA jednostavno društvo s ograničenom odgovornošću za proizvodnju, trgovinu i usluge zastupanog po punomoćniku Nikola Sakač</item>
    </izvorni_sadrzaj>
    <derivirana_varijabla naziv="DomainObject.Predmet.ProtuStrankaListFormated_1">
      <item>TISAK MEDIA jednostavno društvo s ograničenom odgovornošću za proizvodnju, trgovinu i usluge zastupanog po punomoćniku Nikola Sakač</item>
    </derivirana_varijabla>
  </DomainObject.Predmet.ProtuStrankaListFormated>
  <DomainObject.Predmet.ProtuStrankaListFormatedOIB>
    <izvorni_sadrzaj>
      <item>TISAK MEDIA jednostavno društvo s ograničenom odgovornošću za proizvodnju, trgovinu i usluge, OIB 24773000139 zastupanog po punomoćniku Nikola Sakač</item>
    </izvorni_sadrzaj>
    <derivirana_varijabla naziv="DomainObject.Predmet.ProtuStrankaListFormatedOIB_1">
      <item>TISAK MEDIA jednostavno društvo s ograničenom odgovornošću za proizvodnju, trgovinu i usluge, OIB 24773000139 zastupanog po punomoćniku Nikola Sakač</item>
    </derivirana_varijabla>
  </DomainObject.Predmet.ProtuStrankaListFormatedOIB>
  <DomainObject.Predmet.ProtuStrankaListFormatedWithAdress>
    <izvorni_sadrzaj>
      <item>TISAK MEDIA jednostavno društvo s ograničenom odgovornošću za proizvodnju, trgovinu i usluge, Letičani 41/A, 43000 Letičani zastupanog po punomoćniku Nikola Sakač</item>
    </izvorni_sadrzaj>
    <derivirana_varijabla naziv="DomainObject.Predmet.ProtuStrankaListFormatedWithAdress_1">
      <item>TISAK MEDIA jednostavno društvo s ograničenom odgovornošću za proizvodnju, trgovinu i usluge, Letičani 41/A, 43000 Letičani zastupanog po punomoćniku Nikola Sakač</item>
    </derivirana_varijabla>
  </DomainObject.Predmet.ProtuStrankaListFormatedWithAdress>
  <DomainObject.Predmet.ProtuStrankaListFormatedWithAdressOIB>
    <izvorni_sadrzaj>
      <item>TISAK MEDIA jednostavno društvo s ograničenom odgovornošću za proizvodnju, trgovinu i usluge, OIB 24773000139, Letičani 41/A, 43000 Letičani zastupanog po punomoćniku Nikola Sakač</item>
    </izvorni_sadrzaj>
    <derivirana_varijabla naziv="DomainObject.Predmet.ProtuStrankaListFormatedWithAdressOIB_1">
      <item>TISAK MEDIA jednostavno društvo s ograničenom odgovornošću za proizvodnju, trgovinu i usluge, OIB 24773000139, Letičani 41/A, 43000 Letičani zastupanog po punomoćniku Nikola Sakač</item>
    </derivirana_varijabla>
  </DomainObject.Predmet.ProtuStrankaListFormatedWithAdressOIB>
  <DomainObject.Predmet.ProtuStrankaListNazivFormated>
    <izvorni_sadrzaj>
      <item>TISAK MEDIA jednostavno društvo s ograničenom odgovornošću za proizvodnju, trgovinu i usluge</item>
    </izvorni_sadrzaj>
    <derivirana_varijabla naziv="DomainObject.Predmet.ProtuStrankaListNazivFormated_1">
      <item>TISAK MEDIA jednostavno društvo s ograničenom odgovornošću za proizvodnju, trgovinu i usluge</item>
    </derivirana_varijabla>
  </DomainObject.Predmet.ProtuStrankaListNazivFormated>
  <DomainObject.Predmet.ProtuStrankaListNazivFormatedOIB>
    <izvorni_sadrzaj>
      <item>TISAK MEDIA jednostavno društvo s ograničenom odgovornošću za proizvodnju, trgovinu i usluge, OIB 24773000139</item>
    </izvorni_sadrzaj>
    <derivirana_varijabla naziv="DomainObject.Predmet.ProtuStrankaListNazivFormatedOIB_1">
      <item>TISAK MEDIA jednostavno društvo s ograničenom odgovornošću za proizvodnju, trgovinu i usluge, OIB 24773000139</item>
    </derivirana_varijabla>
  </DomainObject.Predmet.ProtuStrankaListNazivFormatedOIB>
  <DomainObject.Predmet.OstaliListFormated>
    <izvorni_sadrzaj>
      <item>Nikola Sakač punomoćnik sudionika u postupku TISAK MEDIA jednostavno društvo s ograničenom odgovornošću za proizvodnju, trgovinu i usluge</item>
    </izvorni_sadrzaj>
    <derivirana_varijabla naziv="DomainObject.Predmet.OstaliListFormated_1">
      <item>Nikola Sakač punomoćnik sudionika u postupku TISAK MEDIA jednostavno društvo s ograničenom odgovornošću za proizvodnju, trgovinu i usluge</item>
    </derivirana_varijabla>
  </DomainObject.Predmet.OstaliListFormated>
  <DomainObject.Predmet.OstaliListFormatedOIB>
    <izvorni_sadrzaj>
      <item>Nikola Sakač, OIB 93912184568 punomoćnik sudionika u postupku TISAK MEDIA jednostavno društvo s ograničenom odgovornošću za proizvodnju, trgovinu i usluge</item>
    </izvorni_sadrzaj>
    <derivirana_varijabla naziv="DomainObject.Predmet.OstaliListFormatedOIB_1">
      <item>Nikola Sakač, OIB 93912184568 punomoćnik sudionika u postupku TISAK MEDIA jednostavno društvo s ograničenom odgovornošću za proizvodnju, trgovinu i usluge</item>
    </derivirana_varijabla>
  </DomainObject.Predmet.OstaliListFormatedOIB>
  <DomainObject.Predmet.OstaliListFormatedWithAdress>
    <izvorni_sadrzaj>
      <item>Nikola Sakač, Antuna Mihanovića 8/B., 43000 Bjelovar punomoćnik sudionika u postupku TISAK MEDIA jednostavno društvo s ograničenom odgovornošću za proizvodnju, trgovinu i usluge</item>
    </izvorni_sadrzaj>
    <derivirana_varijabla naziv="DomainObject.Predmet.OstaliListFormatedWithAdress_1">
      <item>Nikola Sakač, Antuna Mihanovića 8/B., 43000 Bjelovar punomoćnik sudionika u postupku TISAK MEDIA jednostavno društvo s ograničenom odgovornošću za proizvodnju, trgovinu i usluge</item>
    </derivirana_varijabla>
  </DomainObject.Predmet.OstaliListFormatedWithAdress>
  <DomainObject.Predmet.OstaliListFormatedWithAdressOIB>
    <izvorni_sadrzaj>
      <item>Nikola Sakač, OIB 93912184568, Antuna Mihanovića 8/B., 43000 Bjelovar punomoćnik sudionika u postupku TISAK MEDIA jednostavno društvo s ograničenom odgovornošću za proizvodnju, trgovinu i usluge</item>
    </izvorni_sadrzaj>
    <derivirana_varijabla naziv="DomainObject.Predmet.OstaliListFormatedWithAdressOIB_1">
      <item>Nikola Sakač, OIB 93912184568, Antuna Mihanovića 8/B., 43000 Bjelovar punomoćnik sudionika u postupku TISAK MEDIA jednostavno društvo s ograničenom odgovornošću za proizvodnju, trgovinu i usluge</item>
    </derivirana_varijabla>
  </DomainObject.Predmet.OstaliListFormatedWithAdressOIB>
  <DomainObject.Predmet.OstaliListNazivFormated>
    <izvorni_sadrzaj>
      <item>Nikola Sakač</item>
    </izvorni_sadrzaj>
    <derivirana_varijabla naziv="DomainObject.Predmet.OstaliListNazivFormated_1">
      <item>Nikola Sakač</item>
    </derivirana_varijabla>
  </DomainObject.Predmet.OstaliListNazivFormated>
  <DomainObject.Predmet.OstaliListNazivFormatedOIB>
    <izvorni_sadrzaj>
      <item>Nikola Sakač, OIB 93912184568</item>
    </izvorni_sadrzaj>
    <derivirana_varijabla naziv="DomainObject.Predmet.OstaliListNazivFormatedOIB_1">
      <item>Nikola Sakač, OIB 93912184568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St-257/2017-8</izvorni_sadrzaj>
    <derivirana_varijabla naziv="DomainObject.PoslovniBrojDokumenta_1">St-257/2017-8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MEDIA jednostavno društvo s ograničenom odgovornošću za proizvodnju, trgovinu i usluge</izvorni_sadrzaj>
    <derivirana_varijabla naziv="DomainObject.Predmet.ProtustrankaIDrugi_1">TISAK MEDIA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MEDIA jednostavno društvo s ograničenom odgovornošću za proizvodnju, trgovinu i usluge, OIB 24773000139, Letičani 41/A, 43000 Letičani</izvorni_sadrzaj>
    <derivirana_varijabla naziv="DomainObject.Predmet.ProtustrankaIDrugiAdressOIB_1">TISAK MEDIA jednostavno društvo s ograničenom odgovornošću za proizvodnju, trgovinu i usluge, OIB 24773000139, Letičani 41/A,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TISAK MEDIA jednostavno društvo s ograničenom odgovornošću za proizvodnju, trgovinu i usluge</item>
      <item>Nikola Sakač</item>
    </izvorni_sadrzaj>
    <derivirana_varijabla naziv="DomainObject.Predmet.SudioniciListNaziv_1">
      <item>FINA, RC ZAGREB, Podružnica BJELOVAR</item>
      <item>TISAK MEDIA jednostavno društvo s ograničenom odgovornošću za proizvodnju, trgovinu i usluge</item>
      <item>Nikola Sakač</item>
    </derivirana_varijabla>
  </DomainObject.Predmet.SudioniciListNaziv>
  <DomainObject.Predmet.SudioniciListAdressOIB>
    <izvorni_sadrzaj>
      <item>FINA, RC ZAGREB, Podružnica BJELOVAR, OIB 85821130368, F. Supila 4,43000 Bjelovar</item>
      <item>TISAK MEDIA jednostavno društvo s ograničenom odgovornošću za proizvodnju, trgovinu i usluge, OIB 24773000139, Letičani 41/A,43000 Letičani</item>
      <item>Nikola Sakač, OIB 93912184568, Antuna Mihanovića 8/B.,43000 Bjelovar</item>
    </izvorni_sadrzaj>
    <derivirana_varijabla naziv="DomainObject.Predmet.SudioniciListAdressOIB_1">
      <item>FINA, RC ZAGREB, Podružnica BJELOVAR, OIB 85821130368, F. Supila 4,43000 Bjelovar</item>
      <item>TISAK MEDIA jednostavno društvo s ograničenom odgovornošću za proizvodnju, trgovinu i usluge, OIB 24773000139, Letičani 41/A,43000 Letičani</item>
      <item>Nikola Sakač, OIB 93912184568, Antuna Mihanovića 8/B.,43000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E4C47-624D-40C5-A2F7-E2F2DDAF2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2707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2017-10-26T05:21:00Z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