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03168" w14:paraId="c703168"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621318" w:rsidP="00621318" w:rsidR="00621318" w:rsidRPr="00621318">
      <w:pPr>
        <w:spacing w:after="0"/>
        <w:rPr>
          <w:rFonts w:cs="Times New Roman" w:eastAsia="Times New Roman"/>
        </w:rPr>
      </w:pPr>
      <w:r w:rsidRPr="00621318">
        <w:rPr>
          <w:rFonts w:cs="Times New Roman" w:eastAsia="Times New Roman"/>
        </w:rPr>
        <w:t>TRGOVAČKI SUD U SPLITU</w:t>
      </w:r>
    </w:p>
    <w:p w:rsidRDefault="00621318" w:rsidP="00621318" w:rsidR="00621318" w:rsidRPr="00621318">
      <w:pPr>
        <w:spacing w:after="0"/>
        <w:rPr>
          <w:rFonts w:cs="Times New Roman" w:eastAsia="Times New Roman"/>
        </w:rPr>
      </w:pPr>
      <w:r w:rsidRPr="00621318">
        <w:rPr>
          <w:rFonts w:cs="Times New Roman" w:eastAsia="Times New Roman"/>
        </w:rPr>
        <w:t xml:space="preserve">                      ZA</w:t>
      </w:r>
    </w:p>
    <w:p w:rsidRDefault="00621318" w:rsidP="00621318" w:rsidR="00621318" w:rsidRPr="00621318">
      <w:pPr>
        <w:spacing w:after="0"/>
        <w:rPr>
          <w:rFonts w:cs="Times New Roman" w:eastAsia="Times New Roman"/>
          <w:u w:val="single"/>
        </w:rPr>
      </w:pPr>
      <w:r w:rsidRPr="00621318">
        <w:rPr>
          <w:rFonts w:cs="Times New Roman" w:eastAsia="Times New Roman"/>
          <w:u w:val="single"/>
        </w:rPr>
        <w:t>VISOKI  TRGOVAČKI SUD RH</w:t>
      </w:r>
    </w:p>
    <w:p w:rsidRDefault="00621318" w:rsidP="00621318" w:rsidR="00621318" w:rsidRPr="00621318">
      <w:pPr>
        <w:spacing w:after="0"/>
        <w:rPr>
          <w:rFonts w:cs="Times New Roman" w:eastAsia="Times New Roman"/>
          <w:u w:val="single"/>
        </w:rPr>
      </w:pPr>
      <w:r w:rsidRPr="00621318">
        <w:rPr>
          <w:rFonts w:cs="Times New Roman" w:eastAsia="Times New Roman"/>
        </w:rPr>
        <w:t xml:space="preserve">                </w:t>
      </w:r>
      <w:r w:rsidRPr="00621318">
        <w:rPr>
          <w:rFonts w:cs="Times New Roman" w:eastAsia="Times New Roman"/>
          <w:u w:val="single"/>
        </w:rPr>
        <w:t>Z A G R E B</w:t>
      </w:r>
    </w:p>
    <w:p w:rsidRDefault="00621318" w:rsidP="00621318" w:rsidR="00621318" w:rsidRPr="00621318">
      <w:pPr>
        <w:spacing w:after="0"/>
        <w:rPr>
          <w:rFonts w:cs="Times New Roman" w:eastAsia="Times New Roman"/>
        </w:rPr>
      </w:pPr>
    </w:p>
    <w:p w:rsidRDefault="00621318" w:rsidP="00621318" w:rsidR="00621318" w:rsidRPr="00621318">
      <w:pPr>
        <w:spacing w:after="0"/>
        <w:rPr>
          <w:rFonts w:cs="Times New Roman" w:eastAsia="Times New Roman"/>
        </w:rPr>
      </w:pPr>
    </w:p>
    <w:p w:rsidRDefault="00621318" w:rsidP="00621318" w:rsidR="00621318" w:rsidRPr="00621318">
      <w:pPr>
        <w:spacing w:after="0"/>
        <w:rPr>
          <w:rFonts w:cs="Times New Roman" w:eastAsia="Times New Roman"/>
        </w:rPr>
      </w:pPr>
    </w:p>
    <w:p w:rsidRDefault="00621318" w:rsidP="00621318" w:rsidR="00621318" w:rsidRPr="00621318">
      <w:pPr>
        <w:spacing w:after="0"/>
        <w:rPr>
          <w:rFonts w:cs="Times New Roman" w:eastAsia="Times New Roman"/>
        </w:rPr>
      </w:pPr>
    </w:p>
    <w:p w:rsidRDefault="00621318" w:rsidP="00621318" w:rsidR="00621318" w:rsidRPr="00621318">
      <w:pPr>
        <w:spacing w:after="0"/>
        <w:rPr>
          <w:rFonts w:cs="Times New Roman" w:eastAsia="Times New Roman"/>
        </w:rPr>
      </w:pPr>
    </w:p>
    <w:p w:rsidRDefault="00621318" w:rsidP="00621318" w:rsidR="00621318" w:rsidRPr="00621318">
      <w:pPr>
        <w:spacing w:after="0"/>
        <w:rPr>
          <w:rFonts w:cs="Times New Roman" w:eastAsia="Times New Roman"/>
        </w:rPr>
      </w:pPr>
    </w:p>
    <w:p w:rsidRDefault="00621318" w:rsidP="00621318" w:rsidR="00621318" w:rsidRPr="00621318">
      <w:pPr>
        <w:spacing w:after="0"/>
        <w:jc w:val="both"/>
        <w:rPr>
          <w:rFonts w:cs="Times New Roman" w:eastAsia="Times New Roman"/>
          <w:b/>
          <w:i/>
        </w:rPr>
      </w:pPr>
      <w:r w:rsidRPr="00621318">
        <w:rPr>
          <w:rFonts w:cs="Times New Roman" w:eastAsia="Times New Roman"/>
          <w:b/>
          <w:i/>
        </w:rPr>
        <w:t xml:space="preserve">Dostavlja se spis radi donošenja odluke povodom žalbe. </w:t>
      </w:r>
    </w:p>
    <w:p w:rsidRDefault="00621318" w:rsidP="00621318" w:rsidR="00621318" w:rsidRPr="00621318">
      <w:pPr>
        <w:spacing w:after="0"/>
        <w:jc w:val="both"/>
        <w:rPr>
          <w:rFonts w:cs="Times New Roman" w:eastAsia="Times New Roman"/>
        </w:rPr>
      </w:pPr>
    </w:p>
    <w:p w:rsidRDefault="00621318" w:rsidP="00621318" w:rsidR="00621318" w:rsidRPr="00621318">
      <w:pPr>
        <w:spacing w:after="0"/>
        <w:jc w:val="both"/>
        <w:rPr>
          <w:rFonts w:cs="Times New Roman" w:eastAsia="Times New Roman"/>
          <w:u w:val="single"/>
        </w:rPr>
      </w:pPr>
      <w:r w:rsidRPr="00621318">
        <w:rPr>
          <w:rFonts w:cs="Times New Roman" w:eastAsia="Times New Roman"/>
          <w:b/>
          <w:i/>
          <w:u w:val="single"/>
        </w:rPr>
        <w:t>Naziv, datum i broj pobijane  odluke</w:t>
      </w:r>
      <w:r w:rsidRPr="00621318">
        <w:rPr>
          <w:rFonts w:cs="Times New Roman" w:eastAsia="Times New Roman"/>
          <w:b/>
          <w:u w:val="single"/>
        </w:rPr>
        <w:t xml:space="preserve">: </w:t>
      </w:r>
    </w:p>
    <w:p w:rsidRDefault="00621318" w:rsidP="00621318" w:rsidR="00621318" w:rsidRPr="00621318">
      <w:pPr>
        <w:spacing w:after="0"/>
        <w:jc w:val="both"/>
        <w:rPr>
          <w:rFonts w:cs="Times New Roman" w:eastAsia="Times New Roman"/>
        </w:rPr>
      </w:pPr>
      <w:r w:rsidRPr="00621318">
        <w:rPr>
          <w:rFonts w:cs="Times New Roman" w:eastAsia="Times New Roman"/>
        </w:rPr>
        <w:t xml:space="preserve">Rješenje o osporenim tražbinama stečajnih vjerovnika, od 22. studenog 2016, broj: 14. St-35/2009. (list: 113-120, spisa.). </w:t>
      </w:r>
      <w:r w:rsidRPr="00621318">
        <w:rPr>
          <w:rFonts w:cs="Times New Roman" w:eastAsia="Times New Roman"/>
          <w:u w:val="single"/>
        </w:rPr>
        <w:t>Napomena:</w:t>
      </w:r>
      <w:r w:rsidRPr="00621318">
        <w:rPr>
          <w:rFonts w:cs="Times New Roman" w:eastAsia="Times New Roman"/>
        </w:rPr>
        <w:t xml:space="preserve"> U Žalbi Ljubice </w:t>
      </w:r>
      <w:proofErr w:type="spellStart"/>
      <w:r w:rsidRPr="00621318">
        <w:rPr>
          <w:rFonts w:cs="Times New Roman" w:eastAsia="Times New Roman"/>
        </w:rPr>
        <w:t>Puff</w:t>
      </w:r>
      <w:proofErr w:type="spellEnd"/>
      <w:r w:rsidRPr="00621318">
        <w:rPr>
          <w:rFonts w:cs="Times New Roman" w:eastAsia="Times New Roman"/>
        </w:rPr>
        <w:t xml:space="preserve"> nije naveden, vjerojatno omaškom, datum Rješenja koje se pobija ali iz sadržaja Žalbe i spisa predmeta je nesumnjivo kako se Žalba odnosi na Rješenje od 22. studenog 2016. o osporenim tražbinama stečajnih vjerovnika ispitanih na posebnome Ispitnom ročištu. </w:t>
      </w:r>
    </w:p>
    <w:p w:rsidRDefault="00621318" w:rsidP="00621318" w:rsidR="00621318" w:rsidRPr="00621318">
      <w:pPr>
        <w:spacing w:after="0"/>
        <w:rPr>
          <w:rFonts w:cs="Times New Roman" w:eastAsia="Times New Roman"/>
        </w:rPr>
      </w:pPr>
    </w:p>
    <w:p w:rsidRDefault="00621318" w:rsidP="00621318" w:rsidR="00621318" w:rsidRPr="00621318">
      <w:pPr>
        <w:spacing w:after="0"/>
        <w:jc w:val="both"/>
        <w:rPr>
          <w:rFonts w:cs="Times New Roman" w:eastAsia="Times New Roman"/>
          <w:b/>
          <w:i/>
          <w:u w:val="single"/>
        </w:rPr>
      </w:pPr>
      <w:r w:rsidRPr="00621318">
        <w:rPr>
          <w:rFonts w:cs="Times New Roman" w:eastAsia="Times New Roman"/>
          <w:b/>
          <w:i/>
          <w:u w:val="single"/>
        </w:rPr>
        <w:t>Tko i kada je izjavio žalbu:</w:t>
      </w:r>
    </w:p>
    <w:p w:rsidRDefault="00621318" w:rsidP="00621318" w:rsidR="00621318" w:rsidRPr="00621318">
      <w:pPr>
        <w:spacing w:after="0"/>
        <w:jc w:val="both"/>
        <w:rPr>
          <w:rFonts w:cs="Times New Roman" w:eastAsia="Times New Roman"/>
        </w:rPr>
      </w:pPr>
      <w:r w:rsidRPr="00621318">
        <w:rPr>
          <w:rFonts w:cs="Times New Roman" w:eastAsia="Times New Roman"/>
          <w:b/>
        </w:rPr>
        <w:t>1.</w:t>
      </w:r>
      <w:r w:rsidRPr="00621318">
        <w:rPr>
          <w:rFonts w:cs="Times New Roman" w:eastAsia="Times New Roman"/>
        </w:rPr>
        <w:t xml:space="preserve">  Milica </w:t>
      </w:r>
      <w:proofErr w:type="spellStart"/>
      <w:r w:rsidRPr="00621318">
        <w:rPr>
          <w:rFonts w:cs="Times New Roman" w:eastAsia="Times New Roman"/>
        </w:rPr>
        <w:t>Beram</w:t>
      </w:r>
      <w:proofErr w:type="spellEnd"/>
      <w:r w:rsidRPr="00621318">
        <w:rPr>
          <w:rFonts w:cs="Times New Roman" w:eastAsia="Times New Roman"/>
        </w:rPr>
        <w:t xml:space="preserve">, iz Kaštel </w:t>
      </w:r>
      <w:proofErr w:type="spellStart"/>
      <w:r w:rsidRPr="00621318">
        <w:rPr>
          <w:rFonts w:cs="Times New Roman" w:eastAsia="Times New Roman"/>
        </w:rPr>
        <w:t>Sućurca</w:t>
      </w:r>
      <w:proofErr w:type="spellEnd"/>
      <w:r w:rsidRPr="00621318">
        <w:rPr>
          <w:rFonts w:cs="Times New Roman" w:eastAsia="Times New Roman"/>
        </w:rPr>
        <w:t xml:space="preserve">, Put </w:t>
      </w:r>
      <w:proofErr w:type="spellStart"/>
      <w:r w:rsidRPr="00621318">
        <w:rPr>
          <w:rFonts w:cs="Times New Roman" w:eastAsia="Times New Roman"/>
        </w:rPr>
        <w:t>Dragočeva</w:t>
      </w:r>
      <w:proofErr w:type="spellEnd"/>
      <w:r w:rsidRPr="00621318">
        <w:rPr>
          <w:rFonts w:cs="Times New Roman" w:eastAsia="Times New Roman"/>
        </w:rPr>
        <w:t xml:space="preserve"> 39. i Dušanka </w:t>
      </w:r>
      <w:proofErr w:type="spellStart"/>
      <w:r w:rsidRPr="00621318">
        <w:rPr>
          <w:rFonts w:cs="Times New Roman" w:eastAsia="Times New Roman"/>
        </w:rPr>
        <w:t>Zarić</w:t>
      </w:r>
      <w:proofErr w:type="spellEnd"/>
      <w:r w:rsidRPr="00621318">
        <w:rPr>
          <w:rFonts w:cs="Times New Roman" w:eastAsia="Times New Roman"/>
        </w:rPr>
        <w:t xml:space="preserve">, iz Splita, Makarska ulica 4, po punomoćnici Vesni </w:t>
      </w:r>
      <w:proofErr w:type="spellStart"/>
      <w:r w:rsidRPr="00621318">
        <w:rPr>
          <w:rFonts w:cs="Times New Roman" w:eastAsia="Times New Roman"/>
        </w:rPr>
        <w:t>Ćuković</w:t>
      </w:r>
      <w:proofErr w:type="spellEnd"/>
      <w:r w:rsidRPr="00621318">
        <w:rPr>
          <w:rFonts w:cs="Times New Roman" w:eastAsia="Times New Roman"/>
        </w:rPr>
        <w:t xml:space="preserve">, odvjetnici u Splitu, neposredno </w:t>
      </w:r>
      <w:r w:rsidRPr="00621318">
        <w:rPr>
          <w:rFonts w:cs="Times New Roman" w:eastAsia="Times New Roman"/>
          <w:i/>
        </w:rPr>
        <w:t>iz ruke</w:t>
      </w:r>
      <w:r w:rsidRPr="00621318">
        <w:rPr>
          <w:rFonts w:cs="Times New Roman" w:eastAsia="Times New Roman"/>
        </w:rPr>
        <w:t>, predajom u prijemnoj pisarnici Suda 29. studenog 2016. (list: 126, spisa).</w:t>
      </w:r>
    </w:p>
    <w:p w:rsidRDefault="00621318" w:rsidP="00621318" w:rsidR="00621318" w:rsidRPr="00621318">
      <w:pPr>
        <w:spacing w:after="0"/>
        <w:jc w:val="both"/>
        <w:rPr>
          <w:rFonts w:cs="Times New Roman" w:eastAsia="Times New Roman"/>
        </w:rPr>
      </w:pPr>
      <w:r w:rsidRPr="00621318">
        <w:rPr>
          <w:rFonts w:cs="Times New Roman" w:eastAsia="Times New Roman"/>
          <w:b/>
        </w:rPr>
        <w:t>2.</w:t>
      </w:r>
      <w:r w:rsidRPr="00621318">
        <w:rPr>
          <w:rFonts w:cs="Times New Roman" w:eastAsia="Times New Roman"/>
        </w:rPr>
        <w:t xml:space="preserve">  JUGOBANKA, </w:t>
      </w:r>
      <w:proofErr w:type="spellStart"/>
      <w:r w:rsidRPr="00621318">
        <w:rPr>
          <w:rFonts w:cs="Times New Roman" w:eastAsia="Times New Roman"/>
        </w:rPr>
        <w:t>a.d</w:t>
      </w:r>
      <w:proofErr w:type="spellEnd"/>
      <w:r w:rsidRPr="00621318">
        <w:rPr>
          <w:rFonts w:cs="Times New Roman" w:eastAsia="Times New Roman"/>
        </w:rPr>
        <w:t>., u stečaju, Beograd, Republika Srbija, po punomoćniku Mladenu Dragičević, odvjetniku u Odvjetničkom društvu DRAGIČEVIĆ I PARTNERI, Zagreb, poštom preporučeno, predajom na poštu Zagreb 30. studenog 2016. (list: 129–133, spisa).</w:t>
      </w:r>
    </w:p>
    <w:p w:rsidRDefault="00621318" w:rsidP="00621318" w:rsidR="00621318" w:rsidRPr="00621318">
      <w:pPr>
        <w:spacing w:after="0"/>
        <w:jc w:val="both"/>
        <w:rPr>
          <w:rFonts w:cs="Times New Roman" w:eastAsia="Times New Roman"/>
        </w:rPr>
      </w:pPr>
      <w:r w:rsidRPr="00621318">
        <w:rPr>
          <w:rFonts w:cs="Times New Roman" w:eastAsia="Times New Roman"/>
          <w:b/>
        </w:rPr>
        <w:t>3.</w:t>
      </w:r>
      <w:r w:rsidRPr="00621318">
        <w:rPr>
          <w:rFonts w:cs="Times New Roman" w:eastAsia="Times New Roman"/>
        </w:rPr>
        <w:t xml:space="preserve">  FINANCIJSKA AGENCIJA, Zagreb, Ulica grada Vukovara 70, poštom preporučeno, predajom na poštu Zagreb 01. prosinca 2016. (list: 134–136, spisa).</w:t>
      </w:r>
    </w:p>
    <w:p w:rsidRDefault="00621318" w:rsidP="00621318" w:rsidR="00621318" w:rsidRPr="00621318">
      <w:pPr>
        <w:spacing w:after="0"/>
        <w:jc w:val="both"/>
        <w:rPr>
          <w:rFonts w:cs="Times New Roman" w:eastAsia="Times New Roman"/>
        </w:rPr>
      </w:pPr>
      <w:r w:rsidRPr="00621318">
        <w:rPr>
          <w:rFonts w:cs="Times New Roman" w:eastAsia="Times New Roman"/>
          <w:b/>
        </w:rPr>
        <w:t>4.</w:t>
      </w:r>
      <w:r w:rsidRPr="00621318">
        <w:rPr>
          <w:rFonts w:cs="Times New Roman" w:eastAsia="Times New Roman"/>
        </w:rPr>
        <w:t xml:space="preserve">  Ljubica </w:t>
      </w:r>
      <w:proofErr w:type="spellStart"/>
      <w:r w:rsidRPr="00621318">
        <w:rPr>
          <w:rFonts w:cs="Times New Roman" w:eastAsia="Times New Roman"/>
        </w:rPr>
        <w:t>Puff</w:t>
      </w:r>
      <w:proofErr w:type="spellEnd"/>
      <w:r w:rsidRPr="00621318">
        <w:rPr>
          <w:rFonts w:cs="Times New Roman" w:eastAsia="Times New Roman"/>
        </w:rPr>
        <w:t xml:space="preserve">, Berlin, </w:t>
      </w:r>
      <w:proofErr w:type="spellStart"/>
      <w:r w:rsidRPr="00621318">
        <w:rPr>
          <w:rFonts w:cs="Times New Roman" w:eastAsia="Times New Roman"/>
        </w:rPr>
        <w:t>Deutschland</w:t>
      </w:r>
      <w:proofErr w:type="spellEnd"/>
      <w:r w:rsidRPr="00621318">
        <w:rPr>
          <w:rFonts w:cs="Times New Roman" w:eastAsia="Times New Roman"/>
        </w:rPr>
        <w:t xml:space="preserve">, poštom preporučeno, predajom na poštu Berlin 10. prosinca 2016. (list: 144–145, spisa). Napomena: U vrhu Žalbe kao i na poštanskoj kuverti kojom je Žalba dostavljena, navodi se i </w:t>
      </w:r>
      <w:proofErr w:type="spellStart"/>
      <w:r w:rsidRPr="00621318">
        <w:rPr>
          <w:rFonts w:cs="Times New Roman" w:eastAsia="Times New Roman"/>
        </w:rPr>
        <w:t>Klaus</w:t>
      </w:r>
      <w:proofErr w:type="spellEnd"/>
      <w:r w:rsidRPr="00621318">
        <w:rPr>
          <w:rFonts w:cs="Times New Roman" w:eastAsia="Times New Roman"/>
        </w:rPr>
        <w:t xml:space="preserve"> </w:t>
      </w:r>
      <w:proofErr w:type="spellStart"/>
      <w:r w:rsidRPr="00621318">
        <w:rPr>
          <w:rFonts w:cs="Times New Roman" w:eastAsia="Times New Roman"/>
        </w:rPr>
        <w:t>Puff</w:t>
      </w:r>
      <w:proofErr w:type="spellEnd"/>
      <w:r w:rsidRPr="00621318">
        <w:rPr>
          <w:rFonts w:cs="Times New Roman" w:eastAsia="Times New Roman"/>
        </w:rPr>
        <w:t xml:space="preserve"> ali isti nije prijavio tražbinu niti je potpisao Žalbu pa i nije stranka/vjerovnik/žalitelj u postupku.</w:t>
      </w:r>
    </w:p>
    <w:p w:rsidRDefault="00621318" w:rsidP="00621318" w:rsidR="00621318" w:rsidRPr="00621318">
      <w:pPr>
        <w:spacing w:after="0"/>
        <w:jc w:val="both"/>
        <w:rPr>
          <w:rFonts w:cs="Times New Roman" w:eastAsia="Times New Roman"/>
          <w:b/>
        </w:rPr>
      </w:pPr>
    </w:p>
    <w:p w:rsidRDefault="00621318" w:rsidP="00621318" w:rsidR="00621318" w:rsidRPr="00621318">
      <w:pPr>
        <w:spacing w:after="0"/>
        <w:jc w:val="both"/>
        <w:rPr>
          <w:rFonts w:cs="Times New Roman" w:eastAsia="Times New Roman"/>
          <w:b/>
          <w:i/>
          <w:u w:val="single"/>
        </w:rPr>
      </w:pPr>
      <w:r w:rsidRPr="00621318">
        <w:rPr>
          <w:rFonts w:cs="Times New Roman" w:eastAsia="Times New Roman"/>
          <w:b/>
          <w:i/>
          <w:u w:val="single"/>
        </w:rPr>
        <w:t>Kada je pobijana odluka dostavljena podnositelju žalbe:</w:t>
      </w:r>
    </w:p>
    <w:p w:rsidRDefault="00621318" w:rsidP="00621318" w:rsidR="00621318" w:rsidRPr="00621318">
      <w:pPr>
        <w:spacing w:after="0"/>
        <w:jc w:val="both"/>
        <w:rPr>
          <w:rFonts w:cs="Times New Roman" w:eastAsia="Times New Roman"/>
        </w:rPr>
      </w:pPr>
      <w:r w:rsidRPr="00621318">
        <w:rPr>
          <w:rFonts w:cs="Times New Roman" w:eastAsia="Times New Roman"/>
          <w:b/>
        </w:rPr>
        <w:t>1.</w:t>
      </w:r>
      <w:r w:rsidRPr="00621318">
        <w:rPr>
          <w:rFonts w:cs="Times New Roman" w:eastAsia="Times New Roman"/>
        </w:rPr>
        <w:t xml:space="preserve"> Žaliteljicama ad 1, Milici </w:t>
      </w:r>
      <w:proofErr w:type="spellStart"/>
      <w:r w:rsidRPr="00621318">
        <w:rPr>
          <w:rFonts w:cs="Times New Roman" w:eastAsia="Times New Roman"/>
        </w:rPr>
        <w:t>Beram</w:t>
      </w:r>
      <w:proofErr w:type="spellEnd"/>
      <w:r w:rsidRPr="00621318">
        <w:rPr>
          <w:rFonts w:cs="Times New Roman" w:eastAsia="Times New Roman"/>
        </w:rPr>
        <w:t xml:space="preserve"> i dr., Rješenje je dostavljeno punomoćnici odvjetnici Vesni </w:t>
      </w:r>
      <w:proofErr w:type="spellStart"/>
      <w:r w:rsidRPr="00621318">
        <w:rPr>
          <w:rFonts w:cs="Times New Roman" w:eastAsia="Times New Roman"/>
        </w:rPr>
        <w:t>Ćuković</w:t>
      </w:r>
      <w:proofErr w:type="spellEnd"/>
      <w:r w:rsidRPr="00621318">
        <w:rPr>
          <w:rFonts w:cs="Times New Roman" w:eastAsia="Times New Roman"/>
        </w:rPr>
        <w:t xml:space="preserve"> 24. studenog 2016. (list: 122, spisa).</w:t>
      </w:r>
    </w:p>
    <w:p w:rsidRDefault="00621318" w:rsidP="00621318" w:rsidR="00621318" w:rsidRPr="00621318">
      <w:pPr>
        <w:spacing w:after="0"/>
        <w:jc w:val="both"/>
        <w:rPr>
          <w:rFonts w:cs="Times New Roman" w:eastAsia="Times New Roman"/>
        </w:rPr>
      </w:pPr>
      <w:r w:rsidRPr="00621318">
        <w:rPr>
          <w:rFonts w:cs="Times New Roman" w:eastAsia="Times New Roman"/>
          <w:b/>
        </w:rPr>
        <w:t>2.</w:t>
      </w:r>
      <w:r w:rsidRPr="00621318">
        <w:rPr>
          <w:rFonts w:cs="Times New Roman" w:eastAsia="Times New Roman"/>
        </w:rPr>
        <w:t xml:space="preserve"> Žalitelju ad 2, JUGOBANKA, </w:t>
      </w:r>
      <w:proofErr w:type="spellStart"/>
      <w:r w:rsidRPr="00621318">
        <w:rPr>
          <w:rFonts w:cs="Times New Roman" w:eastAsia="Times New Roman"/>
        </w:rPr>
        <w:t>a.d</w:t>
      </w:r>
      <w:proofErr w:type="spellEnd"/>
      <w:r w:rsidRPr="00621318">
        <w:rPr>
          <w:rFonts w:cs="Times New Roman" w:eastAsia="Times New Roman"/>
        </w:rPr>
        <w:t xml:space="preserve">., u stečaju, Beograd, Rješenje je dostavljeno </w:t>
      </w:r>
      <w:proofErr w:type="spellStart"/>
      <w:r w:rsidRPr="00621318">
        <w:rPr>
          <w:rFonts w:cs="Times New Roman" w:eastAsia="Times New Roman"/>
        </w:rPr>
        <w:t>Odvj</w:t>
      </w:r>
      <w:proofErr w:type="spellEnd"/>
      <w:r w:rsidRPr="00621318">
        <w:rPr>
          <w:rFonts w:cs="Times New Roman" w:eastAsia="Times New Roman"/>
        </w:rPr>
        <w:t>. društvu DRAGIČEVIĆ I PARTNERI, Zagreb, 24. studenog 2016. (list: 123, spisa).</w:t>
      </w:r>
    </w:p>
    <w:p w:rsidRDefault="00621318" w:rsidP="00621318" w:rsidR="00621318" w:rsidRPr="00621318">
      <w:pPr>
        <w:spacing w:after="0"/>
        <w:jc w:val="both"/>
        <w:rPr>
          <w:rFonts w:cs="Times New Roman" w:eastAsia="Times New Roman"/>
        </w:rPr>
      </w:pPr>
      <w:r w:rsidRPr="00621318">
        <w:rPr>
          <w:rFonts w:cs="Times New Roman" w:eastAsia="Times New Roman"/>
          <w:b/>
        </w:rPr>
        <w:t>3.</w:t>
      </w:r>
      <w:r w:rsidRPr="00621318">
        <w:rPr>
          <w:rFonts w:cs="Times New Roman" w:eastAsia="Times New Roman"/>
        </w:rPr>
        <w:t xml:space="preserve"> Žaliteljici ad 3, FINANCIJSKOJ AGENCIJI, Zagreb, Rješenje je dostavljeno 24. studenog 2016. (list: 124, spisa).</w:t>
      </w:r>
    </w:p>
    <w:p w:rsidRDefault="00621318" w:rsidP="00621318" w:rsidR="00621318" w:rsidRPr="00621318">
      <w:pPr>
        <w:spacing w:after="0"/>
        <w:jc w:val="both"/>
        <w:rPr>
          <w:rFonts w:cs="Times New Roman" w:eastAsia="Times New Roman"/>
        </w:rPr>
      </w:pPr>
      <w:r w:rsidRPr="00621318">
        <w:rPr>
          <w:rFonts w:cs="Times New Roman" w:eastAsia="Times New Roman"/>
          <w:b/>
        </w:rPr>
        <w:t>4.</w:t>
      </w:r>
      <w:r w:rsidRPr="00621318">
        <w:rPr>
          <w:rFonts w:cs="Times New Roman" w:eastAsia="Times New Roman"/>
        </w:rPr>
        <w:t xml:space="preserve"> Žaliteljici ad 4, Ljubici </w:t>
      </w:r>
      <w:proofErr w:type="spellStart"/>
      <w:r w:rsidRPr="00621318">
        <w:rPr>
          <w:rFonts w:cs="Times New Roman" w:eastAsia="Times New Roman"/>
        </w:rPr>
        <w:t>Puff</w:t>
      </w:r>
      <w:proofErr w:type="spellEnd"/>
      <w:r w:rsidRPr="00621318">
        <w:rPr>
          <w:rFonts w:cs="Times New Roman" w:eastAsia="Times New Roman"/>
        </w:rPr>
        <w:t>, Berlin, Rješenje je dostavljeno 07. prosinca 2016. (list: 125, spisa).</w:t>
      </w:r>
    </w:p>
    <w:p w:rsidRDefault="00621318" w:rsidP="00621318" w:rsidR="00621318" w:rsidRPr="00621318">
      <w:pPr>
        <w:spacing w:after="0"/>
        <w:jc w:val="both"/>
        <w:rPr>
          <w:rFonts w:cs="Times New Roman" w:eastAsia="Times New Roman"/>
        </w:rPr>
      </w:pPr>
      <w:r w:rsidRPr="00621318">
        <w:rPr>
          <w:rFonts w:cs="Times New Roman" w:eastAsia="Times New Roman"/>
          <w:b/>
        </w:rPr>
        <w:t>Rješenje je objavljeno i na mrežnoj stranici e-Oglasna ploča sudova istog dana kada je i donijeto (list: 121, spisa).</w:t>
      </w:r>
    </w:p>
    <w:p w:rsidRDefault="00621318" w:rsidP="00621318" w:rsidR="00621318" w:rsidRPr="00621318">
      <w:pPr>
        <w:spacing w:after="0"/>
        <w:jc w:val="both"/>
        <w:rPr>
          <w:rFonts w:cs="Times New Roman" w:eastAsia="Times New Roman"/>
        </w:rPr>
      </w:pPr>
    </w:p>
    <w:p w:rsidRDefault="00621318" w:rsidP="00621318" w:rsidR="00621318" w:rsidRPr="00621318">
      <w:pPr>
        <w:spacing w:after="0"/>
        <w:jc w:val="both"/>
        <w:rPr>
          <w:rFonts w:cs="Times New Roman" w:eastAsia="Times New Roman"/>
        </w:rPr>
      </w:pPr>
    </w:p>
    <w:p w:rsidRDefault="00621318" w:rsidP="00621318" w:rsidR="00621318" w:rsidRPr="00621318">
      <w:pPr>
        <w:spacing w:after="0"/>
        <w:jc w:val="both"/>
        <w:rPr>
          <w:rFonts w:cs="Times New Roman" w:eastAsia="Times New Roman"/>
          <w:b/>
        </w:rPr>
      </w:pPr>
      <w:r w:rsidRPr="00621318">
        <w:rPr>
          <w:rFonts w:cs="Times New Roman" w:eastAsia="Times New Roman"/>
          <w:b/>
        </w:rPr>
        <w:t xml:space="preserve">                                                              - 2 -                                              14. St-35/2009.</w:t>
      </w:r>
    </w:p>
    <w:p w:rsidRDefault="00621318" w:rsidP="00621318" w:rsidR="00621318" w:rsidRPr="00621318">
      <w:pPr>
        <w:spacing w:after="0"/>
        <w:jc w:val="both"/>
        <w:rPr>
          <w:rFonts w:cs="Times New Roman" w:eastAsia="Times New Roman"/>
        </w:rPr>
      </w:pPr>
    </w:p>
    <w:p w:rsidRDefault="00621318" w:rsidP="00621318" w:rsidR="00621318" w:rsidRPr="00621318">
      <w:pPr>
        <w:spacing w:after="0"/>
        <w:jc w:val="both"/>
        <w:rPr>
          <w:rFonts w:cs="Times New Roman" w:eastAsia="Times New Roman"/>
          <w:b/>
        </w:rPr>
      </w:pPr>
    </w:p>
    <w:p w:rsidRDefault="00621318" w:rsidP="00621318" w:rsidR="00621318" w:rsidRPr="00621318">
      <w:pPr>
        <w:spacing w:after="0"/>
        <w:jc w:val="both"/>
        <w:rPr>
          <w:rFonts w:cs="Times New Roman" w:eastAsia="Times New Roman"/>
          <w:b/>
        </w:rPr>
      </w:pPr>
      <w:r w:rsidRPr="00621318">
        <w:rPr>
          <w:rFonts w:cs="Times New Roman" w:eastAsia="Times New Roman"/>
          <w:b/>
          <w:i/>
        </w:rPr>
        <w:t>Odgovor na žalbu:</w:t>
      </w:r>
      <w:r w:rsidRPr="00621318">
        <w:rPr>
          <w:rFonts w:cs="Times New Roman" w:eastAsia="Times New Roman"/>
        </w:rPr>
        <w:t xml:space="preserve">  Nije dostavljen.</w:t>
      </w:r>
    </w:p>
    <w:p w:rsidRDefault="00621318" w:rsidP="00621318" w:rsidR="00621318" w:rsidRPr="00621318">
      <w:pPr>
        <w:spacing w:after="0"/>
        <w:jc w:val="both"/>
        <w:rPr>
          <w:rFonts w:cs="Times New Roman" w:eastAsia="Times New Roman"/>
          <w:b/>
        </w:rPr>
      </w:pPr>
    </w:p>
    <w:p w:rsidRDefault="00621318" w:rsidP="00621318" w:rsidR="00621318" w:rsidRPr="00621318">
      <w:pPr>
        <w:spacing w:after="0"/>
        <w:jc w:val="both"/>
        <w:rPr>
          <w:rFonts w:cs="Times New Roman" w:eastAsia="Times New Roman"/>
          <w:u w:val="single"/>
        </w:rPr>
      </w:pPr>
      <w:r w:rsidRPr="00621318">
        <w:rPr>
          <w:rFonts w:cs="Times New Roman" w:eastAsia="Times New Roman"/>
          <w:b/>
          <w:i/>
        </w:rPr>
        <w:t>Prilažu se</w:t>
      </w:r>
      <w:r w:rsidRPr="00621318">
        <w:rPr>
          <w:rFonts w:cs="Times New Roman" w:eastAsia="Times New Roman"/>
          <w:i/>
        </w:rPr>
        <w:t>:</w:t>
      </w:r>
      <w:r w:rsidRPr="00621318">
        <w:rPr>
          <w:rFonts w:cs="Times New Roman" w:eastAsia="Times New Roman"/>
        </w:rPr>
        <w:t xml:space="preserve"> prijepis odluke (list: 113–120, spisa), žalbe (list: 126–145, spisa), dostavnice (list: 121–125, spisa), prijave tražbina (list: 74–98, spisa) te </w:t>
      </w:r>
      <w:proofErr w:type="spellStart"/>
      <w:r w:rsidRPr="00621318">
        <w:rPr>
          <w:rFonts w:cs="Times New Roman" w:eastAsia="Times New Roman"/>
          <w:u w:val="single"/>
        </w:rPr>
        <w:t>preslik</w:t>
      </w:r>
      <w:proofErr w:type="spellEnd"/>
      <w:r w:rsidRPr="00621318">
        <w:rPr>
          <w:rFonts w:cs="Times New Roman" w:eastAsia="Times New Roman"/>
          <w:u w:val="single"/>
        </w:rPr>
        <w:t xml:space="preserve"> dijela spisa</w:t>
      </w:r>
      <w:r w:rsidRPr="00621318">
        <w:rPr>
          <w:rFonts w:cs="Times New Roman" w:eastAsia="Times New Roman"/>
        </w:rPr>
        <w:t xml:space="preserve"> na koji se žalbe odnose, sukladno članku 11, stavak 6, Stečajnog zakona (</w:t>
      </w:r>
      <w:r w:rsidRPr="00621318">
        <w:rPr>
          <w:rFonts w:cs="Times New Roman" w:eastAsia="Times New Roman"/>
          <w:i/>
        </w:rPr>
        <w:t>Narodne novine</w:t>
      </w:r>
      <w:r w:rsidRPr="00621318">
        <w:rPr>
          <w:rFonts w:cs="Times New Roman" w:eastAsia="Times New Roman"/>
        </w:rPr>
        <w:t xml:space="preserve">, br.: 44/96–133/12, dalje: SZ, u vezi sa člankom 441, Stečajnog zakona, </w:t>
      </w:r>
      <w:r w:rsidRPr="00621318">
        <w:rPr>
          <w:rFonts w:cs="Times New Roman" w:eastAsia="Times New Roman"/>
          <w:i/>
        </w:rPr>
        <w:t>Narodne novine</w:t>
      </w:r>
      <w:r w:rsidRPr="00621318">
        <w:rPr>
          <w:rFonts w:cs="Times New Roman" w:eastAsia="Times New Roman"/>
        </w:rPr>
        <w:t xml:space="preserve">, br.: 71/15, dalje: SZ/15.  (list: 1–150, spisa).  </w:t>
      </w:r>
    </w:p>
    <w:p w:rsidRDefault="00621318" w:rsidP="00621318" w:rsidR="00621318" w:rsidRPr="00621318">
      <w:pPr>
        <w:spacing w:after="0"/>
        <w:jc w:val="both"/>
        <w:rPr>
          <w:rFonts w:cs="Times New Roman" w:eastAsia="Times New Roman"/>
        </w:rPr>
      </w:pPr>
    </w:p>
    <w:p w:rsidRDefault="00621318" w:rsidP="00621318" w:rsidR="00621318" w:rsidRPr="00621318">
      <w:pPr>
        <w:spacing w:after="0"/>
        <w:jc w:val="both"/>
        <w:rPr>
          <w:rFonts w:cs="Times New Roman" w:eastAsia="Times New Roman"/>
        </w:rPr>
      </w:pPr>
      <w:r w:rsidRPr="00621318">
        <w:rPr>
          <w:rFonts w:cs="Times New Roman" w:eastAsia="Times New Roman"/>
        </w:rPr>
        <w:t>U postupku koji je prethodio donošenju pobijanog Rješenja, prema stajalištu ovog Suda prvog stupnja, nisu povrijeđene odredbe postupka.</w:t>
      </w:r>
    </w:p>
    <w:p w:rsidRDefault="00621318" w:rsidP="00621318" w:rsidR="00621318" w:rsidRPr="00621318">
      <w:pPr>
        <w:spacing w:after="0"/>
        <w:jc w:val="both"/>
        <w:rPr>
          <w:rFonts w:cs="Times New Roman" w:eastAsia="Times New Roman"/>
        </w:rPr>
      </w:pPr>
    </w:p>
    <w:p w:rsidRDefault="00621318" w:rsidP="00621318" w:rsidR="00621318" w:rsidRPr="00621318">
      <w:pPr>
        <w:spacing w:after="0"/>
        <w:jc w:val="both"/>
        <w:rPr>
          <w:rFonts w:cs="Times New Roman" w:eastAsia="Times New Roman"/>
        </w:rPr>
      </w:pPr>
    </w:p>
    <w:p w:rsidRDefault="00621318" w:rsidP="00621318" w:rsidR="00621318" w:rsidRPr="00621318">
      <w:pPr>
        <w:spacing w:after="0"/>
        <w:jc w:val="both"/>
        <w:rPr>
          <w:rFonts w:cs="Times New Roman" w:eastAsia="Times New Roman"/>
        </w:rPr>
      </w:pPr>
    </w:p>
    <w:p w:rsidRDefault="00621318" w:rsidP="00621318" w:rsidR="00621318" w:rsidRPr="00621318">
      <w:pPr>
        <w:spacing w:after="0"/>
        <w:jc w:val="both"/>
        <w:rPr>
          <w:rFonts w:cs="Times New Roman" w:eastAsia="Times New Roman"/>
        </w:rPr>
      </w:pPr>
      <w:r w:rsidRPr="00621318">
        <w:rPr>
          <w:rFonts w:cs="Times New Roman" w:eastAsia="Times New Roman"/>
        </w:rPr>
        <w:t>Split, 10. svibnja 2017.                                                   STEČAJNI UDAC:</w:t>
      </w:r>
    </w:p>
    <w:p w:rsidRDefault="00621318" w:rsidP="00621318" w:rsidR="00621318" w:rsidRPr="00621318">
      <w:pPr>
        <w:spacing w:after="0"/>
        <w:jc w:val="center"/>
        <w:rPr>
          <w:rFonts w:cs="Times New Roman" w:eastAsia="Times New Roman"/>
        </w:rPr>
      </w:pPr>
      <w:r w:rsidRPr="00621318">
        <w:rPr>
          <w:rFonts w:cs="Times New Roman" w:eastAsia="Times New Roman"/>
        </w:rPr>
        <w:t xml:space="preserve">                                                               Jozo Ćaleta,</w:t>
      </w:r>
    </w:p>
    <w:p w:rsidRDefault="00621318" w:rsidP="00621318" w:rsidR="00621318" w:rsidRPr="00621318">
      <w:pPr>
        <w:spacing w:after="0"/>
        <w:rPr>
          <w:rFonts w:cs="Times New Roman" w:eastAsia="Times New Roman"/>
        </w:rPr>
      </w:pPr>
    </w:p>
    <w:p w:rsidRDefault="00621318" w:rsidP="00621318" w:rsidR="00621318" w:rsidRPr="00621318">
      <w:pPr>
        <w:spacing w:after="0"/>
        <w:jc w:val="both"/>
        <w:rPr>
          <w:rFonts w:cs="Times New Roman" w:eastAsia="Times New Roman"/>
          <w:u w:val="single"/>
        </w:rPr>
      </w:pPr>
    </w:p>
    <w:p w:rsidRDefault="00621318" w:rsidP="00621318" w:rsidR="00621318" w:rsidRPr="00621318">
      <w:pPr>
        <w:spacing w:after="0"/>
        <w:jc w:val="both"/>
        <w:rPr>
          <w:rFonts w:cs="Times New Roman" w:eastAsia="Times New Roman"/>
          <w:u w:val="single"/>
        </w:rPr>
      </w:pPr>
    </w:p>
    <w:p w:rsidRDefault="00621318" w:rsidP="00621318" w:rsidR="00621318" w:rsidRPr="00621318">
      <w:pPr>
        <w:spacing w:after="0"/>
        <w:jc w:val="both"/>
        <w:rPr>
          <w:rFonts w:cs="Times New Roman" w:eastAsia="Times New Roman"/>
        </w:rPr>
      </w:pPr>
      <w:r w:rsidRPr="00621318">
        <w:rPr>
          <w:rFonts w:cs="Times New Roman" w:eastAsia="Times New Roman"/>
          <w:u w:val="single"/>
        </w:rPr>
        <w:t>Prilog:</w:t>
      </w:r>
      <w:r w:rsidRPr="00621318">
        <w:rPr>
          <w:rFonts w:cs="Times New Roman" w:eastAsia="Times New Roman"/>
        </w:rPr>
        <w:t xml:space="preserve"> kao u tekstu.</w:t>
      </w:r>
    </w:p>
    <w:p w:rsidRDefault="00621318" w:rsidP="00621318" w:rsidR="00621318" w:rsidRPr="00621318">
      <w:pPr>
        <w:spacing w:after="0"/>
        <w:jc w:val="both"/>
        <w:rPr>
          <w:rFonts w:cs="Times New Roman" w:eastAsia="Times New Roman"/>
        </w:rPr>
      </w:pPr>
    </w:p>
    <w:p w:rsidRDefault="00621318" w:rsidP="00621318" w:rsidR="00621318" w:rsidRPr="00621318">
      <w:pPr>
        <w:spacing w:after="0"/>
        <w:jc w:val="both"/>
        <w:rPr>
          <w:rFonts w:cs="Times New Roman" w:eastAsia="Times New Roman"/>
        </w:rPr>
      </w:pPr>
    </w:p>
    <w:p w:rsidRDefault="00621318" w:rsidP="00621318" w:rsidR="00621318" w:rsidRPr="00621318">
      <w:pPr>
        <w:spacing w:after="0"/>
        <w:jc w:val="both"/>
        <w:rPr>
          <w:rFonts w:cs="Times New Roman" w:eastAsia="Times New Roman"/>
        </w:rPr>
      </w:pPr>
    </w:p>
    <w:p w:rsidRDefault="00621318" w:rsidP="00621318" w:rsidR="00621318" w:rsidRPr="00621318">
      <w:pPr>
        <w:spacing w:after="0"/>
        <w:jc w:val="both"/>
        <w:rPr>
          <w:rFonts w:cs="Times New Roman" w:eastAsia="Times New Roman"/>
        </w:rPr>
      </w:pPr>
    </w:p>
    <w:p w:rsidRDefault="00621318" w:rsidP="00621318" w:rsidR="00621318" w:rsidRPr="00621318">
      <w:pPr>
        <w:spacing w:after="0"/>
        <w:jc w:val="both"/>
        <w:rPr>
          <w:rFonts w:cs="Times New Roman" w:eastAsia="Times New Roman"/>
        </w:rPr>
      </w:pPr>
    </w:p>
    <w:p w:rsidRDefault="00621318" w:rsidP="00621318" w:rsidR="00621318" w:rsidRPr="00621318">
      <w:pPr>
        <w:spacing w:after="0"/>
        <w:jc w:val="both"/>
        <w:rPr>
          <w:rFonts w:cs="Times New Roman" w:eastAsia="Times New Roman"/>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318"/>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5478947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svibnja 2017.</izvorni_sadrzaj>
    <derivirana_varijabla naziv="DomainObject.DatumDonosenjaOdluke_1">10.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St-35/2009-526</izvorni_sadrzaj>
    <derivirana_varijabla naziv="DomainObject.Oznaka_1">St-35/2009-526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izvorni_sadrzaj>
    <derivirana_varijabla naziv="DomainObject.Predmet.Broj_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2009.</izvorni_sadrzaj>
    <derivirana_varijabla naziv="DomainObject.Predmet.DatumOsnivanja_1">3. kolovoza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St-35/2009</izvorni_sadrzaj>
    <derivirana_varijabla naziv="DomainObject.Predmet.OznakaBroj_1">St-35/2009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Imovina JUGOBANKA a.d. u stečaju, Beograd, a koja se imovina nalazi u Republici Hrvatskoj</izvorni_sadrzaj>
    <derivirana_varijabla naziv="DomainObject.Predmet.ProtustrankaFormated_1">  Imovina JUGOBANKA a.d. u stečaju, Beograd, a koja se imovina nalazi u Republici Hrvatskoj</derivirana_varijabla>
  </DomainObject.Predmet.ProtustrankaFormated>
  <DomainObject.Predmet.ProtustrankaFormatedOIB>
    <izvorni_sadrzaj>  Imovina JUGOBANKA a.d. u stečaju, Beograd, a koja se imovina nalazi u Republici Hrvatskoj, OIB 10000000000</izvorni_sadrzaj>
    <derivirana_varijabla naziv="DomainObject.Predmet.ProtustrankaFormatedOIB_1">  Imovina JUGOBANKA a.d. u stečaju, Beograd, a koja se imovina nalazi u Republici Hrvatskoj, OIB 10000000000</derivirana_varijabla>
  </DomainObject.Predmet.ProtustrankaFormatedOIB>
  <DomainObject.Predmet.ProtustrankaFormatedWithAdress>
    <izvorni_sadrzaj> Imovina JUGOBANKA a.d. u stečaju, Beograd, a koja se imovina nalazi u Republici Hrvatskoj, Kralja Petra 19/21, 11000 BEOGRAD</izvorni_sadrzaj>
    <derivirana_varijabla naziv="DomainObject.Predmet.ProtustrankaFormatedWithAdress_1"> Imovina JUGOBANKA a.d. u stečaju, Beograd, a koja se imovina nalazi u Republici Hrvatskoj, Kralja Petra 19/21, 11000 BEOGRAD</derivirana_varijabla>
  </DomainObject.Predmet.ProtustrankaFormatedWithAdress>
  <DomainObject.Predmet.ProtustrankaFormatedWithAdressOIB>
    <izvorni_sadrzaj> Imovina JUGOBANKA a.d. u stečaju, Beograd, a koja se imovina nalazi u Republici Hrvatskoj, OIB 10000000000, Kralja Petra 19/21, 11000 BEOGRAD</izvorni_sadrzaj>
    <derivirana_varijabla naziv="DomainObject.Predmet.ProtustrankaFormatedWithAdressOIB_1"> Imovina JUGOBANKA a.d. u stečaju, Beograd, a koja se imovina nalazi u Republici Hrvatskoj, OIB 10000000000, Kralja Petra 19/21, 11000 BEOGRAD</derivirana_varijabla>
  </DomainObject.Predmet.ProtustrankaFormatedWithAdressOIB>
  <DomainObject.Predmet.ProtustrankaWithAdress>
    <izvorni_sadrzaj>Imovina JUGOBANKA a.d. u stečaju, Beograd, a koja se imovina nalazi u Republici Hrvatskoj Kralja Petra 19/21, 11000 BEOGRAD</izvorni_sadrzaj>
    <derivirana_varijabla naziv="DomainObject.Predmet.ProtustrankaWithAdress_1">Imovina JUGOBANKA a.d. u stečaju, Beograd, a koja se imovina nalazi u Republici Hrvatskoj Kralja Petra 19/21, 11000 BEOGRAD</derivirana_varijabla>
  </DomainObject.Predmet.ProtustrankaWithAdress>
  <DomainObject.Predmet.ProtustrankaWithAdressOIB>
    <izvorni_sadrzaj>Imovina JUGOBANKA a.d. u stečaju, Beograd, a koja se imovina nalazi u Republici Hrvatskoj, OIB 10000000000, Kralja Petra 19/21, 11000 BEOGRAD</izvorni_sadrzaj>
    <derivirana_varijabla naziv="DomainObject.Predmet.ProtustrankaWithAdressOIB_1">Imovina JUGOBANKA a.d. u stečaju, Beograd, a koja se imovina nalazi u Republici Hrvatskoj, OIB 10000000000, Kralja Petra 19/21, 11000 BEOGRAD</derivirana_varijabla>
  </DomainObject.Predmet.ProtustrankaWithAdressOIB>
  <DomainObject.Predmet.ProtustrankaNazivFormated>
    <izvorni_sadrzaj>Imovina JUGOBANKA a.d. u stečaju, Beograd, a koja se imovina nalazi u Republici Hrvatskoj</izvorni_sadrzaj>
    <derivirana_varijabla naziv="DomainObject.Predmet.ProtustrankaNazivFormated_1">Imovina JUGOBANKA a.d. u stečaju, Beograd, a koja se imovina nalazi u Republici Hrvatskoj</derivirana_varijabla>
  </DomainObject.Predmet.ProtustrankaNazivFormated>
  <DomainObject.Predmet.ProtustrankaNazivFormatedOIB>
    <izvorni_sadrzaj>Imovina JUGOBANKA a.d. u stečaju, Beograd, a koja se imovina nalazi u Republici Hrvatskoj, OIB 10000000000</izvorni_sadrzaj>
    <derivirana_varijabla naziv="DomainObject.Predmet.ProtustrankaNazivFormatedOIB_1">Imovina JUGOBANKA a.d. u stečaju, Beograd, a koja se imovina nalazi u Republici Hrvatskoj, OIB 10000000000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NEDA ZORIĆ; ANTE BUNTIN; LJUBICA MAROVIĆ; MIRJANA POLJIČAK; ESTERA BULIĆ; ZLATA BRALIĆ; MIRJANA BENIĆ; EDIT BUNDARA; ELLY LALIĆ; SMILJANA BUDIMIR; VINKO DOBRIĆ; IVANKA BATINIĆ; KSENIJA DOMIĆ; MERI TVRDIĆ; BISERKA ZAPUTOVIĆ; IVA ŽUVELA; GORDANA MATANA; KARMEN ŠKROBICA; MARIJA BABIĆ; DANICA LjUBENKOV; ŽELJKO ČULIĆ; MIRJANA BARAS; BORNA JURČEVIĆ; IVA KRISTIĆ; MARGITA ŠIMUNOVIĆ; SMILJANA ĐOGAŠ; ANA SOČE; ANA MARKET; FRANICA BARKIĐIJA; DUŠKA BAŠIĆ; SNJEŽANA ŠARIĆ; DUBRAVKA LjUBIČIĆ; SLAVICA RUDENJAK; VINKA ČATLAK; TOMISLAV ŠARIĆ; MEIRA MANDIĆ; RADMILA CAKTAŠ; KARMELA ZARATIN; MILADA RAST; JADRANKA MILANOVIĆ; TONKA DRNOVŠEK ( kod Mandić); ŽELJANA ČOVIĆ; LUCIJA PAŠTROVIĆ; ZAGREBAČKA BANKA d.d.; Vaso Simić; Ljubica Vilić; Milica Beram; Dušanka Zarić; Ivica Ančić; Petar Damjanić; Mirko Marinković; Jovanka Nonković; Miloš Alavanja; Slavica Topalović</izvorni_sadrzaj>
    <derivirana_varijabla naziv="DomainObject.Predmet.StrankaFormated_1">  NEDA ZORIĆ; ANTE BUNTIN; LJUBICA MAROVIĆ; MIRJANA POLJIČAK; ESTERA BULIĆ; ZLATA BRALIĆ; MIRJANA BENIĆ; EDIT BUNDARA; ELLY LALIĆ; SMILJANA BUDIMIR; VINKO DOBRIĆ; IVANKA BATINIĆ; KSENIJA DOMIĆ; MERI TVRDIĆ; BISERKA ZAPUTOVIĆ; IVA ŽUVELA; GORDANA MATANA; KARMEN ŠKROBICA; MARIJA BABIĆ; DANICA LjUBENKOV; ŽELJKO ČULIĆ; MIRJANA BARAS; BORNA JURČEVIĆ; IVA KRISTIĆ; MARGITA ŠIMUNOVIĆ; SMILJANA ĐOGAŠ; ANA SOČE; ANA MARKET; FRANICA BARKIĐIJA; DUŠKA BAŠIĆ; SNJEŽANA ŠARIĆ; DUBRAVKA LjUBIČIĆ; SLAVICA RUDENJAK; VINKA ČATLAK; TOMISLAV ŠARIĆ; MEIRA MANDIĆ; RADMILA CAKTAŠ; KARMELA ZARATIN; MILADA RAST; JADRANKA MILANOVIĆ; TONKA DRNOVŠEK ( kod Mandić); ŽELJANA ČOVIĆ; LUCIJA PAŠTROVIĆ; ZAGREBAČKA BANKA d.d.; Vaso Simić; Ljubica Vilić; Milica Beram; Dušanka Zarić; Ivica Ančić; Petar Damjanić; Mirko Marinković; Jovanka Nonković; Miloš Alavanja; Slavica Topalović</derivirana_varijabla>
  </DomainObject.Predmet.StrankaFormated>
  <DomainObject.Predmet.StrankaFormatedOIB>
    <izvorni_sadrzaj>  NEDA ZORIĆ, OIB 22452141835; ANTE BUNTIN, OIB 68738886336; LJUBICA MAROVIĆ, OIB 37957358407; MIRJANA POLJIČAK, OIB 22755017019; ESTERA BULIĆ, OIB 06766841730; ZLATA BRALIĆ, OIB 70409920098; MIRJANA BENIĆ, OIB 73240565989; EDIT BUNDARA, OIB 93699492329; ELLY LALIĆ, OIB 15092042953; SMILJANA BUDIMIR, OIB 04728034178; VINKO DOBRIĆ; IVANKA BATINIĆ, OIB 31815535509; KSENIJA DOMIĆ, OIB 76684242581; MERI TVRDIĆ, OIB 64288740781; BISERKA ZAPUTOVIĆ, OIB 54316953551; IVA ŽUVELA, OIB 64961953387; GORDANA MATANA, OIB 41037117062; KARMEN ŠKROBICA, OIB 20756468739; MARIJA BABIĆ, OIB 70789772068; DANICA LjUBENKOV, OIB 75578710510; ŽELJKO ČULIĆ, OIB 07852194944; MIRJANA BARAS, OIB 09322093588; BORNA JURČEVIĆ, OIB 81242191433; IVA KRISTIĆ, OIB 66015551933; MARGITA ŠIMUNOVIĆ, OIB 47347932736; SMILJANA ĐOGAŠ, OIB 05892633328; ANA SOČE, OIB 32126716493; ANA MARKET, OIB 04277720456; FRANICA BARKIĐIJA, OIB 91031175730; DUŠKA BAŠIĆ, OIB 53451135643; SNJEŽANA ŠARIĆ, OIB 78493409819; DUBRAVKA LjUBIČIĆ, OIB 43475802109; SLAVICA RUDENJAK, OIB 11908336052; VINKA ČATLAK, OIB 17402596973; TOMISLAV ŠARIĆ, OIB 56841043156; MEIRA MANDIĆ, OIB 28934456632; RADMILA CAKTAŠ, OIB 19850347534; KARMELA ZARATIN, OIB 21235230134; MILADA RAST, OIB 06355000118; JADRANKA MILANOVIĆ, OIB 84795651948; TONKA DRNOVŠEK ( kod Mandić), OIB 79100732591; ŽELJANA ČOVIĆ, OIB 69130403450; LUCIJA PAŠTROVIĆ, OIB 97848079637; ZAGREBAČKA BANKA d.d., OIB 92963223473; Vaso Simić, OIB 43988428762; Ljubica Vilić, OIB 34766263396; Milica Beram, OIB 21849188444; Dušanka Zarić, OIB 54339981133; Ivica Ančić, OIB 88785797075; Petar Damjanić, OIB 56262953804; Mirko Marinković, OIB 89847810478; Jovanka Nonković, OIB 70149154085; Miloš Alavanja, OIB 22987478487; Slavica Topalović, OIB 15401782877</izvorni_sadrzaj>
    <derivirana_varijabla naziv="DomainObject.Predmet.StrankaFormatedOIB_1">  NEDA ZORIĆ, OIB 22452141835; ANTE BUNTIN, OIB 68738886336; LJUBICA MAROVIĆ, OIB 37957358407; MIRJANA POLJIČAK, OIB 22755017019; ESTERA BULIĆ, OIB 06766841730; ZLATA BRALIĆ, OIB 70409920098; MIRJANA BENIĆ, OIB 73240565989; EDIT BUNDARA, OIB 93699492329; ELLY LALIĆ, OIB 15092042953; SMILJANA BUDIMIR, OIB 04728034178; VINKO DOBRIĆ; IVANKA BATINIĆ, OIB 31815535509; KSENIJA DOMIĆ, OIB 76684242581; MERI TVRDIĆ, OIB 64288740781; BISERKA ZAPUTOVIĆ, OIB 54316953551; IVA ŽUVELA, OIB 64961953387; GORDANA MATANA, OIB 41037117062; KARMEN ŠKROBICA, OIB 20756468739; MARIJA BABIĆ, OIB 70789772068; DANICA LjUBENKOV, OIB 75578710510; ŽELJKO ČULIĆ, OIB 07852194944; MIRJANA BARAS, OIB 09322093588; BORNA JURČEVIĆ, OIB 81242191433; IVA KRISTIĆ, OIB 66015551933; MARGITA ŠIMUNOVIĆ, OIB 47347932736; SMILJANA ĐOGAŠ, OIB 05892633328; ANA SOČE, OIB 32126716493; ANA MARKET, OIB 04277720456; FRANICA BARKIĐIJA, OIB 91031175730; DUŠKA BAŠIĆ, OIB 53451135643; SNJEŽANA ŠARIĆ, OIB 78493409819; DUBRAVKA LjUBIČIĆ, OIB 43475802109; SLAVICA RUDENJAK, OIB 11908336052; VINKA ČATLAK, OIB 17402596973; TOMISLAV ŠARIĆ, OIB 56841043156; MEIRA MANDIĆ, OIB 28934456632; RADMILA CAKTAŠ, OIB 19850347534; KARMELA ZARATIN, OIB 21235230134; MILADA RAST, OIB 06355000118; JADRANKA MILANOVIĆ, OIB 84795651948; TONKA DRNOVŠEK ( kod Mandić), OIB 79100732591; ŽELJANA ČOVIĆ, OIB 69130403450; LUCIJA PAŠTROVIĆ, OIB 97848079637; ZAGREBAČKA BANKA d.d., OIB 92963223473; Vaso Simić, OIB 43988428762; Ljubica Vilić, OIB 34766263396; Milica Beram, OIB 21849188444; Dušanka Zarić, OIB 54339981133; Ivica Ančić, OIB 88785797075; Petar Damjanić, OIB 56262953804; Mirko Marinković, OIB 89847810478; Jovanka Nonković, OIB 70149154085; Miloš Alavanja, OIB 22987478487; Slavica Topalović, OIB 15401782877</derivirana_varijabla>
  </DomainObject.Predmet.StrankaFormatedOIB>
  <DomainObject.Predmet.StrankaFormatedWithAdress>
    <izvorni_sadrzaj> NEDA ZORIĆ, Osječka 5b, 21000 Split; ANTE BUNTIN, Bihačka 10, 21000 Split; LJUBICA MAROVIĆ, Mosećka 54/14, 21000 Split; MIRJANA POLJIČAK, M. Gupca 4, 22211 Vodice; ESTERA BULIĆ, Sućidar 53, 21000 Split; ZLATA BRALIĆ, Put Skalica 14, 21000 Split; MIRJANA BENIĆ, Ljudevita Posavskog 12, 21000 Split; EDIT BUNDARA, Mosorska 10, 21213 Kaštel Gomilica; ELLY LALIĆ, Lička 2, 21000 Split; SMILJANA BUDIMIR, Matice Hrvatske 29, 21000 Split; VINKO DOBRIĆ, Klovićeva 4, 21000 Split; IVANKA BATINIĆ, Puntarska 10, 21000 Split; KSENIJA DOMIĆ, Mosećka 30, 21000 Split; MERI TVRDIĆ, Put Plokita 51, 21000 Split; BISERKA ZAPUTOVIĆ, Rendićeva 18, 21000 Split; IVA ŽUVELA, Tijardovićeva 24, 21000 Split; GORDANA MATANA, Trogirska 9, 21000 Split; KARMEN ŠKROBICA, Hrvatske Mornarice 3, 21000 Split; MARIJA BABIĆ, Stepinćeva 59, 21000 Split; DANICA LjUBENKOV, Kvaternikova 7, 21000 Split; ŽELJKO ČULIĆ, Mostarska 16, 21000 Split; MIRJANA BARAS, Sredmanuška 11, 21000 Split; BORNA JURČEVIĆ, Spinutska 77, 21000 Split; IVA KRISTIĆ, Velebitska 45, 21000 Split; MARGITA ŠIMUNOVIĆ, Put pomoraca 25, 21211 Vranjic; SMILJANA ĐOGAŠ, Vukovarska 111, 21000 Split; ANA SOČE, Alberta Halera 3, 20000 Dubrovnik; ANA MARKET, Od Srđa 2, 20000 Dubrovnik; FRANICA BARKIĐIJA, Đure Basaričeka 5, 20000 Dubrovnik; DUŠKA BAŠIĆ, Imotska 5, 20000 Dubrovnik; SNJEŽANA ŠARIĆ, S. Cvijića 16, 20000 Dubrovnik; DUBRAVKA LjUBIČIĆ, A. Hebranga 13, 20000 Dubrovnik; SLAVICA RUDENJAK, Koločepska 5, 20000 Dubrovnik; VINKA ČATLAK, Papandopulova 23, 21000 Split; TOMISLAV ŠARIĆ, S. Cvijića 16, 20000 Dubrovnik; MEIRA MANDIĆ, Jobova 3, 21000 Split; RADMILA CAKTAŠ, Domovinskog rata 115, 21204 Dugopolje; KARMELA ZARATIN, Vukovarska 141, 21000 Split; MILADA RAST, Cesta Franje Tuđmana 65, 21216 Kaštel Štafilić; JADRANKA MILANOVIĆ, Gundulićeva 5, 21000 Split; TONKA DRNOVŠEK ( kod Mandić), Jobova 3, 21000 Split; ŽELJANA ČOVIĆ, Lučićeva 15, 21000 Split; LUCIJA PAŠTROVIĆ, Gospinica 1, 21000 Split; ZAGREBAČKA BANKA d.d., I. Gundulića 26a, 21000 Split; Vaso Simić, Saveza boraca 19, 44400 Glina; Ljubica Vilić, Vukovarska 27, 44400 Glina; Milica Beram, Put Dragovčeva 39, 21212 Kaštel Sućurac; Dušanka Zarić, Makarska ulica 4, 21000 Split; Ivica Ančić, Radovanova 8, 21000 Split; Petar Damjanić, Vukovarska 31, 44400 Glina; Mirko Marinković, Poljica 56, Poljica - Nin; Jovanka Nonković, Žagrović Rašule 49, 22300 Knin; Miloš Alavanja, Ul. VI br. 2, 23452 Karin; Slavica Topalović, Vukovarska 31, 44400 Glina</izvorni_sadrzaj>
    <derivirana_varijabla naziv="DomainObject.Predmet.StrankaFormatedWithAdress_1"> NEDA ZORIĆ, Osječka 5b, 21000 Split; ANTE BUNTIN, Bihačka 10, 21000 Split; LJUBICA MAROVIĆ, Mosećka 54/14, 21000 Split; MIRJANA POLJIČAK, M. Gupca 4, 22211 Vodice; ESTERA BULIĆ, Sućidar 53, 21000 Split; ZLATA BRALIĆ, Put Skalica 14, 21000 Split; MIRJANA BENIĆ, Ljudevita Posavskog 12, 21000 Split; EDIT BUNDARA, Mosorska 10, 21213 Kaštel Gomilica; ELLY LALIĆ, Lička 2, 21000 Split; SMILJANA BUDIMIR, Matice Hrvatske 29, 21000 Split; VINKO DOBRIĆ, Klovićeva 4, 21000 Split; IVANKA BATINIĆ, Puntarska 10, 21000 Split; KSENIJA DOMIĆ, Mosećka 30, 21000 Split; MERI TVRDIĆ, Put Plokita 51, 21000 Split; BISERKA ZAPUTOVIĆ, Rendićeva 18, 21000 Split; IVA ŽUVELA, Tijardovićeva 24, 21000 Split; GORDANA MATANA, Trogirska 9, 21000 Split; KARMEN ŠKROBICA, Hrvatske Mornarice 3, 21000 Split; MARIJA BABIĆ, Stepinćeva 59, 21000 Split; DANICA LjUBENKOV, Kvaternikova 7, 21000 Split; ŽELJKO ČULIĆ, Mostarska 16, 21000 Split; MIRJANA BARAS, Sredmanuška 11, 21000 Split; BORNA JURČEVIĆ, Spinutska 77, 21000 Split; IVA KRISTIĆ, Velebitska 45, 21000 Split; MARGITA ŠIMUNOVIĆ, Put pomoraca 25, 21211 Vranjic; SMILJANA ĐOGAŠ, Vukovarska 111, 21000 Split; ANA SOČE, Alberta Halera 3, 20000 Dubrovnik; ANA MARKET, Od Srđa 2, 20000 Dubrovnik; FRANICA BARKIĐIJA, Đure Basaričeka 5, 20000 Dubrovnik; DUŠKA BAŠIĆ, Imotska 5, 20000 Dubrovnik; SNJEŽANA ŠARIĆ, S. Cvijića 16, 20000 Dubrovnik; DUBRAVKA LjUBIČIĆ, A. Hebranga 13, 20000 Dubrovnik; SLAVICA RUDENJAK, Koločepska 5, 20000 Dubrovnik; VINKA ČATLAK, Papandopulova 23, 21000 Split; TOMISLAV ŠARIĆ, S. Cvijića 16, 20000 Dubrovnik; MEIRA MANDIĆ, Jobova 3, 21000 Split; RADMILA CAKTAŠ, Domovinskog rata 115, 21204 Dugopolje; KARMELA ZARATIN, Vukovarska 141, 21000 Split; MILADA RAST, Cesta Franje Tuđmana 65, 21216 Kaštel Štafilić; JADRANKA MILANOVIĆ, Gundulićeva 5, 21000 Split; TONKA DRNOVŠEK ( kod Mandić), Jobova 3, 21000 Split; ŽELJANA ČOVIĆ, Lučićeva 15, 21000 Split; LUCIJA PAŠTROVIĆ, Gospinica 1, 21000 Split; ZAGREBAČKA BANKA d.d., I. Gundulića 26a, 21000 Split; Vaso Simić, Saveza boraca 19, 44400 Glina; Ljubica Vilić, Vukovarska 27, 44400 Glina; Milica Beram, Put Dragovčeva 39, 21212 Kaštel Sućurac; Dušanka Zarić, Makarska ulica 4, 21000 Split; Ivica Ančić, Radovanova 8, 21000 Split; Petar Damjanić, Vukovarska 31, 44400 Glina; Mirko Marinković, Poljica 56, Poljica - Nin; Jovanka Nonković, Žagrović Rašule 49, 22300 Knin; Miloš Alavanja, Ul. VI br. 2, 23452 Karin; Slavica Topalović, Vukovarska 31, 44400 Glina</derivirana_varijabla>
  </DomainObject.Predmet.StrankaFormatedWithAdress>
  <DomainObject.Predmet.StrankaFormatedWithAdressOIB>
    <izvorni_sadrzaj> NEDA ZORIĆ, OIB 22452141835, Osječka 5b, 21000 Split; ANTE BUNTIN, OIB 68738886336, Bihačka 10, 21000 Split; LJUBICA MAROVIĆ, OIB 37957358407, Mosećka 54/14, 21000 Split; MIRJANA POLJIČAK, OIB 22755017019, M. Gupca 4, 22211 Vodice; ESTERA BULIĆ, OIB 06766841730, Sućidar 53, 21000 Split; ZLATA BRALIĆ, OIB 70409920098, Put Skalica 14, 21000 Split; MIRJANA BENIĆ, OIB 73240565989, Ljudevita Posavskog 12, 21000 Split; EDIT BUNDARA, OIB 93699492329, Mosorska 10, 21213 Kaštel Gomilica; ELLY LALIĆ, OIB 15092042953, Lička 2, 21000 Split; SMILJANA BUDIMIR, OIB 04728034178, Matice Hrvatske 29, 21000 Split; VINKO DOBRIĆ, Klovićeva 4, 21000 Split; IVANKA BATINIĆ, OIB 31815535509, Puntarska 10, 21000 Split; KSENIJA DOMIĆ, OIB 76684242581, Mosećka 30, 21000 Split; MERI TVRDIĆ, OIB 64288740781, Put Plokita 51, 21000 Split; BISERKA ZAPUTOVIĆ, OIB 54316953551, Rendićeva 18, 21000 Split; IVA ŽUVELA, OIB 64961953387, Tijardovićeva 24, 21000 Split; GORDANA MATANA, OIB 41037117062, Trogirska 9, 21000 Split; KARMEN ŠKROBICA, OIB 20756468739, Hrvatske Mornarice 3, 21000 Split; MARIJA BABIĆ, OIB 70789772068, Stepinćeva 59, 21000 Split; DANICA LjUBENKOV, OIB 75578710510, Kvaternikova 7, 21000 Split; ŽELJKO ČULIĆ, OIB 07852194944, Mostarska 16, 21000 Split; MIRJANA BARAS, OIB 09322093588, Sredmanuška 11, 21000 Split; BORNA JURČEVIĆ, OIB 81242191433, Spinutska 77, 21000 Split; IVA KRISTIĆ, OIB 66015551933, Velebitska 45, 21000 Split; MARGITA ŠIMUNOVIĆ, OIB 47347932736, Put pomoraca 25, 21211 Vranjic; SMILJANA ĐOGAŠ, OIB 05892633328, Vukovarska 111, 21000 Split; ANA SOČE, OIB 32126716493, Alberta Halera 3, 20000 Dubrovnik; ANA MARKET, OIB 04277720456, Od Srđa 2, 20000 Dubrovnik; FRANICA BARKIĐIJA, OIB 91031175730, Đure Basaričeka 5, 20000 Dubrovnik; DUŠKA BAŠIĆ, OIB 53451135643, Imotska 5, 20000 Dubrovnik; SNJEŽANA ŠARIĆ, OIB 78493409819, S. Cvijića 16, 20000 Dubrovnik; DUBRAVKA LjUBIČIĆ, OIB 43475802109, A. Hebranga 13, 20000 Dubrovnik; SLAVICA RUDENJAK, OIB 11908336052, Koločepska 5, 20000 Dubrovnik; VINKA ČATLAK, OIB 17402596973, Papandopulova 23, 21000 Split; TOMISLAV ŠARIĆ, OIB 56841043156, S. Cvijića 16, 20000 Dubrovnik; MEIRA MANDIĆ, OIB 28934456632, Jobova 3, 21000 Split; RADMILA CAKTAŠ, OIB 19850347534, Domovinskog rata 115, 21204 Dugopolje; KARMELA ZARATIN, OIB 21235230134, Vukovarska 141, 21000 Split; MILADA RAST, OIB 06355000118, Cesta Franje Tuđmana 65, 21216 Kaštel Štafilić; JADRANKA MILANOVIĆ, OIB 84795651948, Gundulićeva 5, 21000 Split; TONKA DRNOVŠEK ( kod Mandić), OIB 79100732591, Jobova 3, 21000 Split; ŽELJANA ČOVIĆ, OIB 69130403450, Lučićeva 15, 21000 Split; LUCIJA PAŠTROVIĆ, OIB 97848079637, Gospinica 1, 21000 Split; ZAGREBAČKA BANKA d.d., OIB 92963223473, I. Gundulića 26a, 21000 Split; Vaso Simić, OIB 43988428762, Saveza boraca 19, 44400 Glina; Ljubica Vilić, OIB 34766263396, Vukovarska 27, 44400 Glina; Milica Beram, OIB 21849188444, Put Dragovčeva 39, 21212 Kaštel Sućurac; Dušanka Zarić, OIB 54339981133, Makarska ulica 4, 21000 Split; Ivica Ančić, OIB 88785797075, Radovanova 8, 21000 Split; Petar Damjanić, OIB 56262953804, Vukovarska 31, 44400 Glina; Mirko Marinković, OIB 89847810478, Poljica 56, Poljica - Nin; Jovanka Nonković, OIB 70149154085, Žagrović Rašule 49, 22300 Knin; Miloš Alavanja, OIB 22987478487, Ul. VI br. 2, 23452 Karin; Slavica Topalović, OIB 15401782877, Vukovarska 31, 44400 Glina</izvorni_sadrzaj>
    <derivirana_varijabla naziv="DomainObject.Predmet.StrankaFormatedWithAdressOIB_1"> NEDA ZORIĆ, OIB 22452141835, Osječka 5b, 21000 Split; ANTE BUNTIN, OIB 68738886336, Bihačka 10, 21000 Split; LJUBICA MAROVIĆ, OIB 37957358407, Mosećka 54/14, 21000 Split; MIRJANA POLJIČAK, OIB 22755017019, M. Gupca 4, 22211 Vodice; ESTERA BULIĆ, OIB 06766841730, Sućidar 53, 21000 Split; ZLATA BRALIĆ, OIB 70409920098, Put Skalica 14, 21000 Split; MIRJANA BENIĆ, OIB 73240565989, Ljudevita Posavskog 12, 21000 Split; EDIT BUNDARA, OIB 93699492329, Mosorska 10, 21213 Kaštel Gomilica; ELLY LALIĆ, OIB 15092042953, Lička 2, 21000 Split; SMILJANA BUDIMIR, OIB 04728034178, Matice Hrvatske 29, 21000 Split; VINKO DOBRIĆ, Klovićeva 4, 21000 Split; IVANKA BATINIĆ, OIB 31815535509, Puntarska 10, 21000 Split; KSENIJA DOMIĆ, OIB 76684242581, Mosećka 30, 21000 Split; MERI TVRDIĆ, OIB 64288740781, Put Plokita 51, 21000 Split; BISERKA ZAPUTOVIĆ, OIB 54316953551, Rendićeva 18, 21000 Split; IVA ŽUVELA, OIB 64961953387, Tijardovićeva 24, 21000 Split; GORDANA MATANA, OIB 41037117062, Trogirska 9, 21000 Split; KARMEN ŠKROBICA, OIB 20756468739, Hrvatske Mornarice 3, 21000 Split; MARIJA BABIĆ, OIB 70789772068, Stepinćeva 59, 21000 Split; DANICA LjUBENKOV, OIB 75578710510, Kvaternikova 7, 21000 Split; ŽELJKO ČULIĆ, OIB 07852194944, Mostarska 16, 21000 Split; MIRJANA BARAS, OIB 09322093588, Sredmanuška 11, 21000 Split; BORNA JURČEVIĆ, OIB 81242191433, Spinutska 77, 21000 Split; IVA KRISTIĆ, OIB 66015551933, Velebitska 45, 21000 Split; MARGITA ŠIMUNOVIĆ, OIB 47347932736, Put pomoraca 25, 21211 Vranjic; SMILJANA ĐOGAŠ, OIB 05892633328, Vukovarska 111, 21000 Split; ANA SOČE, OIB 32126716493, Alberta Halera 3, 20000 Dubrovnik; ANA MARKET, OIB 04277720456, Od Srđa 2, 20000 Dubrovnik; FRANICA BARKIĐIJA, OIB 91031175730, Đure Basaričeka 5, 20000 Dubrovnik; DUŠKA BAŠIĆ, OIB 53451135643, Imotska 5, 20000 Dubrovnik; SNJEŽANA ŠARIĆ, OIB 78493409819, S. Cvijića 16, 20000 Dubrovnik; DUBRAVKA LjUBIČIĆ, OIB 43475802109, A. Hebranga 13, 20000 Dubrovnik; SLAVICA RUDENJAK, OIB 11908336052, Koločepska 5, 20000 Dubrovnik; VINKA ČATLAK, OIB 17402596973, Papandopulova 23, 21000 Split; TOMISLAV ŠARIĆ, OIB 56841043156, S. Cvijića 16, 20000 Dubrovnik; MEIRA MANDIĆ, OIB 28934456632, Jobova 3, 21000 Split; RADMILA CAKTAŠ, OIB 19850347534, Domovinskog rata 115, 21204 Dugopolje; KARMELA ZARATIN, OIB 21235230134, Vukovarska 141, 21000 Split; MILADA RAST, OIB 06355000118, Cesta Franje Tuđmana 65, 21216 Kaštel Štafilić; JADRANKA MILANOVIĆ, OIB 84795651948, Gundulićeva 5, 21000 Split; TONKA DRNOVŠEK ( kod Mandić), OIB 79100732591, Jobova 3, 21000 Split; ŽELJANA ČOVIĆ, OIB 69130403450, Lučićeva 15, 21000 Split; LUCIJA PAŠTROVIĆ, OIB 97848079637, Gospinica 1, 21000 Split; ZAGREBAČKA BANKA d.d., OIB 92963223473, I. Gundulića 26a, 21000 Split; Vaso Simić, OIB 43988428762, Saveza boraca 19, 44400 Glina; Ljubica Vilić, OIB 34766263396, Vukovarska 27, 44400 Glina; Milica Beram, OIB 21849188444, Put Dragovčeva 39, 21212 Kaštel Sućurac; Dušanka Zarić, OIB 54339981133, Makarska ulica 4, 21000 Split; Ivica Ančić, OIB 88785797075, Radovanova 8, 21000 Split; Petar Damjanić, OIB 56262953804, Vukovarska 31, 44400 Glina; Mirko Marinković, OIB 89847810478, Poljica 56, Poljica - Nin; Jovanka Nonković, OIB 70149154085, Žagrović Rašule 49, 22300 Knin; Miloš Alavanja, OIB 22987478487, Ul. VI br. 2, 23452 Karin; Slavica Topalović, OIB 15401782877, Vukovarska 31, 44400 Glina</derivirana_varijabla>
  </DomainObject.Predmet.StrankaFormatedWithAdressOIB>
  <DomainObject.Predmet.StrankaWithAdress>
    <izvorni_sadrzaj>NEDA ZORIĆ Osječka 5b,21000 Split,ANTE BUNTIN Bihačka 10,21000 Split,LJUBICA MAROVIĆ Mosećka 54/14,21000 Split,MIRJANA POLJIČAK M. Gupca 4,22211 Vodice,ESTERA BULIĆ Sućidar 53,21000 Split,ZLATA BRALIĆ Put Skalica 14,21000 Split,MIRJANA BENIĆ Ljudevita Posavskog 12,21000 Split,EDIT BUNDARA Mosorska 10,21213 Kaštel Gomilica,ELLY LALIĆ Lička 2,21000 Split,SMILJANA BUDIMIR Matice Hrvatske 29,21000 Split,VINKO DOBRIĆ Klovićeva 4,21000 Split,IVANKA BATINIĆ Puntarska 10,21000 Split,KSENIJA DOMIĆ Mosećka 30,21000 Split,MERI TVRDIĆ Put Plokita 51,21000 Split,BISERKA ZAPUTOVIĆ Rendićeva 18,21000 Split,IVA ŽUVELA Tijardovićeva 24,21000 Split,GORDANA MATANA Trogirska 9,21000 Split,KARMEN ŠKROBICA Hrvatske Mornarice 3,21000 Split,MARIJA BABIĆ Stepinćeva 59,21000 Split,DANICA LjUBENKOV Kvaternikova 7,21000 Split,ŽELJKO ČULIĆ Mostarska 16,21000 Split,MIRJANA BARAS Sredmanuška 11,21000 Split,BORNA JURČEVIĆ Spinutska 77,21000 Split,IVA KRISTIĆ Velebitska 45,21000 Split,MARGITA ŠIMUNOVIĆ Put pomoraca 25,21211 Vranjic,SMILJANA ĐOGAŠ Vukovarska 111,21000 Split,ANA SOČE Alberta Halera 3,20000 Dubrovnik,ANA MARKET Od Srđa 2,20000 Dubrovnik,FRANICA BARKIĐIJA Đure Basaričeka 5,20000 Dubrovnik,DUŠKA BAŠIĆ Imotska 5,20000 Dubrovnik,SNJEŽANA ŠARIĆ S. Cvijića 16,20000 Dubrovnik,DUBRAVKA LjUBIČIĆ A. Hebranga 13,20000 Dubrovnik,SLAVICA RUDENJAK Koločepska 5,20000 Dubrovnik,VINKA ČATLAK Papandopulova 23,21000 Split,TOMISLAV ŠARIĆ S. Cvijića 16,20000 Dubrovnik,MEIRA MANDIĆ Jobova 3,21000 Split,RADMILA CAKTAŠ Domovinskog rata 115,21204 Dugopolje,KARMELA ZARATIN Vukovarska 141,21000 Split,MILADA RAST Cesta Franje Tuđmana 65,21216 Kaštel Štafilić,JADRANKA MILANOVIĆ Gundulićeva 5,21000 Split,TONKA DRNOVŠEK ( kod Mandić) Jobova 3,21000 Split,ŽELJANA ČOVIĆ Lučićeva 15,21000 Split,LUCIJA PAŠTROVIĆ Gospinica 1,21000 Split,ZAGREBAČKA BANKA d.d. I. Gundulića 26a,21000 Split,Vaso Simić Saveza boraca 19,44400 Glina,Ljubica Vilić Vukovarska 27,44400 Glina,Milica Beram Put Dragovčeva 39,21212 Kaštel Sućurac,Dušanka Zarić Makarska ulica 4,21000 Split,Ivica Ančić Radovanova 8,21000 Split,Petar Damjanić Vukovarska 31,44400 Glina,Mirko Marinković Poljica 56,Poljica - Nin,Jovanka Nonković Žagrović Rašule 49,22300 Knin,Miloš Alavanja Ul. VI br. 2,23452 Karin,Slavica Topalović Vukovarska 31,44400 Glina</izvorni_sadrzaj>
    <derivirana_varijabla naziv="DomainObject.Predmet.StrankaWithAdress_1">NEDA ZORIĆ Osječka 5b,21000 Split,ANTE BUNTIN Bihačka 10,21000 Split,LJUBICA MAROVIĆ Mosećka 54/14,21000 Split,MIRJANA POLJIČAK M. Gupca 4,22211 Vodice,ESTERA BULIĆ Sućidar 53,21000 Split,ZLATA BRALIĆ Put Skalica 14,21000 Split,MIRJANA BENIĆ Ljudevita Posavskog 12,21000 Split,EDIT BUNDARA Mosorska 10,21213 Kaštel Gomilica,ELLY LALIĆ Lička 2,21000 Split,SMILJANA BUDIMIR Matice Hrvatske 29,21000 Split,VINKO DOBRIĆ Klovićeva 4,21000 Split,IVANKA BATINIĆ Puntarska 10,21000 Split,KSENIJA DOMIĆ Mosećka 30,21000 Split,MERI TVRDIĆ Put Plokita 51,21000 Split,BISERKA ZAPUTOVIĆ Rendićeva 18,21000 Split,IVA ŽUVELA Tijardovićeva 24,21000 Split,GORDANA MATANA Trogirska 9,21000 Split,KARMEN ŠKROBICA Hrvatske Mornarice 3,21000 Split,MARIJA BABIĆ Stepinćeva 59,21000 Split,DANICA LjUBENKOV Kvaternikova 7,21000 Split,ŽELJKO ČULIĆ Mostarska 16,21000 Split,MIRJANA BARAS Sredmanuška 11,21000 Split,BORNA JURČEVIĆ Spinutska 77,21000 Split,IVA KRISTIĆ Velebitska 45,21000 Split,MARGITA ŠIMUNOVIĆ Put pomoraca 25,21211 Vranjic,SMILJANA ĐOGAŠ Vukovarska 111,21000 Split,ANA SOČE Alberta Halera 3,20000 Dubrovnik,ANA MARKET Od Srđa 2,20000 Dubrovnik,FRANICA BARKIĐIJA Đure Basaričeka 5,20000 Dubrovnik,DUŠKA BAŠIĆ Imotska 5,20000 Dubrovnik,SNJEŽANA ŠARIĆ S. Cvijića 16,20000 Dubrovnik,DUBRAVKA LjUBIČIĆ A. Hebranga 13,20000 Dubrovnik,SLAVICA RUDENJAK Koločepska 5,20000 Dubrovnik,VINKA ČATLAK Papandopulova 23,21000 Split,TOMISLAV ŠARIĆ S. Cvijića 16,20000 Dubrovnik,MEIRA MANDIĆ Jobova 3,21000 Split,RADMILA CAKTAŠ Domovinskog rata 115,21204 Dugopolje,KARMELA ZARATIN Vukovarska 141,21000 Split,MILADA RAST Cesta Franje Tuđmana 65,21216 Kaštel Štafilić,JADRANKA MILANOVIĆ Gundulićeva 5,21000 Split,TONKA DRNOVŠEK ( kod Mandić) Jobova 3,21000 Split,ŽELJANA ČOVIĆ Lučićeva 15,21000 Split,LUCIJA PAŠTROVIĆ Gospinica 1,21000 Split,ZAGREBAČKA BANKA d.d. I. Gundulića 26a,21000 Split,Vaso Simić Saveza boraca 19,44400 Glina,Ljubica Vilić Vukovarska 27,44400 Glina,Milica Beram Put Dragovčeva 39,21212 Kaštel Sućurac,Dušanka Zarić Makarska ulica 4,21000 Split,Ivica Ančić Radovanova 8,21000 Split,Petar Damjanić Vukovarska 31,44400 Glina,Mirko Marinković Poljica 56,Poljica - Nin,Jovanka Nonković Žagrović Rašule 49,22300 Knin,Miloš Alavanja Ul. VI br. 2,23452 Karin,Slavica Topalović Vukovarska 31,44400 Glina</derivirana_varijabla>
  </DomainObject.Predmet.StrankaWithAdress>
  <DomainObject.Predmet.StrankaWithAdressOIB>
    <izvorni_sadrzaj>NEDA ZORIĆ, OIB 22452141835, Osječka 5b,21000 Split,ANTE BUNTIN, OIB 68738886336, Bihačka 10,21000 Split,LJUBICA MAROVIĆ, OIB 37957358407, Mosećka 54/14,21000 Split,MIRJANA POLJIČAK, OIB 22755017019, M. Gupca 4,22211 Vodice,ESTERA BULIĆ, OIB 06766841730, Sućidar 53,21000 Split,ZLATA BRALIĆ, OIB 70409920098, Put Skalica 14,21000 Split,MIRJANA BENIĆ, OIB 73240565989, Ljudevita Posavskog 12,21000 Split,EDIT BUNDARA, OIB 93699492329, Mosorska 10,21213 Kaštel Gomilica,ELLY LALIĆ, OIB 15092042953, Lička 2,21000 Split,SMILJANA BUDIMIR, OIB 04728034178, Matice Hrvatske 29,21000 Split,VINKO DOBRIĆ, Klovićeva 4,21000 Split,IVANKA BATINIĆ, OIB 31815535509, Puntarska 10,21000 Split,KSENIJA DOMIĆ, OIB 76684242581, Mosećka 30,21000 Split,MERI TVRDIĆ, OIB 64288740781, Put Plokita 51,21000 Split,BISERKA ZAPUTOVIĆ, OIB 54316953551, Rendićeva 18,21000 Split,IVA ŽUVELA, OIB 64961953387, Tijardovićeva 24,21000 Split,GORDANA MATANA, OIB 41037117062, Trogirska 9,21000 Split,KARMEN ŠKROBICA, OIB 20756468739, Hrvatske Mornarice 3,21000 Split,MARIJA BABIĆ, OIB 70789772068, Stepinćeva 59,21000 Split,DANICA LjUBENKOV, OIB 75578710510, Kvaternikova 7,21000 Split,ŽELJKO ČULIĆ, OIB 07852194944, Mostarska 16,21000 Split,MIRJANA BARAS, OIB 09322093588, Sredmanuška 11,21000 Split,BORNA JURČEVIĆ, OIB 81242191433, Spinutska 77,21000 Split,IVA KRISTIĆ, OIB 66015551933, Velebitska 45,21000 Split,MARGITA ŠIMUNOVIĆ, OIB 47347932736, Put pomoraca 25,21211 Vranjic,SMILJANA ĐOGAŠ, OIB 05892633328, Vukovarska 111,21000 Split,ANA SOČE, OIB 32126716493, Alberta Halera 3,20000 Dubrovnik,ANA MARKET, OIB 04277720456, Od Srđa 2,20000 Dubrovnik,FRANICA BARKIĐIJA, OIB 91031175730, Đure Basaričeka 5,20000 Dubrovnik,DUŠKA BAŠIĆ, OIB 53451135643, Imotska 5,20000 Dubrovnik,SNJEŽANA ŠARIĆ, OIB 78493409819, S. Cvijića 16,20000 Dubrovnik,DUBRAVKA LjUBIČIĆ, OIB 43475802109, A. Hebranga 13,20000 Dubrovnik,SLAVICA RUDENJAK, OIB 11908336052, Koločepska 5,20000 Dubrovnik,VINKA ČATLAK, OIB 17402596973, Papandopulova 23,21000 Split,TOMISLAV ŠARIĆ, OIB 56841043156, S. Cvijića 16,20000 Dubrovnik,MEIRA MANDIĆ, OIB 28934456632, Jobova 3,21000 Split,RADMILA CAKTAŠ, OIB 19850347534, Domovinskog rata 115,21204 Dugopolje,KARMELA ZARATIN, OIB 21235230134, Vukovarska 141,21000 Split,MILADA RAST, OIB 06355000118, Cesta Franje Tuđmana 65,21216 Kaštel Štafilić,JADRANKA MILANOVIĆ, OIB 84795651948, Gundulićeva 5,21000 Split,TONKA DRNOVŠEK ( kod Mandić), OIB 79100732591, Jobova 3,21000 Split,ŽELJANA ČOVIĆ, OIB 69130403450, Lučićeva 15,21000 Split,LUCIJA PAŠTROVIĆ, OIB 97848079637, Gospinica 1,21000 Split,ZAGREBAČKA BANKA d.d., OIB 92963223473, I. Gundulića 26a,21000 Split,Vaso Simić, OIB 43988428762, Saveza boraca 19,44400 Glina,Ljubica Vilić, OIB 34766263396, Vukovarska 27,44400 Glina,Milica Beram, OIB 21849188444, Put Dragovčeva 39,21212 Kaštel Sućurac,Dušanka Zarić, OIB 54339981133, Makarska ulica 4,21000 Split,Ivica Ančić, OIB 88785797075, Radovanova 8,21000 Split,Petar Damjanić, OIB 56262953804, Vukovarska 31,44400 Glina,Mirko Marinković, OIB 89847810478, Poljica 56,Poljica - Nin,Jovanka Nonković, OIB 70149154085, Žagrović Rašule 49,22300 Knin,Miloš Alavanja, OIB 22987478487, Ul. VI br. 2,23452 Karin,Slavica Topalović, OIB 15401782877, Vukovarska 31,44400 Glina</izvorni_sadrzaj>
    <derivirana_varijabla naziv="DomainObject.Predmet.StrankaWithAdressOIB_1">NEDA ZORIĆ, OIB 22452141835, Osječka 5b,21000 Split,ANTE BUNTIN, OIB 68738886336, Bihačka 10,21000 Split,LJUBICA MAROVIĆ, OIB 37957358407, Mosećka 54/14,21000 Split,MIRJANA POLJIČAK, OIB 22755017019, M. Gupca 4,22211 Vodice,ESTERA BULIĆ, OIB 06766841730, Sućidar 53,21000 Split,ZLATA BRALIĆ, OIB 70409920098, Put Skalica 14,21000 Split,MIRJANA BENIĆ, OIB 73240565989, Ljudevita Posavskog 12,21000 Split,EDIT BUNDARA, OIB 93699492329, Mosorska 10,21213 Kaštel Gomilica,ELLY LALIĆ, OIB 15092042953, Lička 2,21000 Split,SMILJANA BUDIMIR, OIB 04728034178, Matice Hrvatske 29,21000 Split,VINKO DOBRIĆ, Klovićeva 4,21000 Split,IVANKA BATINIĆ, OIB 31815535509, Puntarska 10,21000 Split,KSENIJA DOMIĆ, OIB 76684242581, Mosećka 30,21000 Split,MERI TVRDIĆ, OIB 64288740781, Put Plokita 51,21000 Split,BISERKA ZAPUTOVIĆ, OIB 54316953551, Rendićeva 18,21000 Split,IVA ŽUVELA, OIB 64961953387, Tijardovićeva 24,21000 Split,GORDANA MATANA, OIB 41037117062, Trogirska 9,21000 Split,KARMEN ŠKROBICA, OIB 20756468739, Hrvatske Mornarice 3,21000 Split,MARIJA BABIĆ, OIB 70789772068, Stepinćeva 59,21000 Split,DANICA LjUBENKOV, OIB 75578710510, Kvaternikova 7,21000 Split,ŽELJKO ČULIĆ, OIB 07852194944, Mostarska 16,21000 Split,MIRJANA BARAS, OIB 09322093588, Sredmanuška 11,21000 Split,BORNA JURČEVIĆ, OIB 81242191433, Spinutska 77,21000 Split,IVA KRISTIĆ, OIB 66015551933, Velebitska 45,21000 Split,MARGITA ŠIMUNOVIĆ, OIB 47347932736, Put pomoraca 25,21211 Vranjic,SMILJANA ĐOGAŠ, OIB 05892633328, Vukovarska 111,21000 Split,ANA SOČE, OIB 32126716493, Alberta Halera 3,20000 Dubrovnik,ANA MARKET, OIB 04277720456, Od Srđa 2,20000 Dubrovnik,FRANICA BARKIĐIJA, OIB 91031175730, Đure Basaričeka 5,20000 Dubrovnik,DUŠKA BAŠIĆ, OIB 53451135643, Imotska 5,20000 Dubrovnik,SNJEŽANA ŠARIĆ, OIB 78493409819, S. Cvijića 16,20000 Dubrovnik,DUBRAVKA LjUBIČIĆ, OIB 43475802109, A. Hebranga 13,20000 Dubrovnik,SLAVICA RUDENJAK, OIB 11908336052, Koločepska 5,20000 Dubrovnik,VINKA ČATLAK, OIB 17402596973, Papandopulova 23,21000 Split,TOMISLAV ŠARIĆ, OIB 56841043156, S. Cvijića 16,20000 Dubrovnik,MEIRA MANDIĆ, OIB 28934456632, Jobova 3,21000 Split,RADMILA CAKTAŠ, OIB 19850347534, Domovinskog rata 115,21204 Dugopolje,KARMELA ZARATIN, OIB 21235230134, Vukovarska 141,21000 Split,MILADA RAST, OIB 06355000118, Cesta Franje Tuđmana 65,21216 Kaštel Štafilić,JADRANKA MILANOVIĆ, OIB 84795651948, Gundulićeva 5,21000 Split,TONKA DRNOVŠEK ( kod Mandić), OIB 79100732591, Jobova 3,21000 Split,ŽELJANA ČOVIĆ, OIB 69130403450, Lučićeva 15,21000 Split,LUCIJA PAŠTROVIĆ, OIB 97848079637, Gospinica 1,21000 Split,ZAGREBAČKA BANKA d.d., OIB 92963223473, I. Gundulića 26a,21000 Split,Vaso Simić, OIB 43988428762, Saveza boraca 19,44400 Glina,Ljubica Vilić, OIB 34766263396, Vukovarska 27,44400 Glina,Milica Beram, OIB 21849188444, Put Dragovčeva 39,21212 Kaštel Sućurac,Dušanka Zarić, OIB 54339981133, Makarska ulica 4,21000 Split,Ivica Ančić, OIB 88785797075, Radovanova 8,21000 Split,Petar Damjanić, OIB 56262953804, Vukovarska 31,44400 Glina,Mirko Marinković, OIB 89847810478, Poljica 56,Poljica - Nin,Jovanka Nonković, OIB 70149154085, Žagrović Rašule 49,22300 Knin,Miloš Alavanja, OIB 22987478487, Ul. VI br. 2,23452 Karin,Slavica Topalović, OIB 15401782877, Vukovarska 31,44400 Glina</derivirana_varijabla>
  </DomainObject.Predmet.StrankaWithAdressOIB>
  <DomainObject.Predmet.StrankaNazivFormated>
    <izvorni_sadrzaj>NEDA ZORIĆ,ANTE BUNTIN,LJUBICA MAROVIĆ,MIRJANA POLJIČAK,ESTERA BULIĆ,ZLATA BRALIĆ,MIRJANA BENIĆ,EDIT BUNDARA,ELLY LALIĆ,SMILJANA BUDIMIR,VINKO DOBRIĆ,IVANKA BATINIĆ,KSENIJA DOMIĆ,MERI TVRDIĆ,BISERKA ZAPUTOVIĆ,IVA ŽUVELA,GORDANA MATANA,KARMEN ŠKROBICA,MARIJA BABIĆ,DANICA LjUBENKOV,ŽELJKO ČULIĆ,MIRJANA BARAS,BORNA JURČEVIĆ,IVA KRISTIĆ,MARGITA ŠIMUNOVIĆ,SMILJANA ĐOGAŠ,ANA SOČE,ANA MARKET,FRANICA BARKIĐIJA,DUŠKA BAŠIĆ,SNJEŽANA ŠARIĆ,DUBRAVKA LjUBIČIĆ,SLAVICA RUDENJAK,VINKA ČATLAK,TOMISLAV ŠARIĆ,MEIRA MANDIĆ,RADMILA CAKTAŠ,KARMELA ZARATIN,MILADA RAST,JADRANKA MILANOVIĆ,TONKA DRNOVŠEK ( kod Mandić),ŽELJANA ČOVIĆ,LUCIJA PAŠTROVIĆ,ZAGREBAČKA BANKA d.d.,Vaso Simić,Ljubica Vilić,Milica Beram,Dušanka Zarić,Ivica Ančić,Petar Damjanić,Mirko Marinković,Jovanka Nonković,Miloš Alavanja,Slavica Topalović</izvorni_sadrzaj>
    <derivirana_varijabla naziv="DomainObject.Predmet.StrankaNazivFormated_1">NEDA ZORIĆ,ANTE BUNTIN,LJUBICA MAROVIĆ,MIRJANA POLJIČAK,ESTERA BULIĆ,ZLATA BRALIĆ,MIRJANA BENIĆ,EDIT BUNDARA,ELLY LALIĆ,SMILJANA BUDIMIR,VINKO DOBRIĆ,IVANKA BATINIĆ,KSENIJA DOMIĆ,MERI TVRDIĆ,BISERKA ZAPUTOVIĆ,IVA ŽUVELA,GORDANA MATANA,KARMEN ŠKROBICA,MARIJA BABIĆ,DANICA LjUBENKOV,ŽELJKO ČULIĆ,MIRJANA BARAS,BORNA JURČEVIĆ,IVA KRISTIĆ,MARGITA ŠIMUNOVIĆ,SMILJANA ĐOGAŠ,ANA SOČE,ANA MARKET,FRANICA BARKIĐIJA,DUŠKA BAŠIĆ,SNJEŽANA ŠARIĆ,DUBRAVKA LjUBIČIĆ,SLAVICA RUDENJAK,VINKA ČATLAK,TOMISLAV ŠARIĆ,MEIRA MANDIĆ,RADMILA CAKTAŠ,KARMELA ZARATIN,MILADA RAST,JADRANKA MILANOVIĆ,TONKA DRNOVŠEK ( kod Mandić),ŽELJANA ČOVIĆ,LUCIJA PAŠTROVIĆ,ZAGREBAČKA BANKA d.d.,Vaso Simić,Ljubica Vilić,Milica Beram,Dušanka Zarić,Ivica Ančić,Petar Damjanić,Mirko Marinković,Jovanka Nonković,Miloš Alavanja,Slavica Topalović</derivirana_varijabla>
  </DomainObject.Predmet.StrankaNazivFormated>
  <DomainObject.Predmet.StrankaNazivFormatedOIB>
    <izvorni_sadrzaj>NEDA ZORIĆ, OIB 22452141835,ANTE BUNTIN, OIB 68738886336,LJUBICA MAROVIĆ, OIB 37957358407,MIRJANA POLJIČAK, OIB 22755017019,ESTERA BULIĆ, OIB 06766841730,ZLATA BRALIĆ, OIB 70409920098,MIRJANA BENIĆ, OIB 73240565989,EDIT BUNDARA, OIB 93699492329,ELLY LALIĆ, OIB 15092042953,SMILJANA BUDIMIR, OIB 04728034178,VINKO DOBRIĆ,IVANKA BATINIĆ, OIB 31815535509,KSENIJA DOMIĆ, OIB 76684242581,MERI TVRDIĆ, OIB 64288740781,BISERKA ZAPUTOVIĆ, OIB 54316953551,IVA ŽUVELA, OIB 64961953387,GORDANA MATANA, OIB 41037117062,KARMEN ŠKROBICA, OIB 20756468739,MARIJA BABIĆ, OIB 70789772068,DANICA LjUBENKOV, OIB 75578710510,ŽELJKO ČULIĆ, OIB 07852194944,MIRJANA BARAS, OIB 09322093588,BORNA JURČEVIĆ, OIB 81242191433,IVA KRISTIĆ, OIB 66015551933,MARGITA ŠIMUNOVIĆ, OIB 47347932736,SMILJANA ĐOGAŠ, OIB 05892633328,ANA SOČE, OIB 32126716493,ANA MARKET, OIB 04277720456,FRANICA BARKIĐIJA, OIB 91031175730,DUŠKA BAŠIĆ, OIB 53451135643,SNJEŽANA ŠARIĆ, OIB 78493409819,DUBRAVKA LjUBIČIĆ, OIB 43475802109,SLAVICA RUDENJAK, OIB 11908336052,VINKA ČATLAK, OIB 17402596973,TOMISLAV ŠARIĆ, OIB 56841043156,MEIRA MANDIĆ, OIB 28934456632,RADMILA CAKTAŠ, OIB 19850347534,KARMELA ZARATIN, OIB 21235230134,MILADA RAST, OIB 06355000118,JADRANKA MILANOVIĆ, OIB 84795651948,TONKA DRNOVŠEK ( kod Mandić), OIB 79100732591,ŽELJANA ČOVIĆ, OIB 69130403450,LUCIJA PAŠTROVIĆ, OIB 97848079637,ZAGREBAČKA BANKA d.d., OIB 92963223473,Vaso Simić, OIB 43988428762,Ljubica Vilić, OIB 34766263396,Milica Beram, OIB 21849188444,Dušanka Zarić, OIB 54339981133,Ivica Ančić, OIB 88785797075,Petar Damjanić, OIB 56262953804,Mirko Marinković, OIB 89847810478,Jovanka Nonković, OIB 70149154085,Miloš Alavanja, OIB 22987478487,Slavica Topalović, OIB 15401782877</izvorni_sadrzaj>
    <derivirana_varijabla naziv="DomainObject.Predmet.StrankaNazivFormatedOIB_1">NEDA ZORIĆ, OIB 22452141835,ANTE BUNTIN, OIB 68738886336,LJUBICA MAROVIĆ, OIB 37957358407,MIRJANA POLJIČAK, OIB 22755017019,ESTERA BULIĆ, OIB 06766841730,ZLATA BRALIĆ, OIB 70409920098,MIRJANA BENIĆ, OIB 73240565989,EDIT BUNDARA, OIB 93699492329,ELLY LALIĆ, OIB 15092042953,SMILJANA BUDIMIR, OIB 04728034178,VINKO DOBRIĆ,IVANKA BATINIĆ, OIB 31815535509,KSENIJA DOMIĆ, OIB 76684242581,MERI TVRDIĆ, OIB 64288740781,BISERKA ZAPUTOVIĆ, OIB 54316953551,IVA ŽUVELA, OIB 64961953387,GORDANA MATANA, OIB 41037117062,KARMEN ŠKROBICA, OIB 20756468739,MARIJA BABIĆ, OIB 70789772068,DANICA LjUBENKOV, OIB 75578710510,ŽELJKO ČULIĆ, OIB 07852194944,MIRJANA BARAS, OIB 09322093588,BORNA JURČEVIĆ, OIB 81242191433,IVA KRISTIĆ, OIB 66015551933,MARGITA ŠIMUNOVIĆ, OIB 47347932736,SMILJANA ĐOGAŠ, OIB 05892633328,ANA SOČE, OIB 32126716493,ANA MARKET, OIB 04277720456,FRANICA BARKIĐIJA, OIB 91031175730,DUŠKA BAŠIĆ, OIB 53451135643,SNJEŽANA ŠARIĆ, OIB 78493409819,DUBRAVKA LjUBIČIĆ, OIB 43475802109,SLAVICA RUDENJAK, OIB 11908336052,VINKA ČATLAK, OIB 17402596973,TOMISLAV ŠARIĆ, OIB 56841043156,MEIRA MANDIĆ, OIB 28934456632,RADMILA CAKTAŠ, OIB 19850347534,KARMELA ZARATIN, OIB 21235230134,MILADA RAST, OIB 06355000118,JADRANKA MILANOVIĆ, OIB 84795651948,TONKA DRNOVŠEK ( kod Mandić), OIB 79100732591,ŽELJANA ČOVIĆ, OIB 69130403450,LUCIJA PAŠTROVIĆ, OIB 97848079637,ZAGREBAČKA BANKA d.d., OIB 92963223473,Vaso Simić, OIB 43988428762,Ljubica Vilić, OIB 34766263396,Milica Beram, OIB 21849188444,Dušanka Zarić, OIB 54339981133,Ivica Ančić, OIB 88785797075,Petar Damjanić, OIB 56262953804,Mirko Marinković, OIB 89847810478,Jovanka Nonković, OIB 70149154085,Miloš Alavanja, OIB 22987478487,Slavica Topalović, OIB 15401782877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izvorni_sadrzaj>
    <derivirana_varijabla naziv="DomainObject.Predmet.StrankaListFormated_1">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derivirana_varijabla>
  </DomainObject.Predmet.StrankaListFormated>
  <DomainObject.Predmet.StrankaListFormatedOIB>
    <izvorni_sadrzaj>
      <item>NEDA ZORIĆ, OIB 22452141835</item>
      <item>ANTE BUNTIN, OIB 68738886336</item>
      <item>LJUBICA MAROVIĆ, OIB 37957358407</item>
      <item>MIRJANA POLJIČAK, OIB 22755017019</item>
      <item>ESTERA BULIĆ, OIB 06766841730</item>
      <item>ZLATA BRALIĆ, OIB 70409920098</item>
      <item>MIRJANA BENIĆ, OIB 73240565989</item>
      <item>EDIT BUNDARA, OIB 93699492329</item>
      <item>ELLY LALIĆ, OIB 15092042953</item>
      <item>SMILJANA BUDIMIR, OIB 04728034178</item>
      <item>VINKO DOBRIĆ</item>
      <item>IVANKA BATINIĆ, OIB 31815535509</item>
      <item>KSENIJA DOMIĆ, OIB 76684242581</item>
      <item>MERI TVRDIĆ, OIB 64288740781</item>
      <item>BISERKA ZAPUTOVIĆ, OIB 54316953551</item>
      <item>IVA ŽUVELA, OIB 64961953387</item>
      <item>GORDANA MATANA, OIB 41037117062</item>
      <item>KARMEN ŠKROBICA, OIB 20756468739</item>
      <item>MARIJA BABIĆ, OIB 70789772068</item>
      <item>DANICA LjUBENKOV, OIB 75578710510</item>
      <item>ŽELJKO ČULIĆ, OIB 07852194944</item>
      <item>MIRJANA BARAS, OIB 09322093588</item>
      <item>BORNA JURČEVIĆ, OIB 81242191433</item>
      <item>IVA KRISTIĆ, OIB 66015551933</item>
      <item>MARGITA ŠIMUNOVIĆ, OIB 47347932736</item>
      <item>SMILJANA ĐOGAŠ, OIB 05892633328</item>
      <item>ANA SOČE, OIB 32126716493</item>
      <item>ANA MARKET, OIB 04277720456</item>
      <item>FRANICA BARKIĐIJA, OIB 91031175730</item>
      <item>DUŠKA BAŠIĆ, OIB 53451135643</item>
      <item>SNJEŽANA ŠARIĆ, OIB 78493409819</item>
      <item>DUBRAVKA LjUBIČIĆ, OIB 43475802109</item>
      <item>SLAVICA RUDENJAK, OIB 11908336052</item>
      <item>VINKA ČATLAK, OIB 17402596973</item>
      <item>TOMISLAV ŠARIĆ, OIB 56841043156</item>
      <item>MEIRA MANDIĆ, OIB 28934456632</item>
      <item>RADMILA CAKTAŠ, OIB 19850347534</item>
      <item>KARMELA ZARATIN, OIB 21235230134</item>
      <item>MILADA RAST, OIB 06355000118</item>
      <item>JADRANKA MILANOVIĆ, OIB 84795651948</item>
      <item>TONKA DRNOVŠEK ( kod Mandić), OIB 79100732591</item>
      <item>ŽELJANA ČOVIĆ, OIB 69130403450</item>
      <item>LUCIJA PAŠTROVIĆ, OIB 97848079637</item>
      <item>ZAGREBAČKA BANKA d.d., OIB 92963223473</item>
      <item>Vaso Simić, OIB 43988428762</item>
      <item>Ljubica Vilić, OIB 34766263396</item>
      <item>Milica Beram, OIB 21849188444</item>
      <item>Dušanka Zarić, OIB 54339981133</item>
      <item>Ivica Ančić, OIB 88785797075</item>
      <item>Petar Damjanić, OIB 56262953804</item>
      <item>Mirko Marinković, OIB 89847810478</item>
      <item>Jovanka Nonković, OIB 70149154085</item>
      <item>Miloš Alavanja, OIB 22987478487</item>
      <item>Slavica Topalović, OIB 15401782877</item>
    </izvorni_sadrzaj>
    <derivirana_varijabla naziv="DomainObject.Predmet.StrankaListFormatedOIB_1">
      <item>NEDA ZORIĆ, OIB 22452141835</item>
      <item>ANTE BUNTIN, OIB 68738886336</item>
      <item>LJUBICA MAROVIĆ, OIB 37957358407</item>
      <item>MIRJANA POLJIČAK, OIB 22755017019</item>
      <item>ESTERA BULIĆ, OIB 06766841730</item>
      <item>ZLATA BRALIĆ, OIB 70409920098</item>
      <item>MIRJANA BENIĆ, OIB 73240565989</item>
      <item>EDIT BUNDARA, OIB 93699492329</item>
      <item>ELLY LALIĆ, OIB 15092042953</item>
      <item>SMILJANA BUDIMIR, OIB 04728034178</item>
      <item>VINKO DOBRIĆ</item>
      <item>IVANKA BATINIĆ, OIB 31815535509</item>
      <item>KSENIJA DOMIĆ, OIB 76684242581</item>
      <item>MERI TVRDIĆ, OIB 64288740781</item>
      <item>BISERKA ZAPUTOVIĆ, OIB 54316953551</item>
      <item>IVA ŽUVELA, OIB 64961953387</item>
      <item>GORDANA MATANA, OIB 41037117062</item>
      <item>KARMEN ŠKROBICA, OIB 20756468739</item>
      <item>MARIJA BABIĆ, OIB 70789772068</item>
      <item>DANICA LjUBENKOV, OIB 75578710510</item>
      <item>ŽELJKO ČULIĆ, OIB 07852194944</item>
      <item>MIRJANA BARAS, OIB 09322093588</item>
      <item>BORNA JURČEVIĆ, OIB 81242191433</item>
      <item>IVA KRISTIĆ, OIB 66015551933</item>
      <item>MARGITA ŠIMUNOVIĆ, OIB 47347932736</item>
      <item>SMILJANA ĐOGAŠ, OIB 05892633328</item>
      <item>ANA SOČE, OIB 32126716493</item>
      <item>ANA MARKET, OIB 04277720456</item>
      <item>FRANICA BARKIĐIJA, OIB 91031175730</item>
      <item>DUŠKA BAŠIĆ, OIB 53451135643</item>
      <item>SNJEŽANA ŠARIĆ, OIB 78493409819</item>
      <item>DUBRAVKA LjUBIČIĆ, OIB 43475802109</item>
      <item>SLAVICA RUDENJAK, OIB 11908336052</item>
      <item>VINKA ČATLAK, OIB 17402596973</item>
      <item>TOMISLAV ŠARIĆ, OIB 56841043156</item>
      <item>MEIRA MANDIĆ, OIB 28934456632</item>
      <item>RADMILA CAKTAŠ, OIB 19850347534</item>
      <item>KARMELA ZARATIN, OIB 21235230134</item>
      <item>MILADA RAST, OIB 06355000118</item>
      <item>JADRANKA MILANOVIĆ, OIB 84795651948</item>
      <item>TONKA DRNOVŠEK ( kod Mandić), OIB 79100732591</item>
      <item>ŽELJANA ČOVIĆ, OIB 69130403450</item>
      <item>LUCIJA PAŠTROVIĆ, OIB 97848079637</item>
      <item>ZAGREBAČKA BANKA d.d., OIB 92963223473</item>
      <item>Vaso Simić, OIB 43988428762</item>
      <item>Ljubica Vilić, OIB 34766263396</item>
      <item>Milica Beram, OIB 21849188444</item>
      <item>Dušanka Zarić, OIB 54339981133</item>
      <item>Ivica Ančić, OIB 88785797075</item>
      <item>Petar Damjanić, OIB 56262953804</item>
      <item>Mirko Marinković, OIB 89847810478</item>
      <item>Jovanka Nonković, OIB 70149154085</item>
      <item>Miloš Alavanja, OIB 22987478487</item>
      <item>Slavica Topalović, OIB 15401782877</item>
    </derivirana_varijabla>
  </DomainObject.Predmet.StrankaListFormatedOIB>
  <DomainObject.Predmet.StrankaListFormatedWithAdress>
    <izvorni_sadrzaj>
      <item>NEDA ZORIĆ, Osječka 5b, 21000 Split</item>
      <item>ANTE BUNTIN, Bihačka 10, 21000 Split</item>
      <item>LJUBICA MAROVIĆ, Mosećka 54/14, 21000 Split</item>
      <item>MIRJANA POLJIČAK, M. Gupca 4, 22211 Vodice</item>
      <item>ESTERA BULIĆ, Sućidar 53, 21000 Split</item>
      <item>ZLATA BRALIĆ, Put Skalica 14, 21000 Split</item>
      <item>MIRJANA BENIĆ, Ljudevita Posavskog 12, 21000 Split</item>
      <item>EDIT BUNDARA, Mosorska 10, 21213 Kaštel Gomilica</item>
      <item>ELLY LALIĆ, Lička 2, 21000 Split</item>
      <item>SMILJANA BUDIMIR, Matice Hrvatske 29, 21000 Split</item>
      <item>VINKO DOBRIĆ, Klovićeva 4, 21000 Split</item>
      <item>IVANKA BATINIĆ, Puntarska 10, 21000 Split</item>
      <item>KSENIJA DOMIĆ, Mosećka 30, 21000 Split</item>
      <item>MERI TVRDIĆ, Put Plokita 51, 21000 Split</item>
      <item>BISERKA ZAPUTOVIĆ, Rendićeva 18, 21000 Split</item>
      <item>IVA ŽUVELA, Tijardovićeva 24, 21000 Split</item>
      <item>GORDANA MATANA, Trogirska 9, 21000 Split</item>
      <item>KARMEN ŠKROBICA, Hrvatske Mornarice 3, 21000 Split</item>
      <item>MARIJA BABIĆ, Stepinćeva 59, 21000 Split</item>
      <item>DANICA LjUBENKOV, Kvaternikova 7, 21000 Split</item>
      <item>ŽELJKO ČULIĆ, Mostarska 16, 21000 Split</item>
      <item>MIRJANA BARAS, Sredmanuška 11, 21000 Split</item>
      <item>BORNA JURČEVIĆ, Spinutska 77, 21000 Split</item>
      <item>IVA KRISTIĆ, Velebitska 45, 21000 Split</item>
      <item>MARGITA ŠIMUNOVIĆ, Put pomoraca 25, 21211 Vranjic</item>
      <item>SMILJANA ĐOGAŠ, Vukovarska 111, 21000 Split</item>
      <item>ANA SOČE, Alberta Halera 3, 20000 Dubrovnik</item>
      <item>ANA MARKET, Od Srđa 2, 20000 Dubrovnik</item>
      <item>FRANICA BARKIĐIJA, Đure Basaričeka 5, 20000 Dubrovnik</item>
      <item>DUŠKA BAŠIĆ, Imotska 5, 20000 Dubrovnik</item>
      <item>SNJEŽANA ŠARIĆ, S. Cvijića 16, 20000 Dubrovnik</item>
      <item>DUBRAVKA LjUBIČIĆ, A. Hebranga 13, 20000 Dubrovnik</item>
      <item>SLAVICA RUDENJAK, Koločepska 5, 20000 Dubrovnik</item>
      <item>VINKA ČATLAK, Papandopulova 23, 21000 Split</item>
      <item>TOMISLAV ŠARIĆ, S. Cvijića 16, 20000 Dubrovnik</item>
      <item>MEIRA MANDIĆ, Jobova 3, 21000 Split</item>
      <item>RADMILA CAKTAŠ, Domovinskog rata 115, 21204 Dugopolje</item>
      <item>KARMELA ZARATIN, Vukovarska 141, 21000 Split</item>
      <item>MILADA RAST, Cesta Franje Tuđmana 65, 21216 Kaštel Štafilić</item>
      <item>JADRANKA MILANOVIĆ, Gundulićeva 5, 21000 Split</item>
      <item>TONKA DRNOVŠEK ( kod Mandić), Jobova 3, 21000 Split</item>
      <item>ŽELJANA ČOVIĆ, Lučićeva 15, 21000 Split</item>
      <item>LUCIJA PAŠTROVIĆ, Gospinica 1, 21000 Split</item>
      <item>ZAGREBAČKA BANKA d.d., I. Gundulića 26a, 21000 Split</item>
      <item>Vaso Simić, Saveza boraca 19, 44400 Glina</item>
      <item>Ljubica Vilić, Vukovarska 27, 44400 Glina</item>
      <item>Milica Beram, Put Dragovčeva 39, 21212 Kaštel Sućurac</item>
      <item>Dušanka Zarić, Makarska ulica 4, 21000 Split</item>
      <item>Ivica Ančić, Radovanova 8, 21000 Split</item>
      <item>Petar Damjanić, Vukovarska 31, 44400 Glina</item>
      <item>Mirko Marinković, Poljica 56, Poljica - Nin</item>
      <item>Jovanka Nonković, Žagrović Rašule 49, 22300 Knin</item>
      <item>Miloš Alavanja, Ul. VI br. 2, 23452 Karin</item>
      <item>Slavica Topalović, Vukovarska 31, 44400 Glina</item>
    </izvorni_sadrzaj>
    <derivirana_varijabla naziv="DomainObject.Predmet.StrankaListFormatedWithAdress_1">
      <item>NEDA ZORIĆ, Osječka 5b, 21000 Split</item>
      <item>ANTE BUNTIN, Bihačka 10, 21000 Split</item>
      <item>LJUBICA MAROVIĆ, Mosećka 54/14, 21000 Split</item>
      <item>MIRJANA POLJIČAK, M. Gupca 4, 22211 Vodice</item>
      <item>ESTERA BULIĆ, Sućidar 53, 21000 Split</item>
      <item>ZLATA BRALIĆ, Put Skalica 14, 21000 Split</item>
      <item>MIRJANA BENIĆ, Ljudevita Posavskog 12, 21000 Split</item>
      <item>EDIT BUNDARA, Mosorska 10, 21213 Kaštel Gomilica</item>
      <item>ELLY LALIĆ, Lička 2, 21000 Split</item>
      <item>SMILJANA BUDIMIR, Matice Hrvatske 29, 21000 Split</item>
      <item>VINKO DOBRIĆ, Klovićeva 4, 21000 Split</item>
      <item>IVANKA BATINIĆ, Puntarska 10, 21000 Split</item>
      <item>KSENIJA DOMIĆ, Mosećka 30, 21000 Split</item>
      <item>MERI TVRDIĆ, Put Plokita 51, 21000 Split</item>
      <item>BISERKA ZAPUTOVIĆ, Rendićeva 18, 21000 Split</item>
      <item>IVA ŽUVELA, Tijardovićeva 24, 21000 Split</item>
      <item>GORDANA MATANA, Trogirska 9, 21000 Split</item>
      <item>KARMEN ŠKROBICA, Hrvatske Mornarice 3, 21000 Split</item>
      <item>MARIJA BABIĆ, Stepinćeva 59, 21000 Split</item>
      <item>DANICA LjUBENKOV, Kvaternikova 7, 21000 Split</item>
      <item>ŽELJKO ČULIĆ, Mostarska 16, 21000 Split</item>
      <item>MIRJANA BARAS, Sredmanuška 11, 21000 Split</item>
      <item>BORNA JURČEVIĆ, Spinutska 77, 21000 Split</item>
      <item>IVA KRISTIĆ, Velebitska 45, 21000 Split</item>
      <item>MARGITA ŠIMUNOVIĆ, Put pomoraca 25, 21211 Vranjic</item>
      <item>SMILJANA ĐOGAŠ, Vukovarska 111, 21000 Split</item>
      <item>ANA SOČE, Alberta Halera 3, 20000 Dubrovnik</item>
      <item>ANA MARKET, Od Srđa 2, 20000 Dubrovnik</item>
      <item>FRANICA BARKIĐIJA, Đure Basaričeka 5, 20000 Dubrovnik</item>
      <item>DUŠKA BAŠIĆ, Imotska 5, 20000 Dubrovnik</item>
      <item>SNJEŽANA ŠARIĆ, S. Cvijića 16, 20000 Dubrovnik</item>
      <item>DUBRAVKA LjUBIČIĆ, A. Hebranga 13, 20000 Dubrovnik</item>
      <item>SLAVICA RUDENJAK, Koločepska 5, 20000 Dubrovnik</item>
      <item>VINKA ČATLAK, Papandopulova 23, 21000 Split</item>
      <item>TOMISLAV ŠARIĆ, S. Cvijića 16, 20000 Dubrovnik</item>
      <item>MEIRA MANDIĆ, Jobova 3, 21000 Split</item>
      <item>RADMILA CAKTAŠ, Domovinskog rata 115, 21204 Dugopolje</item>
      <item>KARMELA ZARATIN, Vukovarska 141, 21000 Split</item>
      <item>MILADA RAST, Cesta Franje Tuđmana 65, 21216 Kaštel Štafilić</item>
      <item>JADRANKA MILANOVIĆ, Gundulićeva 5, 21000 Split</item>
      <item>TONKA DRNOVŠEK ( kod Mandić), Jobova 3, 21000 Split</item>
      <item>ŽELJANA ČOVIĆ, Lučićeva 15, 21000 Split</item>
      <item>LUCIJA PAŠTROVIĆ, Gospinica 1, 21000 Split</item>
      <item>ZAGREBAČKA BANKA d.d., I. Gundulića 26a, 21000 Split</item>
      <item>Vaso Simić, Saveza boraca 19, 44400 Glina</item>
      <item>Ljubica Vilić, Vukovarska 27, 44400 Glina</item>
      <item>Milica Beram, Put Dragovčeva 39, 21212 Kaštel Sućurac</item>
      <item>Dušanka Zarić, Makarska ulica 4, 21000 Split</item>
      <item>Ivica Ančić, Radovanova 8, 21000 Split</item>
      <item>Petar Damjanić, Vukovarska 31, 44400 Glina</item>
      <item>Mirko Marinković, Poljica 56, Poljica - Nin</item>
      <item>Jovanka Nonković, Žagrović Rašule 49, 22300 Knin</item>
      <item>Miloš Alavanja, Ul. VI br. 2, 23452 Karin</item>
      <item>Slavica Topalović, Vukovarska 31, 44400 Glina</item>
    </derivirana_varijabla>
  </DomainObject.Predmet.StrankaListFormatedWithAdress>
  <DomainObject.Predmet.StrankaListFormatedWithAdressOIB>
    <izvorni_sadrzaj>
      <item>NEDA ZORIĆ, OIB 22452141835, Osječka 5b, 21000 Split</item>
      <item>ANTE BUNTIN, OIB 68738886336, Bihačka 10, 21000 Split</item>
      <item>LJUBICA MAROVIĆ, OIB 37957358407, Mosećka 54/14, 21000 Split</item>
      <item>MIRJANA POLJIČAK, OIB 22755017019, M. Gupca 4, 22211 Vodice</item>
      <item>ESTERA BULIĆ, OIB 06766841730, Sućidar 53, 21000 Split</item>
      <item>ZLATA BRALIĆ, OIB 70409920098, Put Skalica 14, 21000 Split</item>
      <item>MIRJANA BENIĆ, OIB 73240565989, Ljudevita Posavskog 12, 21000 Split</item>
      <item>EDIT BUNDARA, OIB 93699492329, Mosorska 10, 21213 Kaštel Gomilica</item>
      <item>ELLY LALIĆ, OIB 15092042953, Lička 2, 21000 Split</item>
      <item>SMILJANA BUDIMIR, OIB 04728034178, Matice Hrvatske 29, 21000 Split</item>
      <item>VINKO DOBRIĆ, Klovićeva 4, 21000 Split</item>
      <item>IVANKA BATINIĆ, OIB 31815535509, Puntarska 10, 21000 Split</item>
      <item>KSENIJA DOMIĆ, OIB 76684242581, Mosećka 30, 21000 Split</item>
      <item>MERI TVRDIĆ, OIB 64288740781, Put Plokita 51, 21000 Split</item>
      <item>BISERKA ZAPUTOVIĆ, OIB 54316953551, Rendićeva 18, 21000 Split</item>
      <item>IVA ŽUVELA, OIB 64961953387, Tijardovićeva 24, 21000 Split</item>
      <item>GORDANA MATANA, OIB 41037117062, Trogirska 9, 21000 Split</item>
      <item>KARMEN ŠKROBICA, OIB 20756468739, Hrvatske Mornarice 3, 21000 Split</item>
      <item>MARIJA BABIĆ, OIB 70789772068, Stepinćeva 59, 21000 Split</item>
      <item>DANICA LjUBENKOV, OIB 75578710510, Kvaternikova 7, 21000 Split</item>
      <item>ŽELJKO ČULIĆ, OIB 07852194944, Mostarska 16, 21000 Split</item>
      <item>MIRJANA BARAS, OIB 09322093588, Sredmanuška 11, 21000 Split</item>
      <item>BORNA JURČEVIĆ, OIB 81242191433, Spinutska 77, 21000 Split</item>
      <item>IVA KRISTIĆ, OIB 66015551933, Velebitska 45, 21000 Split</item>
      <item>MARGITA ŠIMUNOVIĆ, OIB 47347932736, Put pomoraca 25, 21211 Vranjic</item>
      <item>SMILJANA ĐOGAŠ, OIB 05892633328, Vukovarska 111, 21000 Split</item>
      <item>ANA SOČE, OIB 32126716493, Alberta Halera 3, 20000 Dubrovnik</item>
      <item>ANA MARKET, OIB 04277720456, Od Srđa 2, 20000 Dubrovnik</item>
      <item>FRANICA BARKIĐIJA, OIB 91031175730, Đure Basaričeka 5, 20000 Dubrovnik</item>
      <item>DUŠKA BAŠIĆ, OIB 53451135643, Imotska 5, 20000 Dubrovnik</item>
      <item>SNJEŽANA ŠARIĆ, OIB 78493409819, S. Cvijića 16, 20000 Dubrovnik</item>
      <item>DUBRAVKA LjUBIČIĆ, OIB 43475802109, A. Hebranga 13, 20000 Dubrovnik</item>
      <item>SLAVICA RUDENJAK, OIB 11908336052, Koločepska 5, 20000 Dubrovnik</item>
      <item>VINKA ČATLAK, OIB 17402596973, Papandopulova 23, 21000 Split</item>
      <item>TOMISLAV ŠARIĆ, OIB 56841043156, S. Cvijića 16, 20000 Dubrovnik</item>
      <item>MEIRA MANDIĆ, OIB 28934456632, Jobova 3, 21000 Split</item>
      <item>RADMILA CAKTAŠ, OIB 19850347534, Domovinskog rata 115, 21204 Dugopolje</item>
      <item>KARMELA ZARATIN, OIB 21235230134, Vukovarska 141, 21000 Split</item>
      <item>MILADA RAST, OIB 06355000118, Cesta Franje Tuđmana 65, 21216 Kaštel Štafilić</item>
      <item>JADRANKA MILANOVIĆ, OIB 84795651948, Gundulićeva 5, 21000 Split</item>
      <item>TONKA DRNOVŠEK ( kod Mandić), OIB 79100732591, Jobova 3, 21000 Split</item>
      <item>ŽELJANA ČOVIĆ, OIB 69130403450, Lučićeva 15, 21000 Split</item>
      <item>LUCIJA PAŠTROVIĆ, OIB 97848079637, Gospinica 1, 21000 Split</item>
      <item>ZAGREBAČKA BANKA d.d., OIB 92963223473, I. Gundulića 26a, 21000 Split</item>
      <item>Vaso Simić, OIB 43988428762, Saveza boraca 19, 44400 Glina</item>
      <item>Ljubica Vilić, OIB 34766263396, Vukovarska 27, 44400 Glina</item>
      <item>Milica Beram, OIB 21849188444, Put Dragovčeva 39, 21212 Kaštel Sućurac</item>
      <item>Dušanka Zarić, OIB 54339981133, Makarska ulica 4, 21000 Split</item>
      <item>Ivica Ančić, OIB 88785797075, Radovanova 8, 21000 Split</item>
      <item>Petar Damjanić, OIB 56262953804, Vukovarska 31, 44400 Glina</item>
      <item>Mirko Marinković, OIB 89847810478, Poljica 56, Poljica - Nin</item>
      <item>Jovanka Nonković, OIB 70149154085, Žagrović Rašule 49, 22300 Knin</item>
      <item>Miloš Alavanja, OIB 22987478487, Ul. VI br. 2, 23452 Karin</item>
      <item>Slavica Topalović, OIB 15401782877, Vukovarska 31, 44400 Glina</item>
    </izvorni_sadrzaj>
    <derivirana_varijabla naziv="DomainObject.Predmet.StrankaListFormatedWithAdressOIB_1">
      <item>NEDA ZORIĆ, OIB 22452141835, Osječka 5b, 21000 Split</item>
      <item>ANTE BUNTIN, OIB 68738886336, Bihačka 10, 21000 Split</item>
      <item>LJUBICA MAROVIĆ, OIB 37957358407, Mosećka 54/14, 21000 Split</item>
      <item>MIRJANA POLJIČAK, OIB 22755017019, M. Gupca 4, 22211 Vodice</item>
      <item>ESTERA BULIĆ, OIB 06766841730, Sućidar 53, 21000 Split</item>
      <item>ZLATA BRALIĆ, OIB 70409920098, Put Skalica 14, 21000 Split</item>
      <item>MIRJANA BENIĆ, OIB 73240565989, Ljudevita Posavskog 12, 21000 Split</item>
      <item>EDIT BUNDARA, OIB 93699492329, Mosorska 10, 21213 Kaštel Gomilica</item>
      <item>ELLY LALIĆ, OIB 15092042953, Lička 2, 21000 Split</item>
      <item>SMILJANA BUDIMIR, OIB 04728034178, Matice Hrvatske 29, 21000 Split</item>
      <item>VINKO DOBRIĆ, Klovićeva 4, 21000 Split</item>
      <item>IVANKA BATINIĆ, OIB 31815535509, Puntarska 10, 21000 Split</item>
      <item>KSENIJA DOMIĆ, OIB 76684242581, Mosećka 30, 21000 Split</item>
      <item>MERI TVRDIĆ, OIB 64288740781, Put Plokita 51, 21000 Split</item>
      <item>BISERKA ZAPUTOVIĆ, OIB 54316953551, Rendićeva 18, 21000 Split</item>
      <item>IVA ŽUVELA, OIB 64961953387, Tijardovićeva 24, 21000 Split</item>
      <item>GORDANA MATANA, OIB 41037117062, Trogirska 9, 21000 Split</item>
      <item>KARMEN ŠKROBICA, OIB 20756468739, Hrvatske Mornarice 3, 21000 Split</item>
      <item>MARIJA BABIĆ, OIB 70789772068, Stepinćeva 59, 21000 Split</item>
      <item>DANICA LjUBENKOV, OIB 75578710510, Kvaternikova 7, 21000 Split</item>
      <item>ŽELJKO ČULIĆ, OIB 07852194944, Mostarska 16, 21000 Split</item>
      <item>MIRJANA BARAS, OIB 09322093588, Sredmanuška 11, 21000 Split</item>
      <item>BORNA JURČEVIĆ, OIB 81242191433, Spinutska 77, 21000 Split</item>
      <item>IVA KRISTIĆ, OIB 66015551933, Velebitska 45, 21000 Split</item>
      <item>MARGITA ŠIMUNOVIĆ, OIB 47347932736, Put pomoraca 25, 21211 Vranjic</item>
      <item>SMILJANA ĐOGAŠ, OIB 05892633328, Vukovarska 111, 21000 Split</item>
      <item>ANA SOČE, OIB 32126716493, Alberta Halera 3, 20000 Dubrovnik</item>
      <item>ANA MARKET, OIB 04277720456, Od Srđa 2, 20000 Dubrovnik</item>
      <item>FRANICA BARKIĐIJA, OIB 91031175730, Đure Basaričeka 5, 20000 Dubrovnik</item>
      <item>DUŠKA BAŠIĆ, OIB 53451135643, Imotska 5, 20000 Dubrovnik</item>
      <item>SNJEŽANA ŠARIĆ, OIB 78493409819, S. Cvijića 16, 20000 Dubrovnik</item>
      <item>DUBRAVKA LjUBIČIĆ, OIB 43475802109, A. Hebranga 13, 20000 Dubrovnik</item>
      <item>SLAVICA RUDENJAK, OIB 11908336052, Koločepska 5, 20000 Dubrovnik</item>
      <item>VINKA ČATLAK, OIB 17402596973, Papandopulova 23, 21000 Split</item>
      <item>TOMISLAV ŠARIĆ, OIB 56841043156, S. Cvijića 16, 20000 Dubrovnik</item>
      <item>MEIRA MANDIĆ, OIB 28934456632, Jobova 3, 21000 Split</item>
      <item>RADMILA CAKTAŠ, OIB 19850347534, Domovinskog rata 115, 21204 Dugopolje</item>
      <item>KARMELA ZARATIN, OIB 21235230134, Vukovarska 141, 21000 Split</item>
      <item>MILADA RAST, OIB 06355000118, Cesta Franje Tuđmana 65, 21216 Kaštel Štafilić</item>
      <item>JADRANKA MILANOVIĆ, OIB 84795651948, Gundulićeva 5, 21000 Split</item>
      <item>TONKA DRNOVŠEK ( kod Mandić), OIB 79100732591, Jobova 3, 21000 Split</item>
      <item>ŽELJANA ČOVIĆ, OIB 69130403450, Lučićeva 15, 21000 Split</item>
      <item>LUCIJA PAŠTROVIĆ, OIB 97848079637, Gospinica 1, 21000 Split</item>
      <item>ZAGREBAČKA BANKA d.d., OIB 92963223473, I. Gundulića 26a, 21000 Split</item>
      <item>Vaso Simić, OIB 43988428762, Saveza boraca 19, 44400 Glina</item>
      <item>Ljubica Vilić, OIB 34766263396, Vukovarska 27, 44400 Glina</item>
      <item>Milica Beram, OIB 21849188444, Put Dragovčeva 39, 21212 Kaštel Sućurac</item>
      <item>Dušanka Zarić, OIB 54339981133, Makarska ulica 4, 21000 Split</item>
      <item>Ivica Ančić, OIB 88785797075, Radovanova 8, 21000 Split</item>
      <item>Petar Damjanić, OIB 56262953804, Vukovarska 31, 44400 Glina</item>
      <item>Mirko Marinković, OIB 89847810478, Poljica 56, Poljica - Nin</item>
      <item>Jovanka Nonković, OIB 70149154085, Žagrović Rašule 49, 22300 Knin</item>
      <item>Miloš Alavanja, OIB 22987478487, Ul. VI br. 2, 23452 Karin</item>
      <item>Slavica Topalović, OIB 15401782877, Vukovarska 31, 44400 Glina</item>
    </derivirana_varijabla>
  </DomainObject.Predmet.StrankaListFormatedWithAdressOIB>
  <DomainObject.Predmet.StrankaListNazivFormated>
    <izvorni_sadrzaj>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izvorni_sadrzaj>
    <derivirana_varijabla naziv="DomainObject.Predmet.StrankaListNazivFormated_1">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derivirana_varijabla>
  </DomainObject.Predmet.StrankaListNazivFormated>
  <DomainObject.Predmet.StrankaListNazivFormatedOIB>
    <izvorni_sadrzaj>
      <item>NEDA ZORIĆ, OIB 22452141835</item>
      <item>ANTE BUNTIN, OIB 68738886336</item>
      <item>LJUBICA MAROVIĆ, OIB 37957358407</item>
      <item>MIRJANA POLJIČAK, OIB 22755017019</item>
      <item>ESTERA BULIĆ, OIB 06766841730</item>
      <item>ZLATA BRALIĆ, OIB 70409920098</item>
      <item>MIRJANA BENIĆ, OIB 73240565989</item>
      <item>EDIT BUNDARA, OIB 93699492329</item>
      <item>ELLY LALIĆ, OIB 15092042953</item>
      <item>SMILJANA BUDIMIR, OIB 04728034178</item>
      <item>VINKO DOBRIĆ</item>
      <item>IVANKA BATINIĆ, OIB 31815535509</item>
      <item>KSENIJA DOMIĆ, OIB 76684242581</item>
      <item>MERI TVRDIĆ, OIB 64288740781</item>
      <item>BISERKA ZAPUTOVIĆ, OIB 54316953551</item>
      <item>IVA ŽUVELA, OIB 64961953387</item>
      <item>GORDANA MATANA, OIB 41037117062</item>
      <item>KARMEN ŠKROBICA, OIB 20756468739</item>
      <item>MARIJA BABIĆ, OIB 70789772068</item>
      <item>DANICA LjUBENKOV, OIB 75578710510</item>
      <item>ŽELJKO ČULIĆ, OIB 07852194944</item>
      <item>MIRJANA BARAS, OIB 09322093588</item>
      <item>BORNA JURČEVIĆ, OIB 81242191433</item>
      <item>IVA KRISTIĆ, OIB 66015551933</item>
      <item>MARGITA ŠIMUNOVIĆ, OIB 47347932736</item>
      <item>SMILJANA ĐOGAŠ, OIB 05892633328</item>
      <item>ANA SOČE, OIB 32126716493</item>
      <item>ANA MARKET, OIB 04277720456</item>
      <item>FRANICA BARKIĐIJA, OIB 91031175730</item>
      <item>DUŠKA BAŠIĆ, OIB 53451135643</item>
      <item>SNJEŽANA ŠARIĆ, OIB 78493409819</item>
      <item>DUBRAVKA LjUBIČIĆ, OIB 43475802109</item>
      <item>SLAVICA RUDENJAK, OIB 11908336052</item>
      <item>VINKA ČATLAK, OIB 17402596973</item>
      <item>TOMISLAV ŠARIĆ, OIB 56841043156</item>
      <item>MEIRA MANDIĆ, OIB 28934456632</item>
      <item>RADMILA CAKTAŠ, OIB 19850347534</item>
      <item>KARMELA ZARATIN, OIB 21235230134</item>
      <item>MILADA RAST, OIB 06355000118</item>
      <item>JADRANKA MILANOVIĆ, OIB 84795651948</item>
      <item>TONKA DRNOVŠEK ( kod Mandić), OIB 79100732591</item>
      <item>ŽELJANA ČOVIĆ, OIB 69130403450</item>
      <item>LUCIJA PAŠTROVIĆ, OIB 97848079637</item>
      <item>ZAGREBAČKA BANKA d.d., OIB 92963223473</item>
      <item>Vaso Simić, OIB 43988428762</item>
      <item>Ljubica Vilić, OIB 34766263396</item>
      <item>Milica Beram, OIB 21849188444</item>
      <item>Dušanka Zarić, OIB 54339981133</item>
      <item>Ivica Ančić, OIB 88785797075</item>
      <item>Petar Damjanić, OIB 56262953804</item>
      <item>Mirko Marinković, OIB 89847810478</item>
      <item>Jovanka Nonković, OIB 70149154085</item>
      <item>Miloš Alavanja, OIB 22987478487</item>
      <item>Slavica Topalović, OIB 15401782877</item>
    </izvorni_sadrzaj>
    <derivirana_varijabla naziv="DomainObject.Predmet.StrankaListNazivFormatedOIB_1">
      <item>NEDA ZORIĆ, OIB 22452141835</item>
      <item>ANTE BUNTIN, OIB 68738886336</item>
      <item>LJUBICA MAROVIĆ, OIB 37957358407</item>
      <item>MIRJANA POLJIČAK, OIB 22755017019</item>
      <item>ESTERA BULIĆ, OIB 06766841730</item>
      <item>ZLATA BRALIĆ, OIB 70409920098</item>
      <item>MIRJANA BENIĆ, OIB 73240565989</item>
      <item>EDIT BUNDARA, OIB 93699492329</item>
      <item>ELLY LALIĆ, OIB 15092042953</item>
      <item>SMILJANA BUDIMIR, OIB 04728034178</item>
      <item>VINKO DOBRIĆ</item>
      <item>IVANKA BATINIĆ, OIB 31815535509</item>
      <item>KSENIJA DOMIĆ, OIB 76684242581</item>
      <item>MERI TVRDIĆ, OIB 64288740781</item>
      <item>BISERKA ZAPUTOVIĆ, OIB 54316953551</item>
      <item>IVA ŽUVELA, OIB 64961953387</item>
      <item>GORDANA MATANA, OIB 41037117062</item>
      <item>KARMEN ŠKROBICA, OIB 20756468739</item>
      <item>MARIJA BABIĆ, OIB 70789772068</item>
      <item>DANICA LjUBENKOV, OIB 75578710510</item>
      <item>ŽELJKO ČULIĆ, OIB 07852194944</item>
      <item>MIRJANA BARAS, OIB 09322093588</item>
      <item>BORNA JURČEVIĆ, OIB 81242191433</item>
      <item>IVA KRISTIĆ, OIB 66015551933</item>
      <item>MARGITA ŠIMUNOVIĆ, OIB 47347932736</item>
      <item>SMILJANA ĐOGAŠ, OIB 05892633328</item>
      <item>ANA SOČE, OIB 32126716493</item>
      <item>ANA MARKET, OIB 04277720456</item>
      <item>FRANICA BARKIĐIJA, OIB 91031175730</item>
      <item>DUŠKA BAŠIĆ, OIB 53451135643</item>
      <item>SNJEŽANA ŠARIĆ, OIB 78493409819</item>
      <item>DUBRAVKA LjUBIČIĆ, OIB 43475802109</item>
      <item>SLAVICA RUDENJAK, OIB 11908336052</item>
      <item>VINKA ČATLAK, OIB 17402596973</item>
      <item>TOMISLAV ŠARIĆ, OIB 56841043156</item>
      <item>MEIRA MANDIĆ, OIB 28934456632</item>
      <item>RADMILA CAKTAŠ, OIB 19850347534</item>
      <item>KARMELA ZARATIN, OIB 21235230134</item>
      <item>MILADA RAST, OIB 06355000118</item>
      <item>JADRANKA MILANOVIĆ, OIB 84795651948</item>
      <item>TONKA DRNOVŠEK ( kod Mandić), OIB 79100732591</item>
      <item>ŽELJANA ČOVIĆ, OIB 69130403450</item>
      <item>LUCIJA PAŠTROVIĆ, OIB 97848079637</item>
      <item>ZAGREBAČKA BANKA d.d., OIB 92963223473</item>
      <item>Vaso Simić, OIB 43988428762</item>
      <item>Ljubica Vilić, OIB 34766263396</item>
      <item>Milica Beram, OIB 21849188444</item>
      <item>Dušanka Zarić, OIB 54339981133</item>
      <item>Ivica Ančić, OIB 88785797075</item>
      <item>Petar Damjanić, OIB 56262953804</item>
      <item>Mirko Marinković, OIB 89847810478</item>
      <item>Jovanka Nonković, OIB 70149154085</item>
      <item>Miloš Alavanja, OIB 22987478487</item>
      <item>Slavica Topalović, OIB 15401782877</item>
    </derivirana_varijabla>
  </DomainObject.Predmet.StrankaListNazivFormatedOIB>
  <DomainObject.Predmet.ProtuStrankaListFormated>
    <izvorni_sadrzaj>
      <item>Imovina JUGOBANKA a.d. u stečaju, Beograd, a koja se imovina nalazi u Republici Hrvatskoj</item>
    </izvorni_sadrzaj>
    <derivirana_varijabla naziv="DomainObject.Predmet.ProtuStrankaListFormated_1">
      <item>Imovina JUGOBANKA a.d. u stečaju, Beograd, a koja se imovina nalazi u Republici Hrvatskoj</item>
    </derivirana_varijabla>
  </DomainObject.Predmet.ProtuStrankaListFormated>
  <DomainObject.Predmet.ProtuStrankaListFormatedOIB>
    <izvorni_sadrzaj>
      <item>Imovina JUGOBANKA a.d. u stečaju, Beograd, a koja se imovina nalazi u Republici Hrvatskoj, OIB 10000000000</item>
    </izvorni_sadrzaj>
    <derivirana_varijabla naziv="DomainObject.Predmet.ProtuStrankaListFormatedOIB_1">
      <item>Imovina JUGOBANKA a.d. u stečaju, Beograd, a koja se imovina nalazi u Republici Hrvatskoj, OIB 10000000000</item>
    </derivirana_varijabla>
  </DomainObject.Predmet.ProtuStrankaListFormatedOIB>
  <DomainObject.Predmet.ProtuStrankaListFormatedWithAdress>
    <izvorni_sadrzaj>
      <item>Imovina JUGOBANKA a.d. u stečaju, Beograd, a koja se imovina nalazi u Republici Hrvatskoj, Kralja Petra 19/21, 11000 BEOGRAD</item>
    </izvorni_sadrzaj>
    <derivirana_varijabla naziv="DomainObject.Predmet.ProtuStrankaListFormatedWithAdress_1">
      <item>Imovina JUGOBANKA a.d. u stečaju, Beograd, a koja se imovina nalazi u Republici Hrvatskoj, Kralja Petra 19/21, 11000 BEOGRAD</item>
    </derivirana_varijabla>
  </DomainObject.Predmet.ProtuStrankaListFormatedWithAdress>
  <DomainObject.Predmet.ProtuStrankaListFormatedWithAdressOIB>
    <izvorni_sadrzaj>
      <item>Imovina JUGOBANKA a.d. u stečaju, Beograd, a koja se imovina nalazi u Republici Hrvatskoj, OIB 10000000000, Kralja Petra 19/21, 11000 BEOGRAD</item>
    </izvorni_sadrzaj>
    <derivirana_varijabla naziv="DomainObject.Predmet.ProtuStrankaListFormatedWithAdressOIB_1">
      <item>Imovina JUGOBANKA a.d. u stečaju, Beograd, a koja se imovina nalazi u Republici Hrvatskoj, OIB 10000000000, Kralja Petra 19/21, 11000 BEOGRAD</item>
    </derivirana_varijabla>
  </DomainObject.Predmet.ProtuStrankaListFormatedWithAdressOIB>
  <DomainObject.Predmet.ProtuStrankaListNazivFormated>
    <izvorni_sadrzaj>
      <item>Imovina JUGOBANKA a.d. u stečaju, Beograd, a koja se imovina nalazi u Republici Hrvatskoj</item>
    </izvorni_sadrzaj>
    <derivirana_varijabla naziv="DomainObject.Predmet.ProtuStrankaListNazivFormated_1">
      <item>Imovina JUGOBANKA a.d. u stečaju, Beograd, a koja se imovina nalazi u Republici Hrvatskoj</item>
    </derivirana_varijabla>
  </DomainObject.Predmet.ProtuStrankaListNazivFormated>
  <DomainObject.Predmet.ProtuStrankaListNazivFormatedOIB>
    <izvorni_sadrzaj>
      <item>Imovina JUGOBANKA a.d. u stečaju, Beograd, a koja se imovina nalazi u Republici Hrvatskoj, OIB 10000000000</item>
    </izvorni_sadrzaj>
    <derivirana_varijabla naziv="DomainObject.Predmet.ProtuStrankaListNazivFormatedOIB_1">
      <item>Imovina JUGOBANKA a.d. u stečaju, Beograd, a koja se imovina nalazi u Republici Hrvatskoj, OIB 10000000000</item>
    </derivirana_varijabla>
  </DomainObject.Predmet.ProtuStrankaListNazivFormatedOIB>
  <DomainObject.Predmet.OstaliListFormated>
    <izvorni_sadrzaj>
      <item>Dunja Krstulović</item>
    </izvorni_sadrzaj>
    <derivirana_varijabla naziv="DomainObject.Predmet.OstaliListFormated_1">
      <item>Dunja Krstulović</item>
    </derivirana_varijabla>
  </DomainObject.Predmet.OstaliListFormated>
  <DomainObject.Predmet.OstaliListFormatedOIB>
    <izvorni_sadrzaj>
      <item>Dunja Krstulović, OIB 22987478487</item>
    </izvorni_sadrzaj>
    <derivirana_varijabla naziv="DomainObject.Predmet.OstaliListFormatedOIB_1">
      <item>Dunja Krstulović, OIB 22987478487</item>
    </derivirana_varijabla>
  </DomainObject.Predmet.OstaliListFormatedOIB>
  <DomainObject.Predmet.OstaliListFormatedWithAdress>
    <izvorni_sadrzaj>
      <item>Dunja Krstulović, Vinkovačka 41, 21000 Split</item>
    </izvorni_sadrzaj>
    <derivirana_varijabla naziv="DomainObject.Predmet.OstaliListFormatedWithAdress_1">
      <item>Dunja Krstulović, Vinkovačka 41, 21000 Split</item>
    </derivirana_varijabla>
  </DomainObject.Predmet.OstaliListFormatedWithAdress>
  <DomainObject.Predmet.OstaliListFormatedWithAdressOIB>
    <izvorni_sadrzaj>
      <item>Dunja Krstulović, OIB 22987478487, Vinkovačka 41, 21000 Split</item>
    </izvorni_sadrzaj>
    <derivirana_varijabla naziv="DomainObject.Predmet.OstaliListFormatedWithAdressOIB_1">
      <item>Dunja Krstulović, OIB 22987478487, Vinkovačka 41, 21000 Split</item>
    </derivirana_varijabla>
  </DomainObject.Predmet.OstaliListFormatedWithAdressOIB>
  <DomainObject.Predmet.OstaliListNazivFormated>
    <izvorni_sadrzaj>
      <item>Dunja Krstulović</item>
    </izvorni_sadrzaj>
    <derivirana_varijabla naziv="DomainObject.Predmet.OstaliListNazivFormated_1">
      <item>Dunja Krstulović</item>
    </derivirana_varijabla>
  </DomainObject.Predmet.OstaliListNazivFormated>
  <DomainObject.Predmet.OstaliListNazivFormatedOIB>
    <izvorni_sadrzaj>
      <item>Dunja Krstulović, OIB 22987478487</item>
    </izvorni_sadrzaj>
    <derivirana_varijabla naziv="DomainObject.Predmet.OstaliListNazivFormatedOIB_1">
      <item>Dunja Krstulović, OIB 22987478487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2017.</izvorni_sadrzaj>
    <derivirana_varijabla naziv="DomainObject.Datum_1">10. svibnja 2017.</derivirana_varijabla>
  </DomainObject.Datum>
  <DomainObject.PoslovniBrojDokumenta>
    <izvorni_sadrzaj>St-35/2009-526</izvorni_sadrzaj>
    <derivirana_varijabla naziv="DomainObject.PoslovniBrojDokumenta_1">St-35/2009-526</derivirana_varijabla>
  </DomainObject.PoslovniBrojDokumenta>
  <DomainObject.Predmet.StrankaIDrugi>
    <izvorni_sadrzaj>Vaso Simić i dr.</izvorni_sadrzaj>
    <derivirana_varijabla naziv="DomainObject.Predmet.StrankaIDrugi_1">Vaso Simić i dr.</derivirana_varijabla>
  </DomainObject.Predmet.StrankaIDrugi>
  <DomainObject.Predmet.ProtustrankaIDrugi>
    <izvorni_sadrzaj>Imovina JUGOBANKA a.d. u stečaju, Beograd, a koja se imovina nalazi u Republici Hrvatskoj</izvorni_sadrzaj>
    <derivirana_varijabla naziv="DomainObject.Predmet.ProtustrankaIDrugi_1">Imovina JUGOBANKA a.d. u stečaju, Beograd, a koja se imovina nalazi u Republici Hrvatskoj</derivirana_varijabla>
  </DomainObject.Predmet.ProtustrankaIDrugi>
  <DomainObject.Predmet.StrankaIDrugiAdressOIB>
    <izvorni_sadrzaj>Vaso Simić, OIB 43988428762, Saveza boraca 19, 44400 Glina i dr.</izvorni_sadrzaj>
    <derivirana_varijabla naziv="DomainObject.Predmet.StrankaIDrugiAdressOIB_1">Vaso Simić, OIB 43988428762, Saveza boraca 19, 44400 Glina i dr.</derivirana_varijabla>
  </DomainObject.Predmet.StrankaIDrugiAdressOIB>
  <DomainObject.Predmet.ProtustrankaIDrugiAdressOIB>
    <izvorni_sadrzaj>Imovina JUGOBANKA a.d. u stečaju, Beograd, a koja se imovina nalazi u Republici Hrvatskoj, OIB 10000000000, Kralja Petra 19/21, 11000 BEOGRAD</izvorni_sadrzaj>
    <derivirana_varijabla naziv="DomainObject.Predmet.ProtustrankaIDrugiAdressOIB_1">Imovina JUGOBANKA a.d. u stečaju, Beograd, a koja se imovina nalazi u Republici Hrvatskoj, OIB 10000000000, Kralja Petra 19/21, 11000 BEOGRAD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Imovina JUGOBANKA a.d. u stečaju, Beograd, a koja se imovina nalazi u Republici Hrvatskoj</item>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item>Dunja Krstulović</item>
    </izvorni_sadrzaj>
    <derivirana_varijabla naziv="DomainObject.Predmet.SudioniciListNaziv_1">
      <item>Imovina JUGOBANKA a.d. u stečaju, Beograd, a koja se imovina nalazi u Republici Hrvatskoj</item>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item>Dunja Krstulović</item>
    </derivirana_varijabla>
  </DomainObject.Predmet.SudioniciListNaziv>
  <DomainObject.Predmet.SudioniciListAdressOIB>
    <izvorni_sadrzaj>
      <item>Imovina JUGOBANKA a.d. u stečaju, Beograd, a koja se imovina nalazi u Republici Hrvatskoj, OIB 10000000000, Kralja Petra 19/21,11000 BEOGRAD</item>
      <item>NEDA ZORIĆ, OIB 22452141835, Osječka 5b,21000 Split</item>
      <item>ANTE BUNTIN, OIB 68738886336, Bihačka 10,21000 Split</item>
      <item>LJUBICA MAROVIĆ, OIB 37957358407, Mosećka 54/14,21000 Split</item>
      <item>MIRJANA POLJIČAK, OIB 22755017019, M. Gupca 4,22211 Vodice</item>
      <item>ESTERA BULIĆ, OIB 06766841730, Sućidar 53,21000 Split</item>
      <item>ZLATA BRALIĆ, OIB 70409920098, Put Skalica 14,21000 Split</item>
      <item>MIRJANA BENIĆ, OIB 73240565989, Ljudevita Posavskog 12,21000 Split</item>
      <item>EDIT BUNDARA, OIB 93699492329, Mosorska 10,21213 Kaštel Gomilica</item>
      <item>ELLY LALIĆ, OIB 15092042953, Lička 2,21000 Split</item>
      <item>SMILJANA BUDIMIR, OIB 04728034178, Matice Hrvatske 29,21000 Split</item>
      <item>VINKO DOBRIĆ, Klovićeva 4,21000 Split</item>
      <item>IVANKA BATINIĆ, OIB 31815535509, Puntarska 10,21000 Split</item>
      <item>KSENIJA DOMIĆ, OIB 76684242581, Mosećka 30,21000 Split</item>
      <item>MERI TVRDIĆ, OIB 64288740781, Put Plokita 51,21000 Split</item>
      <item>BISERKA ZAPUTOVIĆ, OIB 54316953551, Rendićeva 18,21000 Split</item>
      <item>IVA ŽUVELA, OIB 64961953387, Tijardovićeva 24,21000 Split</item>
      <item>GORDANA MATANA, OIB 41037117062, Trogirska 9,21000 Split</item>
      <item>KARMEN ŠKROBICA, OIB 20756468739, Hrvatske Mornarice 3,21000 Split</item>
      <item>MARIJA BABIĆ, OIB 70789772068, Stepinćeva 59,21000 Split</item>
      <item>DANICA LjUBENKOV, OIB 75578710510, Kvaternikova 7,21000 Split</item>
      <item>ŽELJKO ČULIĆ, OIB 07852194944, Mostarska 16,21000 Split</item>
      <item>MIRJANA BARAS, OIB 09322093588, Sredmanuška 11,21000 Split</item>
      <item>BORNA JURČEVIĆ, OIB 81242191433, Spinutska 77,21000 Split</item>
      <item>IVA KRISTIĆ, OIB 66015551933, Velebitska 45,21000 Split</item>
      <item>MARGITA ŠIMUNOVIĆ, OIB 47347932736, Put pomoraca 25,21211 Vranjic</item>
      <item>SMILJANA ĐOGAŠ, OIB 05892633328, Vukovarska 111,21000 Split</item>
      <item>ANA SOČE, OIB 32126716493, Alberta Halera 3,20000 Dubrovnik</item>
      <item>ANA MARKET, OIB 04277720456, Od Srđa 2,20000 Dubrovnik</item>
      <item>FRANICA BARKIĐIJA, OIB 91031175730, Đure Basaričeka 5,20000 Dubrovnik</item>
      <item>DUŠKA BAŠIĆ, OIB 53451135643, Imotska 5,20000 Dubrovnik</item>
      <item>SNJEŽANA ŠARIĆ, OIB 78493409819, S. Cvijića 16,20000 Dubrovnik</item>
      <item>DUBRAVKA LjUBIČIĆ, OIB 43475802109, A. Hebranga 13,20000 Dubrovnik</item>
      <item>SLAVICA RUDENJAK, OIB 11908336052, Koločepska 5,20000 Dubrovnik</item>
      <item>VINKA ČATLAK, OIB 17402596973, Papandopulova 23,21000 Split</item>
      <item>TOMISLAV ŠARIĆ, OIB 56841043156, S. Cvijića 16,20000 Dubrovnik</item>
      <item>MEIRA MANDIĆ, OIB 28934456632, Jobova 3,21000 Split</item>
      <item>RADMILA CAKTAŠ, OIB 19850347534, Domovinskog rata 115,21204 Dugopolje</item>
      <item>KARMELA ZARATIN, OIB 21235230134, Vukovarska 141,21000 Split</item>
      <item>MILADA RAST, OIB 06355000118, Cesta Franje Tuđmana 65,21216 Kaštel Štafilić</item>
      <item>JADRANKA MILANOVIĆ, OIB 84795651948, Gundulićeva 5,21000 Split</item>
      <item>TONKA DRNOVŠEK ( kod Mandić), OIB 79100732591, Jobova 3,21000 Split</item>
      <item>ŽELJANA ČOVIĆ, OIB 69130403450, Lučićeva 15,21000 Split</item>
      <item>LUCIJA PAŠTROVIĆ, OIB 97848079637, Gospinica 1,21000 Split</item>
      <item>ZAGREBAČKA BANKA d.d., OIB 92963223473, I. Gundulića 26a,21000 Split</item>
      <item>Vaso Simić, OIB 43988428762, Saveza boraca 19,44400 Glina</item>
      <item>Ljubica Vilić, OIB 34766263396, Vukovarska 27,44400 Glina</item>
      <item>Milica Beram, OIB 21849188444, Put Dragovčeva 39,21212 Kaštel Sućurac</item>
      <item>Dušanka Zarić, OIB 54339981133, Makarska ulica 4,21000 Split</item>
      <item>Ivica Ančić, OIB 88785797075, Radovanova 8,21000 Split</item>
      <item>Petar Damjanić, OIB 56262953804, Vukovarska 31,44400 Glina</item>
      <item>Mirko Marinković, OIB 89847810478, Poljica 56,Poljica - Nin</item>
      <item>Jovanka Nonković, OIB 70149154085, Žagrović Rašule 49,22300 Knin</item>
      <item>Miloš Alavanja, OIB 22987478487, Ul. VI br. 2,23452 Karin</item>
      <item>Slavica Topalović, OIB 15401782877, Vukovarska 31,44400 Glina</item>
      <item>Dunja Krstulović, OIB 22987478487, Vinkovačka 41,21000 Split</item>
    </izvorni_sadrzaj>
    <derivirana_varijabla naziv="DomainObject.Predmet.SudioniciListAdressOIB_1">
      <item>Imovina JUGOBANKA a.d. u stečaju, Beograd, a koja se imovina nalazi u Republici Hrvatskoj, OIB 10000000000, Kralja Petra 19/21,11000 BEOGRAD</item>
      <item>NEDA ZORIĆ, OIB 22452141835, Osječka 5b,21000 Split</item>
      <item>ANTE BUNTIN, OIB 68738886336, Bihačka 10,21000 Split</item>
      <item>LJUBICA MAROVIĆ, OIB 37957358407, Mosećka 54/14,21000 Split</item>
      <item>MIRJANA POLJIČAK, OIB 22755017019, M. Gupca 4,22211 Vodice</item>
      <item>ESTERA BULIĆ, OIB 06766841730, Sućidar 53,21000 Split</item>
      <item>ZLATA BRALIĆ, OIB 70409920098, Put Skalica 14,21000 Split</item>
      <item>MIRJANA BENIĆ, OIB 73240565989, Ljudevita Posavskog 12,21000 Split</item>
      <item>EDIT BUNDARA, OIB 93699492329, Mosorska 10,21213 Kaštel Gomilica</item>
      <item>ELLY LALIĆ, OIB 15092042953, Lička 2,21000 Split</item>
      <item>SMILJANA BUDIMIR, OIB 04728034178, Matice Hrvatske 29,21000 Split</item>
      <item>VINKO DOBRIĆ, Klovićeva 4,21000 Split</item>
      <item>IVANKA BATINIĆ, OIB 31815535509, Puntarska 10,21000 Split</item>
      <item>KSENIJA DOMIĆ, OIB 76684242581, Mosećka 30,21000 Split</item>
      <item>MERI TVRDIĆ, OIB 64288740781, Put Plokita 51,21000 Split</item>
      <item>BISERKA ZAPUTOVIĆ, OIB 54316953551, Rendićeva 18,21000 Split</item>
      <item>IVA ŽUVELA, OIB 64961953387, Tijardovićeva 24,21000 Split</item>
      <item>GORDANA MATANA, OIB 41037117062, Trogirska 9,21000 Split</item>
      <item>KARMEN ŠKROBICA, OIB 20756468739, Hrvatske Mornarice 3,21000 Split</item>
      <item>MARIJA BABIĆ, OIB 70789772068, Stepinćeva 59,21000 Split</item>
      <item>DANICA LjUBENKOV, OIB 75578710510, Kvaternikova 7,21000 Split</item>
      <item>ŽELJKO ČULIĆ, OIB 07852194944, Mostarska 16,21000 Split</item>
      <item>MIRJANA BARAS, OIB 09322093588, Sredmanuška 11,21000 Split</item>
      <item>BORNA JURČEVIĆ, OIB 81242191433, Spinutska 77,21000 Split</item>
      <item>IVA KRISTIĆ, OIB 66015551933, Velebitska 45,21000 Split</item>
      <item>MARGITA ŠIMUNOVIĆ, OIB 47347932736, Put pomoraca 25,21211 Vranjic</item>
      <item>SMILJANA ĐOGAŠ, OIB 05892633328, Vukovarska 111,21000 Split</item>
      <item>ANA SOČE, OIB 32126716493, Alberta Halera 3,20000 Dubrovnik</item>
      <item>ANA MARKET, OIB 04277720456, Od Srđa 2,20000 Dubrovnik</item>
      <item>FRANICA BARKIĐIJA, OIB 91031175730, Đure Basaričeka 5,20000 Dubrovnik</item>
      <item>DUŠKA BAŠIĆ, OIB 53451135643, Imotska 5,20000 Dubrovnik</item>
      <item>SNJEŽANA ŠARIĆ, OIB 78493409819, S. Cvijića 16,20000 Dubrovnik</item>
      <item>DUBRAVKA LjUBIČIĆ, OIB 43475802109, A. Hebranga 13,20000 Dubrovnik</item>
      <item>SLAVICA RUDENJAK, OIB 11908336052, Koločepska 5,20000 Dubrovnik</item>
      <item>VINKA ČATLAK, OIB 17402596973, Papandopulova 23,21000 Split</item>
      <item>TOMISLAV ŠARIĆ, OIB 56841043156, S. Cvijića 16,20000 Dubrovnik</item>
      <item>MEIRA MANDIĆ, OIB 28934456632, Jobova 3,21000 Split</item>
      <item>RADMILA CAKTAŠ, OIB 19850347534, Domovinskog rata 115,21204 Dugopolje</item>
      <item>KARMELA ZARATIN, OIB 21235230134, Vukovarska 141,21000 Split</item>
      <item>MILADA RAST, OIB 06355000118, Cesta Franje Tuđmana 65,21216 Kaštel Štafilić</item>
      <item>JADRANKA MILANOVIĆ, OIB 84795651948, Gundulićeva 5,21000 Split</item>
      <item>TONKA DRNOVŠEK ( kod Mandić), OIB 79100732591, Jobova 3,21000 Split</item>
      <item>ŽELJANA ČOVIĆ, OIB 69130403450, Lučićeva 15,21000 Split</item>
      <item>LUCIJA PAŠTROVIĆ, OIB 97848079637, Gospinica 1,21000 Split</item>
      <item>ZAGREBAČKA BANKA d.d., OIB 92963223473, I. Gundulića 26a,21000 Split</item>
      <item>Vaso Simić, OIB 43988428762, Saveza boraca 19,44400 Glina</item>
      <item>Ljubica Vilić, OIB 34766263396, Vukovarska 27,44400 Glina</item>
      <item>Milica Beram, OIB 21849188444, Put Dragovčeva 39,21212 Kaštel Sućurac</item>
      <item>Dušanka Zarić, OIB 54339981133, Makarska ulica 4,21000 Split</item>
      <item>Ivica Ančić, OIB 88785797075, Radovanova 8,21000 Split</item>
      <item>Petar Damjanić, OIB 56262953804, Vukovarska 31,44400 Glina</item>
      <item>Mirko Marinković, OIB 89847810478, Poljica 56,Poljica - Nin</item>
      <item>Jovanka Nonković, OIB 70149154085, Žagrović Rašule 49,22300 Knin</item>
      <item>Miloš Alavanja, OIB 22987478487, Ul. VI br. 2,23452 Karin</item>
      <item>Slavica Topalović, OIB 15401782877, Vukovarska 31,44400 Glina</item>
      <item>Dunja Krstulović, OIB 22987478487, Vinkovačka 41,21000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B88728E-A324-45FC-8342-00E5B891FF5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444</properties:Words>
  <properties:Characters>2502</properties:Characters>
  <properties:Lines>76</properties:Lines>
  <properties:Paragraphs>25</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3183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2017-05-10T07:41:00Z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St-35/2009-526 / Odluka - Popratno izvješće za viši sud</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