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69dc" w14:paraId="35369dc" w:rsidRDefault="00C87495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ostupku nad stečajnim dužnikom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LINIGRA d.o.o., Zagreb, Đure Szaba 4, OIB: 15835259592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, odlučujući o prijedlogu za nastavak postupka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PRIZMA d.o.o., Zagreb, Bernarda Vukasa 22, OIB: 98409309871, kojeg zastupa punomoćnica Sanja Paić, odvjetnica u Zagrebu, Horvaćanska 45, 2. kolovoza 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657217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Razrješuje se dužnosti stečajni upravitelj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Dušanka Ivančević, Zagreb, B. Bernardija 1, OIB:  59003296761.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4450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26. veljače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 2016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u skraćenom stečajnom postupku nad dužnikom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LINIGRA d.o.o., Zagreb, Đure Szaba 4, OIB: 15835259592</w:t>
      </w:r>
      <w:r w:rsidR="00657217" w:rsidRPr="0065721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istovremeno je otvoren i zaključen stečajni postupak te  je za stečajnog upravitelja imenovan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a Dušanka Ivančević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11 do 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57217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Prizma d.o.o.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 podneskom od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6. 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 predložio nastavak postupka navodeći da dužnik ima u vlasništvu nekretnine upisane u zemljišnim knjigama Općinskog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 xml:space="preserve"> građanskog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suda u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 xml:space="preserve">Zagrebu, Zemljišnoknjižni odjel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broj zk. uloška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5348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k.o. 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Grad Zagreb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(list </w:t>
      </w:r>
      <w:r w:rsidR="00600081">
        <w:rPr>
          <w:rFonts w:eastAsia="Times New Roman" w:hAnsi="Times New Roman" w:ascii="Times New Roman"/>
          <w:sz w:val="24"/>
          <w:szCs w:val="24"/>
          <w:lang w:eastAsia="hr-HR"/>
        </w:rPr>
        <w:t>24 do 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</w:t>
      </w:r>
      <w:r w:rsid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Navedene nekretnine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da dužnik ima imovinu koja se odnosi na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naprijed opisane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nekretnine. 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konkretnom  slučaju u skraćenom stečajnom postupku u smislu odredbe čl. 432. SZ-a imenovan je stečajni upravitelj s Liste B stečajnih upravitelja, te je provjerom utvrđeno da se stečajni upravitelj </w:t>
      </w:r>
      <w:r w:rsidR="00600081">
        <w:rPr>
          <w:rFonts w:eastAsia="Times New Roman" w:hAnsi="Times New Roman" w:ascii="Times New Roman"/>
          <w:sz w:val="24"/>
          <w:szCs w:val="24"/>
          <w:lang w:eastAsia="hr-HR"/>
        </w:rPr>
        <w:t>Dušanka Ivančević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600081">
        <w:rPr>
          <w:rFonts w:eastAsia="Times New Roman" w:hAnsi="Times New Roman" w:ascii="Times New Roman"/>
          <w:sz w:val="24"/>
          <w:szCs w:val="24"/>
          <w:lang w:eastAsia="hr-HR"/>
        </w:rPr>
        <w:t>2. kolovoza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870C8B" w:rsidP="00487923" w:rsidR="00870C8B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Draženka Prpić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0D6" w:rsidP="00870C8B" w:rsidR="007D40D6">
      <w:pPr>
        <w:spacing w:lineRule="auto" w:line="240" w:after="0"/>
      </w:pPr>
      <w:r>
        <w:separator/>
      </w:r>
    </w:p>
  </w:endnote>
  <w:endnote w:id="0" w:type="continuationSeparator">
    <w:p w:rsidRDefault="007D40D6" w:rsidP="00870C8B" w:rsidR="007D40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0D6" w:rsidP="00870C8B" w:rsidR="007D40D6">
      <w:pPr>
        <w:spacing w:lineRule="auto" w:line="240" w:after="0"/>
      </w:pPr>
      <w:r>
        <w:separator/>
      </w:r>
    </w:p>
  </w:footnote>
  <w:footnote w:id="0" w:type="continuationSeparator">
    <w:p w:rsidRDefault="007D40D6" w:rsidP="00870C8B" w:rsidR="007D40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495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</w:t>
    </w:r>
    <w:r w:rsidR="00771BE2">
      <w:t>4450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1F02A2"/>
    <w:rsid w:val="00487923"/>
    <w:rsid w:val="00600081"/>
    <w:rsid w:val="00657217"/>
    <w:rsid w:val="00716859"/>
    <w:rsid w:val="00750327"/>
    <w:rsid w:val="00771BE2"/>
    <w:rsid w:val="007D40D6"/>
    <w:rsid w:val="00870C8B"/>
    <w:rsid w:val="00881EDE"/>
    <w:rsid w:val="00A26D17"/>
    <w:rsid w:val="00AB360D"/>
    <w:rsid w:val="00C87495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87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495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87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495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4450</izvorni_sadrzaj>
    <derivirana_varijabla naziv="DomainObject.Predmet.Broj_1">4450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2016.</izvorni_sadrzaj>
    <derivirana_varijabla naziv="DomainObject.Predmet.DatumRjesavanja_1">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St-4450/2015</izvorni_sadrzaj>
    <derivirana_varijabla naziv="DomainObject.Predmet.OznakaBroj_1">St-4450/2015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St-4450/2015-8</izvorni_sadrzaj>
    <derivirana_varijabla naziv="DomainObject.Predmet.OdlukaRjesenje.Oznaka_1">St-4450/2015-8</derivirana_varijabla>
  </DomainObject.Predmet.OdlukaRjesenje.Oznaka>
  <DomainObject.Predmet.SudioniciListNaziv>
    <izvorni_sadrzaj>
      <item>FINA Regionalni centar Zagreb</item>
      <item>LINIGRA d.o.o.</item>
      <item>Karmela Marin</item>
    </izvorni_sadrzaj>
    <derivirana_varijabla naziv="DomainObject.Predmet.SudioniciListNaziv_1">
      <item>FINA Regionalni centar Zagreb</item>
      <item>LINIGRA d.o.o.</item>
      <item>Karmela Marin</item>
    </derivirana_varijabla>
  </DomainObject.Predmet.SudioniciListNaziv>
  <DomainObject.Predmet.SudioniciListAdressOIB>
    <izvorni_sadrzaj>
      <item>FINA Regionalni centar Zagreb, OIB 85821130368, Trg svibanjskih žrtava 1995. 1,10000 Zagreb</item>
      <item>LINIGRA d.o.o., OIB 15835259592, Gjure Szaba 4,10000 Zagreb</item>
      <item>Karmela Marin, OIB 60381149124, Voćnjak 12,10000 Zagreb</item>
    </izvorni_sadrzaj>
    <derivirana_varijabla naziv="DomainObject.Predmet.SudioniciListAdressOIB_1">
      <item>FINA Regionalni centar Zagreb, OIB 85821130368, Trg svibanjskih žrtava 1995. 1,10000 Zagreb</item>
      <item>LINIGRA d.o.o., OIB 15835259592, Gjure Szaba 4,10000 Zagreb</item>
      <item>Karmela Marin, OIB 60381149124, Voćnjak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15835259592</item>
      <item>, OIB 60381149124</item>
    </izvorni_sadrzaj>
    <derivirana_varijabla naziv="DomainObject.Predmet.SudioniciListNazivOIB_1">
      <item>, OIB 85821130368</item>
      <item>, OIB 15835259592</item>
      <item>, OIB 60381149124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F80B0-2CEA-4CF4-AB0F-A1F5F2EB3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2474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2016-08-02T12:17:00Z</dcterms:created>
  <dc:creator>Draženka Prpić</dc:creator>
  <cp:lastModifiedBy>Draženka Prpić</cp:lastModifiedBy>
  <cp:lastPrinted>2016-08-02T12:19:00Z</cp:lastPrinted>
  <dcterms:modified xmlns:xsi="http://www.w3.org/2001/XMLSchema-instance" xsi:type="dcterms:W3CDTF">2016-08-02T12:19:00Z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