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54c0f" w14:paraId="bd54c0f" w:rsidRDefault="004C3BAF" w:rsidP="00B220A8" w:rsidR="00B220A8">
      <w:pPr>
        <w15:collapsed w:val="false"/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</w:t>
      </w:r>
      <w:r w:rsidR="006C6C7D">
        <w:rPr>
          <w:noProof/>
        </w:rPr>
        <w:t xml:space="preserve">  </w:t>
      </w:r>
      <w:r w:rsidR="00B220A8">
        <w:rPr>
          <w:noProof/>
        </w:rPr>
        <w:t xml:space="preserve">   </w:t>
      </w:r>
      <w:r w:rsidR="00B220A8">
        <w:rPr>
          <w:noProof/>
        </w:rPr>
        <w:drawing>
          <wp:inline distR="0" distL="0" distB="0" distT="0">
            <wp:extent cy="609600" cx="488950"/>
            <wp:effectExtent b="0" r="635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0A8" w:rsidP="00B220A8" w:rsidR="00B220A8">
      <w:r>
        <w:t xml:space="preserve">   Republika Hrvatska</w:t>
      </w:r>
    </w:p>
    <w:p w:rsidRDefault="00B220A8" w:rsidP="00B220A8" w:rsidR="00B220A8">
      <w:r>
        <w:t>Trgovački sud u Osijeku</w:t>
      </w:r>
    </w:p>
    <w:p w:rsidRDefault="00B220A8" w:rsidP="00B220A8" w:rsidR="00750685" w:rsidRPr="00B220A8">
      <w:pPr>
        <w:rPr>
          <w:rStyle w:val="Naglaeno"/>
          <w:b w:val="false"/>
          <w:bCs w:val="false"/>
        </w:rPr>
      </w:pPr>
      <w:r>
        <w:t xml:space="preserve">  Osijek, Zagrebačka 2                                                              Poslovni broj: </w:t>
      </w:r>
      <w:r w:rsidR="0038778C">
        <w:rPr>
          <w:rStyle w:val="Naglaeno"/>
          <w:b w:val="false"/>
        </w:rPr>
        <w:t>3 St-</w:t>
      </w:r>
      <w:r w:rsidR="00FA512A">
        <w:rPr>
          <w:rStyle w:val="Naglaeno"/>
          <w:b w:val="false"/>
        </w:rPr>
        <w:t>596/18-</w:t>
      </w:r>
      <w:r w:rsidR="00DE104E">
        <w:rPr>
          <w:rStyle w:val="Naglaeno"/>
          <w:b w:val="false"/>
        </w:rPr>
        <w:t>10</w:t>
      </w:r>
      <w:r w:rsidR="00FA512A">
        <w:rPr>
          <w:rStyle w:val="Naglaeno"/>
          <w:b w:val="false"/>
        </w:rPr>
        <w:t xml:space="preserve">           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CF54CC" w:rsidP="0085221D" w:rsidR="0085221D" w:rsidRPr="00B37760">
      <w:pPr>
        <w:jc w:val="center"/>
      </w:pPr>
      <w:r>
        <w:rPr>
          <w:color w:val="000000"/>
        </w:rPr>
        <w:t xml:space="preserve">R E P U B L I K A  H R V A T S K A 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FA512A" w:rsidP="00FA512A" w:rsidR="00FA512A">
      <w:pPr>
        <w:pStyle w:val="Tijeloteksta"/>
        <w:rPr>
          <w:b/>
          <w:bCs/>
        </w:rPr>
      </w:pPr>
    </w:p>
    <w:p w:rsidRDefault="00FA512A" w:rsidP="00FA512A" w:rsidR="0085221D" w:rsidRPr="00B37760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 xml:space="preserve">prijedloga FINE RC Zagreb, </w:t>
      </w:r>
      <w:r>
        <w:t>Trg svibanjskih žrtava 1995. 1, Zagreb, OIB 85821130368,   za otvaranje stečajnog postupka nad dužnikom CONCEPT 90 d.o.o. Zagreb, Ravnice bb, OIB 03066510381, MBS 080086092,</w:t>
      </w:r>
      <w:r w:rsidR="00A26412">
        <w:t xml:space="preserve"> dana </w:t>
      </w:r>
      <w:r w:rsidR="007439DE">
        <w:t>31</w:t>
      </w:r>
      <w:r w:rsidR="00A26412">
        <w:t xml:space="preserve">. prosinca 2018. </w:t>
      </w:r>
    </w:p>
    <w:p w:rsidRDefault="0013787F" w:rsidP="0085221D" w:rsidR="0013787F">
      <w:pPr>
        <w:jc w:val="both"/>
      </w:pPr>
    </w:p>
    <w:p w:rsidRDefault="00976949" w:rsidP="0085221D" w:rsidR="0097694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A04A22" w:rsidP="0018160E" w:rsidR="00961875">
      <w:pPr>
        <w:tabs>
          <w:tab w:pos="0" w:val="left"/>
        </w:tabs>
        <w:jc w:val="both"/>
      </w:pPr>
      <w:r>
        <w:rPr>
          <w:color w:val="000000"/>
        </w:rPr>
        <w:tab/>
        <w:t>I P</w:t>
      </w:r>
      <w:r w:rsidR="00D875F9" w:rsidRPr="00A04A22">
        <w:rPr>
          <w:color w:val="000000"/>
        </w:rPr>
        <w:t>o</w:t>
      </w:r>
      <w:r w:rsidR="0085221D" w:rsidRPr="00A04A22">
        <w:rPr>
          <w:color w:val="000000"/>
        </w:rPr>
        <w:t xml:space="preserve">kreće se </w:t>
      </w:r>
      <w:r w:rsidR="00B45C63" w:rsidRPr="00A04A22">
        <w:rPr>
          <w:color w:val="000000"/>
        </w:rPr>
        <w:t>prethodni postupak nad dužnikom</w:t>
      </w:r>
      <w:r w:rsidR="00AF3E8A">
        <w:rPr>
          <w:color w:val="000000"/>
        </w:rPr>
        <w:t xml:space="preserve"> </w:t>
      </w:r>
      <w:r w:rsidR="00FA512A">
        <w:t xml:space="preserve">CONCEPT 90 d.o.o. Zagreb, Ravnice bb, OIB 03066510381, MBS 080086092.  </w:t>
      </w:r>
    </w:p>
    <w:p w:rsidRDefault="00FA512A" w:rsidP="0018160E" w:rsidR="00FA512A" w:rsidRPr="00B37760">
      <w:pPr>
        <w:tabs>
          <w:tab w:pos="0" w:val="left"/>
        </w:tabs>
        <w:jc w:val="both"/>
      </w:pPr>
    </w:p>
    <w:p w:rsidRDefault="00572DC6" w:rsidP="00A43BE6" w:rsidR="004B4753">
      <w:pPr>
        <w:ind w:firstLine="708"/>
        <w:jc w:val="both"/>
        <w:rPr>
          <w:b/>
        </w:rPr>
      </w:pPr>
      <w:r>
        <w:rPr>
          <w:color w:val="000000"/>
        </w:rPr>
        <w:t xml:space="preserve">II </w:t>
      </w:r>
      <w:r w:rsidR="000D6F69">
        <w:rPr>
          <w:color w:val="000000"/>
        </w:rPr>
        <w:t xml:space="preserve">Za privremenog stečajnog upravitelja dužnika imenuje se </w:t>
      </w:r>
      <w:r w:rsidR="00A43BE6">
        <w:rPr>
          <w:color w:val="000000"/>
        </w:rPr>
        <w:t xml:space="preserve">KATA  RAŠIĆ, </w:t>
      </w:r>
      <w:r w:rsidR="00A43BE6">
        <w:rPr>
          <w:b/>
          <w:color w:val="000000"/>
        </w:rPr>
        <w:t xml:space="preserve"> </w:t>
      </w:r>
      <w:r w:rsidR="00A43BE6">
        <w:rPr>
          <w:color w:val="000000"/>
        </w:rPr>
        <w:t xml:space="preserve">OIB 84450283675, Vinkovci, S.S. Kranjčevića 31, izabrana  </w:t>
      </w:r>
      <w:r w:rsidR="004B4753">
        <w:t>automatskim odabirom.</w:t>
      </w:r>
      <w:r w:rsidR="004B4753">
        <w:rPr>
          <w:b/>
        </w:rPr>
        <w:t xml:space="preserve">                      </w:t>
      </w:r>
    </w:p>
    <w:p w:rsidRDefault="0085221D" w:rsidP="00781BD9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 xml:space="preserve">III </w:t>
      </w:r>
      <w:r w:rsidR="0085221D" w:rsidRPr="00B37760">
        <w:rPr>
          <w:color w:val="000000"/>
        </w:rPr>
        <w:t>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>IV</w:t>
      </w:r>
      <w:r w:rsidR="0085221D" w:rsidRPr="00B37760">
        <w:rPr>
          <w:color w:val="000000"/>
        </w:rPr>
        <w:t xml:space="preserve">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572DC6" w:rsidP="00572DC6" w:rsidR="000D6F69">
      <w:pPr>
        <w:ind w:firstLine="708"/>
        <w:jc w:val="both"/>
      </w:pPr>
      <w:r>
        <w:rPr>
          <w:color w:val="000000"/>
        </w:rPr>
        <w:t>V</w:t>
      </w:r>
      <w:r w:rsidR="0085221D" w:rsidRPr="00B37760">
        <w:rPr>
          <w:color w:val="000000"/>
        </w:rPr>
        <w:t xml:space="preserve">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0D6F69" w:rsidP="0085221D" w:rsidR="000D6F69">
      <w:pPr>
        <w:jc w:val="both"/>
      </w:pPr>
    </w:p>
    <w:p w:rsidRDefault="00572DC6" w:rsidP="00A04A22" w:rsidR="000D6F69">
      <w:pPr>
        <w:ind w:firstLine="708"/>
        <w:jc w:val="both"/>
      </w:pPr>
      <w:r>
        <w:t>VI</w:t>
      </w:r>
      <w:r w:rsidR="000D6F69">
        <w:t xml:space="preserve"> </w:t>
      </w:r>
      <w:r w:rsidR="0085221D" w:rsidRPr="00B37760">
        <w:rPr>
          <w:color w:val="000000"/>
        </w:rPr>
        <w:t xml:space="preserve">Zakazuje se ročište radi očitovanja o prijedlogu za otvaranje stečajnog postupka i ročište radi rasprave o pretpostavkama za otvaranje stečajnog postupka nad dužnikom </w:t>
      </w:r>
      <w:r w:rsidR="00A43BE6">
        <w:t xml:space="preserve">CONCEPT 90 d.o.o. Zagreb, Ravnice bb, OIB 03066510381, MBS 080086092,  </w:t>
      </w:r>
      <w:r w:rsidR="005A3D9C">
        <w:t>za dan</w:t>
      </w:r>
    </w:p>
    <w:p w:rsidRDefault="000D6F69" w:rsidP="0085221D" w:rsidR="000D6F69">
      <w:pPr>
        <w:jc w:val="both"/>
      </w:pPr>
    </w:p>
    <w:p w:rsidRDefault="000D6F69" w:rsidP="0085221D" w:rsidR="000D6F69" w:rsidRPr="000D6F69">
      <w:pPr>
        <w:jc w:val="both"/>
      </w:pPr>
    </w:p>
    <w:p w:rsidRDefault="0003726C" w:rsidP="0003726C" w:rsidR="0085221D" w:rsidRPr="0003726C">
      <w:pPr>
        <w:pStyle w:val="Odlomakpopisa"/>
        <w:numPr>
          <w:ilvl w:val="0"/>
          <w:numId w:val="25"/>
        </w:numPr>
        <w:jc w:val="center"/>
        <w:rPr>
          <w:b/>
        </w:rPr>
      </w:pPr>
      <w:r>
        <w:rPr>
          <w:b/>
          <w:color w:val="000000"/>
        </w:rPr>
        <w:t>v</w:t>
      </w:r>
      <w:r w:rsidR="0018160E" w:rsidRPr="0003726C">
        <w:rPr>
          <w:b/>
          <w:color w:val="000000"/>
        </w:rPr>
        <w:t>eljače 20</w:t>
      </w:r>
      <w:r w:rsidR="00706714" w:rsidRPr="0003726C">
        <w:rPr>
          <w:b/>
          <w:color w:val="000000"/>
        </w:rPr>
        <w:t>19.</w:t>
      </w:r>
      <w:r w:rsidR="00317500" w:rsidRPr="0003726C">
        <w:rPr>
          <w:b/>
          <w:color w:val="000000"/>
        </w:rPr>
        <w:t xml:space="preserve"> u </w:t>
      </w:r>
      <w:r w:rsidR="00961875" w:rsidRPr="0003726C">
        <w:rPr>
          <w:b/>
          <w:color w:val="000000"/>
        </w:rPr>
        <w:t xml:space="preserve">10,00 </w:t>
      </w:r>
      <w:r w:rsidR="0085221D" w:rsidRPr="0003726C">
        <w:rPr>
          <w:b/>
          <w:color w:val="000000"/>
        </w:rPr>
        <w:t>sati</w:t>
      </w:r>
    </w:p>
    <w:p w:rsidRDefault="00D05229" w:rsidP="00014B0E" w:rsidR="0085221D" w:rsidRPr="0038778C">
      <w:pPr>
        <w:jc w:val="center"/>
        <w:rPr>
          <w:b/>
        </w:rPr>
      </w:pPr>
      <w:r w:rsidRPr="0038778C">
        <w:rPr>
          <w:b/>
          <w:color w:val="000000"/>
        </w:rPr>
        <w:t xml:space="preserve">    </w:t>
      </w:r>
      <w:r w:rsidR="0085221D" w:rsidRPr="0038778C">
        <w:rPr>
          <w:b/>
          <w:color w:val="000000"/>
        </w:rPr>
        <w:t>u prostorijama Trgovačkog suda u Osijeku,</w:t>
      </w:r>
    </w:p>
    <w:p w:rsidRDefault="00D05229" w:rsidP="00014B0E" w:rsidR="0085221D" w:rsidRPr="0038778C">
      <w:pPr>
        <w:jc w:val="center"/>
        <w:rPr>
          <w:b/>
          <w:color w:val="000000"/>
        </w:rPr>
      </w:pPr>
      <w:r w:rsidRPr="0038778C">
        <w:rPr>
          <w:b/>
          <w:color w:val="000000"/>
        </w:rPr>
        <w:t xml:space="preserve">        </w:t>
      </w:r>
      <w:r w:rsidR="0085221D" w:rsidRPr="0038778C">
        <w:rPr>
          <w:b/>
          <w:color w:val="000000"/>
        </w:rPr>
        <w:t xml:space="preserve">Zagrebačka br. 2, soba broj </w:t>
      </w:r>
      <w:r w:rsidR="00547D97" w:rsidRPr="0038778C">
        <w:rPr>
          <w:b/>
          <w:color w:val="000000"/>
        </w:rPr>
        <w:t>33/II.</w:t>
      </w:r>
    </w:p>
    <w:p w:rsidRDefault="000D6F69" w:rsidP="0085221D" w:rsidR="000D6F69" w:rsidRPr="0038778C">
      <w:pPr>
        <w:jc w:val="both"/>
        <w:rPr>
          <w:b/>
        </w:rPr>
      </w:pPr>
    </w:p>
    <w:p w:rsidRDefault="000D6F69" w:rsidP="0085221D" w:rsidR="000D6F69">
      <w:pPr>
        <w:jc w:val="both"/>
      </w:pPr>
    </w:p>
    <w:p w:rsidRDefault="009905A0" w:rsidP="0085221D" w:rsidR="009905A0">
      <w:pPr>
        <w:jc w:val="both"/>
      </w:pPr>
    </w:p>
    <w:p w:rsidRDefault="004B4753" w:rsidP="0085221D" w:rsidR="004B4753">
      <w:pPr>
        <w:jc w:val="both"/>
      </w:pPr>
    </w:p>
    <w:p w:rsidRDefault="004B4753" w:rsidP="0085221D" w:rsidR="004B4753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13787F" w:rsidP="00234EAF" w:rsidR="0013787F" w:rsidRPr="009F584F"/>
    <w:p w:rsidRDefault="0003726C" w:rsidP="0003726C" w:rsidR="0003726C" w:rsidRPr="0003726C">
      <w:pPr>
        <w:pStyle w:val="Tijeloteksta"/>
        <w:ind w:firstLine="708"/>
        <w:rPr>
          <w:sz w:val="24"/>
        </w:rPr>
      </w:pPr>
      <w:r w:rsidRPr="0003726C">
        <w:rPr>
          <w:sz w:val="24"/>
        </w:rPr>
        <w:t xml:space="preserve">FINA Regionalni centar Zagreb je 29. kolovoza 2017. dostavila Trgovačkom sudu u Zagrebu prijedlog za otvaranje stečajnog postupka nad dužnikom CONCEPT 90 d.o.o. Zagreb, Ravnice bb, OIB 03066510381, MBS 080086092  Klasa: 110-07/17-01/04, Ur.broj: 04-06-17-4335  jer na dan 24. kolovoza 2017.  ima evidentirane neizvršene osnove za plaćanje u neprekinutom razdoblju od 120 dana u ukupnom iznosu od 1.193.857,40  kn. </w:t>
      </w:r>
    </w:p>
    <w:p w:rsidRDefault="0003726C" w:rsidP="0003726C" w:rsidR="0003726C">
      <w:pPr>
        <w:jc w:val="both"/>
      </w:pPr>
    </w:p>
    <w:p w:rsidRDefault="0003726C" w:rsidP="0003726C" w:rsidR="0003726C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9905A0" w:rsidP="004A6A03" w:rsidR="009905A0">
      <w:pPr>
        <w:jc w:val="both"/>
      </w:pPr>
    </w:p>
    <w:p w:rsidRDefault="00905B9F" w:rsidP="00552385" w:rsidR="001206F8">
      <w:pPr>
        <w:ind w:firstLine="708"/>
        <w:jc w:val="both"/>
      </w:pPr>
      <w:r>
        <w:t>U prijedlogu</w:t>
      </w:r>
      <w:r w:rsidR="003C608D">
        <w:t xml:space="preserve"> </w:t>
      </w:r>
      <w:r w:rsidR="001814C7">
        <w:t>FINA n</w:t>
      </w:r>
      <w:r w:rsidR="003C608D">
        <w:t>avodi da na dan</w:t>
      </w:r>
      <w:r>
        <w:t xml:space="preserve"> </w:t>
      </w:r>
      <w:r w:rsidR="007011F5">
        <w:t>2</w:t>
      </w:r>
      <w:r w:rsidR="00B85BC6">
        <w:t>4.</w:t>
      </w:r>
      <w:r w:rsidR="007439DE">
        <w:t xml:space="preserve"> </w:t>
      </w:r>
      <w:r>
        <w:t>kolovoza 2017.</w:t>
      </w:r>
      <w:r w:rsidR="00C9157E" w:rsidRPr="00E55087">
        <w:t xml:space="preserve"> dužnik u Očevidniku</w:t>
      </w:r>
      <w:r w:rsidR="00C9157E">
        <w:t xml:space="preserve"> redoslijeda osnova za plaćanje ima ev</w:t>
      </w:r>
      <w:r w:rsidR="001814C7">
        <w:t xml:space="preserve">identirane neizvršene osnove za </w:t>
      </w:r>
      <w:r w:rsidR="00C9157E">
        <w:t xml:space="preserve">plaćanje u neprekinutom razdoblju od </w:t>
      </w:r>
      <w:r w:rsidR="00DD24EA">
        <w:t>120</w:t>
      </w:r>
      <w:r w:rsidR="00C9157E">
        <w:t xml:space="preserve"> dana, u ukupnom iznosu od </w:t>
      </w:r>
      <w:r w:rsidR="00B85BC6">
        <w:t>1.193.857,40 kn</w:t>
      </w:r>
      <w:r w:rsidR="00C9157E">
        <w:t xml:space="preserve"> u koji iznos je uračunata kamata i naknada FINE za provedbu ovrhe na novčanim sredstvim</w:t>
      </w:r>
      <w:r w:rsidR="00FB46A6">
        <w:t>a dužnika</w:t>
      </w:r>
      <w:r w:rsidR="003C608D">
        <w:t>, te da dužnik u Jedinstvenom registru računa ima otvoren</w:t>
      </w:r>
      <w:r w:rsidR="00C100D5">
        <w:t xml:space="preserve">e </w:t>
      </w:r>
      <w:r w:rsidR="003C608D">
        <w:t>ra</w:t>
      </w:r>
      <w:r w:rsidR="00472FB5">
        <w:t>čun</w:t>
      </w:r>
      <w:r w:rsidR="00C100D5">
        <w:t>e</w:t>
      </w:r>
      <w:r w:rsidR="00F159F8">
        <w:t xml:space="preserve"> i oročena novčana sredstva: HR</w:t>
      </w:r>
      <w:r w:rsidR="00B02C8B">
        <w:t>1024020061100296747 kod ErsteSteiermakische banke d.d.</w:t>
      </w:r>
      <w:r w:rsidR="00E45B24">
        <w:t>bank Austria</w:t>
      </w:r>
      <w:r w:rsidR="00787723">
        <w:t xml:space="preserve"> d.d. i da ima jednog zaposlenika.   </w:t>
      </w:r>
    </w:p>
    <w:p w:rsidRDefault="00371A5A" w:rsidP="00552385" w:rsidR="00371A5A">
      <w:pPr>
        <w:ind w:firstLine="708"/>
        <w:jc w:val="both"/>
      </w:pPr>
    </w:p>
    <w:p w:rsidRDefault="00706714" w:rsidP="00706714" w:rsidR="00706714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SZ-a, te je donio rješenje o pokretanju prethodnog postupka i imenovao privremenog stečajnog upravitelja automatskim odabirom sukladno čl. 115. st. 1. i 2. SZ-a, odr</w:t>
      </w:r>
      <w:r w:rsidR="00603AC6">
        <w:rPr>
          <w:color w:val="000000"/>
        </w:rPr>
        <w:t xml:space="preserve">edio mu dužnosti  sukladno čl. </w:t>
      </w:r>
      <w:r>
        <w:rPr>
          <w:color w:val="000000"/>
        </w:rPr>
        <w:t xml:space="preserve">119. st. 2. i 3. SZ-a i zakazao ročište radi utvrđivanja postojanja pretpostavki </w:t>
      </w:r>
      <w:r w:rsidR="001206F8">
        <w:rPr>
          <w:color w:val="000000"/>
        </w:rPr>
        <w:t>za otvaranje stečajnog postupka</w:t>
      </w:r>
      <w:r>
        <w:rPr>
          <w:color w:val="000000"/>
        </w:rPr>
        <w:t xml:space="preserve"> sukladno čl. 123. i čl. 128. st.1. SZ-a.</w:t>
      </w:r>
    </w:p>
    <w:p w:rsidRDefault="0085221D" w:rsidP="0085221D" w:rsidR="0085221D" w:rsidRPr="00B37760">
      <w:pPr>
        <w:jc w:val="both"/>
      </w:pPr>
    </w:p>
    <w:p w:rsidRDefault="00EF004E" w:rsidP="00732816" w:rsidR="00732816">
      <w:pPr>
        <w:jc w:val="center"/>
      </w:pPr>
      <w:r>
        <w:t>U Osijeku</w:t>
      </w:r>
      <w:r w:rsidR="00552385">
        <w:t xml:space="preserve">, </w:t>
      </w:r>
      <w:r w:rsidR="007439DE">
        <w:t>31</w:t>
      </w:r>
      <w:r w:rsidR="006C6C7D">
        <w:t xml:space="preserve">. </w:t>
      </w:r>
      <w:r w:rsidR="00552385">
        <w:t xml:space="preserve"> prosinca 2018.  </w:t>
      </w:r>
    </w:p>
    <w:p w:rsidRDefault="003E1D13" w:rsidP="00732816" w:rsidR="003E1D13">
      <w:pPr>
        <w:jc w:val="both"/>
      </w:pPr>
    </w:p>
    <w:p w:rsidRDefault="00DE104E" w:rsidP="00DE104E" w:rsidR="00DE104E">
      <w:pPr>
        <w:jc w:val="center"/>
      </w:pPr>
    </w:p>
    <w:p w:rsidRDefault="003D0040" w:rsidP="003D0040" w:rsidR="003D0040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3D0040" w:rsidP="003D0040" w:rsidR="003D0040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3D0040" w:rsidP="003D0040" w:rsidR="003D0040">
      <w:pPr>
        <w:jc w:val="both"/>
      </w:pPr>
    </w:p>
    <w:p w:rsidRDefault="003D0040" w:rsidP="003D0040" w:rsidR="003D004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3D0040" w:rsidP="003D0040" w:rsidR="003D0040">
      <w:pPr>
        <w:jc w:val="both"/>
      </w:pPr>
      <w:r>
        <w:rPr>
          <w:color w:val="000000"/>
        </w:rPr>
        <w:t>UPUTA O PRAVNOM LIJEKU:</w:t>
      </w:r>
    </w:p>
    <w:p w:rsidRDefault="003D0040" w:rsidP="003D0040" w:rsidR="003D0040">
      <w:pPr>
        <w:jc w:val="both"/>
      </w:pPr>
      <w:r>
        <w:rPr>
          <w:color w:val="000000"/>
        </w:rPr>
        <w:t>Protiv ovoga rješenja nije dopuštena posebna žalba (čl. 115. st. 1. SZ-a).</w:t>
      </w:r>
    </w:p>
    <w:p w:rsidRDefault="003D0040" w:rsidP="003D0040" w:rsidR="003D0040">
      <w:pPr>
        <w:jc w:val="both"/>
      </w:pPr>
    </w:p>
    <w:p w:rsidRDefault="003D0040" w:rsidP="003D0040" w:rsidR="003D0040">
      <w:pPr>
        <w:jc w:val="both"/>
      </w:pPr>
    </w:p>
    <w:p w:rsidRDefault="003D0040" w:rsidP="003D0040" w:rsidR="003D0040">
      <w:pPr>
        <w:jc w:val="both"/>
        <w:rPr>
          <w:color w:val="000000"/>
        </w:rPr>
      </w:pPr>
      <w:r>
        <w:rPr>
          <w:color w:val="000000"/>
        </w:rPr>
        <w:t>D N A :</w:t>
      </w:r>
    </w:p>
    <w:p w:rsidRDefault="003D0040" w:rsidP="003D0040" w:rsidR="003D0040">
      <w:pPr>
        <w:jc w:val="both"/>
      </w:pPr>
      <w:r>
        <w:t>1.</w:t>
      </w:r>
      <w:r>
        <w:tab/>
        <w:t xml:space="preserve">Predlagatelj- FINA Regionalni centar Zagreb                                                </w:t>
      </w:r>
    </w:p>
    <w:p w:rsidRDefault="003D0040" w:rsidP="003D0040" w:rsidR="003D0040">
      <w:pPr>
        <w:jc w:val="both"/>
      </w:pPr>
      <w:r>
        <w:t>2.</w:t>
      </w:r>
      <w:r>
        <w:tab/>
        <w:t xml:space="preserve">Pun. dužnik – CONCEPT 90 d.o.o. Zagreb, Ravnice bb, </w:t>
      </w:r>
    </w:p>
    <w:p w:rsidRDefault="003D0040" w:rsidP="003D0040" w:rsidR="003D0040">
      <w:pPr>
        <w:jc w:val="both"/>
      </w:pPr>
      <w:r>
        <w:t>3.</w:t>
      </w:r>
      <w:r>
        <w:tab/>
        <w:t xml:space="preserve">Privremeni stečajni upravitelj </w:t>
      </w:r>
    </w:p>
    <w:p w:rsidRDefault="003D0040" w:rsidP="003D0040" w:rsidR="003D0040">
      <w:pPr>
        <w:jc w:val="both"/>
      </w:pPr>
      <w:r>
        <w:t>4.</w:t>
      </w:r>
      <w:r>
        <w:tab/>
        <w:t xml:space="preserve">zz dužnika Davor Šarin iz Zagreba, Lj. Gaja 9a    </w:t>
      </w:r>
    </w:p>
    <w:p w:rsidRDefault="003D0040" w:rsidP="003D0040" w:rsidR="003D0040">
      <w:pPr>
        <w:jc w:val="both"/>
      </w:pPr>
      <w:r>
        <w:t>5.</w:t>
      </w:r>
      <w:r>
        <w:tab/>
        <w:t>e-oglasna ploča uz prijedlog</w:t>
      </w:r>
    </w:p>
    <w:p w:rsidRDefault="003D0040" w:rsidP="003D0040" w:rsidR="003D0040">
      <w:pPr>
        <w:jc w:val="both"/>
      </w:pPr>
      <w:r>
        <w:t>6.</w:t>
      </w:r>
      <w:r>
        <w:tab/>
        <w:t xml:space="preserve">R 6.2.     </w:t>
      </w:r>
    </w:p>
    <w:p w:rsidRDefault="00B35A70" w:rsidP="00732816" w:rsidR="00B35A70">
      <w:pPr>
        <w:jc w:val="both"/>
      </w:pPr>
    </w:p>
    <w:sectPr w:rsidSect="00606835" w:rsidR="00B35A7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118D" w:rsidR="0041118D">
      <w:r>
        <w:separator/>
      </w:r>
    </w:p>
  </w:endnote>
  <w:endnote w:id="0" w:type="continuationSeparator">
    <w:p w:rsidRDefault="0041118D" w:rsidR="004111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118D" w:rsidR="0041118D">
      <w:r>
        <w:separator/>
      </w:r>
    </w:p>
  </w:footnote>
  <w:footnote w:id="0" w:type="continuationSeparator">
    <w:p w:rsidRDefault="0041118D" w:rsidR="004111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004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45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51078" w:rsidR="00A51078" w:rsidRPr="00341A8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41A8B" w:rsidRPr="00341A8B">
      <w:t>3 St-</w:t>
    </w:r>
    <w:r w:rsidR="00830CD8">
      <w:t>5</w:t>
    </w:r>
    <w:r w:rsidR="008272E8">
      <w:t>96/18-</w:t>
    </w:r>
    <w:r w:rsidR="00DE104E">
      <w:t>10</w:t>
    </w:r>
    <w:r w:rsidR="008272E8">
      <w:t xml:space="preserve">           </w:t>
    </w:r>
  </w:p>
  <w:p w:rsidRDefault="00546D11" w:rsidP="00B10FAD" w:rsidR="00546D11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B4ADE"/>
    <w:multiLevelType w:val="hybridMultilevel"/>
    <w:tmpl w:val="88524DA2"/>
    <w:lvl w:tplc="F8BCE422" w:ilvl="0">
      <w:start w:val="1"/>
      <w:numFmt w:val="decimal"/>
      <w:lvlText w:val="%1."/>
      <w:lvlJc w:val="left"/>
      <w:pPr>
        <w:ind w:hanging="360" w:left="132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048"/>
      </w:pPr>
    </w:lvl>
    <w:lvl w:tentative="true" w:tplc="041A001B" w:ilvl="2">
      <w:start w:val="1"/>
      <w:numFmt w:val="lowerRoman"/>
      <w:lvlText w:val="%3."/>
      <w:lvlJc w:val="right"/>
      <w:pPr>
        <w:ind w:hanging="180" w:left="2768"/>
      </w:pPr>
    </w:lvl>
    <w:lvl w:tentative="true" w:tplc="041A000F" w:ilvl="3">
      <w:start w:val="1"/>
      <w:numFmt w:val="decimal"/>
      <w:lvlText w:val="%4."/>
      <w:lvlJc w:val="left"/>
      <w:pPr>
        <w:ind w:hanging="360" w:left="3488"/>
      </w:pPr>
    </w:lvl>
    <w:lvl w:tentative="true" w:tplc="041A0019" w:ilvl="4">
      <w:start w:val="1"/>
      <w:numFmt w:val="lowerLetter"/>
      <w:lvlText w:val="%5."/>
      <w:lvlJc w:val="left"/>
      <w:pPr>
        <w:ind w:hanging="360" w:left="4208"/>
      </w:pPr>
    </w:lvl>
    <w:lvl w:tentative="true" w:tplc="041A001B" w:ilvl="5">
      <w:start w:val="1"/>
      <w:numFmt w:val="lowerRoman"/>
      <w:lvlText w:val="%6."/>
      <w:lvlJc w:val="right"/>
      <w:pPr>
        <w:ind w:hanging="180" w:left="4928"/>
      </w:pPr>
    </w:lvl>
    <w:lvl w:tentative="true" w:tplc="041A000F" w:ilvl="6">
      <w:start w:val="1"/>
      <w:numFmt w:val="decimal"/>
      <w:lvlText w:val="%7."/>
      <w:lvlJc w:val="left"/>
      <w:pPr>
        <w:ind w:hanging="360" w:left="5648"/>
      </w:pPr>
    </w:lvl>
    <w:lvl w:tentative="true" w:tplc="041A0019" w:ilvl="7">
      <w:start w:val="1"/>
      <w:numFmt w:val="lowerLetter"/>
      <w:lvlText w:val="%8."/>
      <w:lvlJc w:val="left"/>
      <w:pPr>
        <w:ind w:hanging="360" w:left="6368"/>
      </w:pPr>
    </w:lvl>
    <w:lvl w:tentative="true" w:tplc="041A001B" w:ilvl="8">
      <w:start w:val="1"/>
      <w:numFmt w:val="lowerRoman"/>
      <w:lvlText w:val="%9."/>
      <w:lvlJc w:val="right"/>
      <w:pPr>
        <w:ind w:hanging="180" w:left="7088"/>
      </w:pPr>
    </w:lvl>
  </w:abstractNum>
  <w:abstractNum w:abstractNumId="1">
    <w:nsid w:val="067450AE"/>
    <w:multiLevelType w:val="hybridMultilevel"/>
    <w:tmpl w:val="EF4AAE72"/>
    <w:lvl w:tplc="C3F0499A" w:ilvl="0">
      <w:start w:val="1"/>
      <w:numFmt w:val="upperRoman"/>
      <w:lvlText w:val="%1."/>
      <w:lvlJc w:val="left"/>
      <w:pPr>
        <w:ind w:hanging="720" w:left="1426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6"/>
      </w:pPr>
    </w:lvl>
    <w:lvl w:tentative="true" w:tplc="041A001B" w:ilvl="2">
      <w:start w:val="1"/>
      <w:numFmt w:val="lowerRoman"/>
      <w:lvlText w:val="%3."/>
      <w:lvlJc w:val="right"/>
      <w:pPr>
        <w:ind w:hanging="180" w:left="2506"/>
      </w:pPr>
    </w:lvl>
    <w:lvl w:tentative="true" w:tplc="041A000F" w:ilvl="3">
      <w:start w:val="1"/>
      <w:numFmt w:val="decimal"/>
      <w:lvlText w:val="%4."/>
      <w:lvlJc w:val="left"/>
      <w:pPr>
        <w:ind w:hanging="360" w:left="3226"/>
      </w:pPr>
    </w:lvl>
    <w:lvl w:tentative="true" w:tplc="041A0019" w:ilvl="4">
      <w:start w:val="1"/>
      <w:numFmt w:val="lowerLetter"/>
      <w:lvlText w:val="%5."/>
      <w:lvlJc w:val="left"/>
      <w:pPr>
        <w:ind w:hanging="360" w:left="3946"/>
      </w:pPr>
    </w:lvl>
    <w:lvl w:tentative="true" w:tplc="041A001B" w:ilvl="5">
      <w:start w:val="1"/>
      <w:numFmt w:val="lowerRoman"/>
      <w:lvlText w:val="%6."/>
      <w:lvlJc w:val="right"/>
      <w:pPr>
        <w:ind w:hanging="180" w:left="4666"/>
      </w:pPr>
    </w:lvl>
    <w:lvl w:tentative="true" w:tplc="041A000F" w:ilvl="6">
      <w:start w:val="1"/>
      <w:numFmt w:val="decimal"/>
      <w:lvlText w:val="%7."/>
      <w:lvlJc w:val="left"/>
      <w:pPr>
        <w:ind w:hanging="360" w:left="5386"/>
      </w:pPr>
    </w:lvl>
    <w:lvl w:tentative="true" w:tplc="041A0019" w:ilvl="7">
      <w:start w:val="1"/>
      <w:numFmt w:val="lowerLetter"/>
      <w:lvlText w:val="%8."/>
      <w:lvlJc w:val="left"/>
      <w:pPr>
        <w:ind w:hanging="360" w:left="6106"/>
      </w:pPr>
    </w:lvl>
    <w:lvl w:tentative="true" w:tplc="041A001B" w:ilvl="8">
      <w:start w:val="1"/>
      <w:numFmt w:val="lowerRoman"/>
      <w:lvlText w:val="%9."/>
      <w:lvlJc w:val="right"/>
      <w:pPr>
        <w:ind w:hanging="180" w:left="682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C9401A"/>
    <w:multiLevelType w:val="hybridMultilevel"/>
    <w:tmpl w:val="AFACFEEA"/>
    <w:lvl w:tplc="C7243946" w:ilvl="0">
      <w:start w:val="2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1A60D3"/>
    <w:multiLevelType w:val="hybridMultilevel"/>
    <w:tmpl w:val="E7A4FC7E"/>
    <w:lvl w:tplc="45CC283C" w:ilvl="0">
      <w:start w:val="3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2231CB"/>
    <w:multiLevelType w:val="hybridMultilevel"/>
    <w:tmpl w:val="3FA643A8"/>
    <w:lvl w:tplc="C5C229A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A7C71B2"/>
    <w:multiLevelType w:val="hybridMultilevel"/>
    <w:tmpl w:val="4E9C2B12"/>
    <w:lvl w:tplc="33D25A36" w:ilvl="0">
      <w:start w:val="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2EB490D"/>
    <w:multiLevelType w:val="hybridMultilevel"/>
    <w:tmpl w:val="1ADCBA24"/>
    <w:lvl w:tplc="7A6ACC60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6360DBF"/>
    <w:multiLevelType w:val="hybridMultilevel"/>
    <w:tmpl w:val="C2F4B22A"/>
    <w:lvl w:tplc="557CE736" w:ilvl="0">
      <w:start w:val="12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4E45AE4"/>
    <w:multiLevelType w:val="hybridMultilevel"/>
    <w:tmpl w:val="6096BB00"/>
    <w:lvl w:tplc="FDBE0830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73C403B"/>
    <w:multiLevelType w:val="hybridMultilevel"/>
    <w:tmpl w:val="B5561322"/>
    <w:lvl w:tplc="AE7C6FD4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3">
    <w:nsid w:val="71E52FE6"/>
    <w:multiLevelType w:val="hybridMultilevel"/>
    <w:tmpl w:val="D05C111E"/>
    <w:lvl w:tplc="A6CEC3F2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2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0"/>
  </w:num>
  <w:num w:numId="13">
    <w:abstractNumId w:val="14"/>
  </w:num>
  <w:num w:numId="14">
    <w:abstractNumId w:val="15"/>
  </w:num>
  <w:num w:numId="15">
    <w:abstractNumId w:val="20"/>
  </w:num>
  <w:num w:numId="16">
    <w:abstractNumId w:val="23"/>
  </w:num>
  <w:num w:numId="17">
    <w:abstractNumId w:val="16"/>
  </w:num>
  <w:num w:numId="18">
    <w:abstractNumId w:val="5"/>
  </w:num>
  <w:num w:numId="19">
    <w:abstractNumId w:val="11"/>
  </w:num>
  <w:num w:numId="20">
    <w:abstractNumId w:val="0"/>
  </w:num>
  <w:num w:numId="21">
    <w:abstractNumId w:val="1"/>
  </w:num>
  <w:num w:numId="22">
    <w:abstractNumId w:val="17"/>
  </w:num>
  <w:num w:numId="23">
    <w:abstractNumId w:val="8"/>
  </w:num>
  <w:num w:numId="24">
    <w:abstractNumId w:val="13"/>
  </w:num>
  <w:num w:numId="25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2505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5F64"/>
    <w:rsid w:val="00026F5E"/>
    <w:rsid w:val="0003012B"/>
    <w:rsid w:val="000303CB"/>
    <w:rsid w:val="00033093"/>
    <w:rsid w:val="000342C5"/>
    <w:rsid w:val="00034D70"/>
    <w:rsid w:val="000350A4"/>
    <w:rsid w:val="0003726C"/>
    <w:rsid w:val="000409D9"/>
    <w:rsid w:val="00045111"/>
    <w:rsid w:val="00045B24"/>
    <w:rsid w:val="00047237"/>
    <w:rsid w:val="0004776D"/>
    <w:rsid w:val="00047817"/>
    <w:rsid w:val="00051AA8"/>
    <w:rsid w:val="00052F17"/>
    <w:rsid w:val="00054EB8"/>
    <w:rsid w:val="000561D9"/>
    <w:rsid w:val="00056EA5"/>
    <w:rsid w:val="0006097E"/>
    <w:rsid w:val="00062554"/>
    <w:rsid w:val="000645C5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DA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6FC4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2C7"/>
    <w:rsid w:val="000C3BF4"/>
    <w:rsid w:val="000C410B"/>
    <w:rsid w:val="000C4BD0"/>
    <w:rsid w:val="000C4BD3"/>
    <w:rsid w:val="000C51CD"/>
    <w:rsid w:val="000C6004"/>
    <w:rsid w:val="000D1C3C"/>
    <w:rsid w:val="000D3055"/>
    <w:rsid w:val="000D441A"/>
    <w:rsid w:val="000D4DAF"/>
    <w:rsid w:val="000D55A8"/>
    <w:rsid w:val="000D67AE"/>
    <w:rsid w:val="000D6F69"/>
    <w:rsid w:val="000D7671"/>
    <w:rsid w:val="000D7898"/>
    <w:rsid w:val="000D78BC"/>
    <w:rsid w:val="000D7B70"/>
    <w:rsid w:val="000E0248"/>
    <w:rsid w:val="000E2803"/>
    <w:rsid w:val="000E46E4"/>
    <w:rsid w:val="000E48DA"/>
    <w:rsid w:val="000E59F3"/>
    <w:rsid w:val="000E7B50"/>
    <w:rsid w:val="000F16D0"/>
    <w:rsid w:val="000F37ED"/>
    <w:rsid w:val="000F3AFA"/>
    <w:rsid w:val="000F561B"/>
    <w:rsid w:val="000F6B3F"/>
    <w:rsid w:val="000F72BA"/>
    <w:rsid w:val="000F7CEF"/>
    <w:rsid w:val="000F7D1E"/>
    <w:rsid w:val="00102146"/>
    <w:rsid w:val="00105A24"/>
    <w:rsid w:val="001066A1"/>
    <w:rsid w:val="00107267"/>
    <w:rsid w:val="00110D41"/>
    <w:rsid w:val="00113ADF"/>
    <w:rsid w:val="00113C62"/>
    <w:rsid w:val="001153EE"/>
    <w:rsid w:val="00115C87"/>
    <w:rsid w:val="00116CBA"/>
    <w:rsid w:val="001175E5"/>
    <w:rsid w:val="00117693"/>
    <w:rsid w:val="001206F8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5412"/>
    <w:rsid w:val="001359D9"/>
    <w:rsid w:val="00136F12"/>
    <w:rsid w:val="001375A0"/>
    <w:rsid w:val="0013787F"/>
    <w:rsid w:val="00140807"/>
    <w:rsid w:val="0014118E"/>
    <w:rsid w:val="00141772"/>
    <w:rsid w:val="00144D3E"/>
    <w:rsid w:val="0015031F"/>
    <w:rsid w:val="00151867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6F49"/>
    <w:rsid w:val="0017144B"/>
    <w:rsid w:val="0017457D"/>
    <w:rsid w:val="001752DE"/>
    <w:rsid w:val="00175618"/>
    <w:rsid w:val="00176574"/>
    <w:rsid w:val="0017746A"/>
    <w:rsid w:val="00180434"/>
    <w:rsid w:val="0018135D"/>
    <w:rsid w:val="001814C7"/>
    <w:rsid w:val="00181578"/>
    <w:rsid w:val="0018160E"/>
    <w:rsid w:val="0018193E"/>
    <w:rsid w:val="00181C61"/>
    <w:rsid w:val="001821E7"/>
    <w:rsid w:val="00183590"/>
    <w:rsid w:val="00186974"/>
    <w:rsid w:val="00186DB8"/>
    <w:rsid w:val="001879BB"/>
    <w:rsid w:val="001910C6"/>
    <w:rsid w:val="001921AA"/>
    <w:rsid w:val="00192A49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0E5"/>
    <w:rsid w:val="001A619E"/>
    <w:rsid w:val="001B1AAC"/>
    <w:rsid w:val="001B22AA"/>
    <w:rsid w:val="001B33F4"/>
    <w:rsid w:val="001B4F31"/>
    <w:rsid w:val="001C036B"/>
    <w:rsid w:val="001C1AEF"/>
    <w:rsid w:val="001C4331"/>
    <w:rsid w:val="001C4EE3"/>
    <w:rsid w:val="001C5920"/>
    <w:rsid w:val="001C612D"/>
    <w:rsid w:val="001C6991"/>
    <w:rsid w:val="001C7342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7BF"/>
    <w:rsid w:val="001F104C"/>
    <w:rsid w:val="001F205A"/>
    <w:rsid w:val="001F2BBA"/>
    <w:rsid w:val="001F2D81"/>
    <w:rsid w:val="001F4357"/>
    <w:rsid w:val="001F4FE5"/>
    <w:rsid w:val="001F564E"/>
    <w:rsid w:val="001F71A1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45AB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3E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4EAF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3478"/>
    <w:rsid w:val="002540FD"/>
    <w:rsid w:val="00257E9B"/>
    <w:rsid w:val="00260815"/>
    <w:rsid w:val="00260C89"/>
    <w:rsid w:val="0026217E"/>
    <w:rsid w:val="00262765"/>
    <w:rsid w:val="002629E6"/>
    <w:rsid w:val="00262A35"/>
    <w:rsid w:val="00262F86"/>
    <w:rsid w:val="00271C73"/>
    <w:rsid w:val="00273B2E"/>
    <w:rsid w:val="00273B39"/>
    <w:rsid w:val="00276BE9"/>
    <w:rsid w:val="00277003"/>
    <w:rsid w:val="00277609"/>
    <w:rsid w:val="002802E8"/>
    <w:rsid w:val="002811C3"/>
    <w:rsid w:val="0028153C"/>
    <w:rsid w:val="00282E30"/>
    <w:rsid w:val="00283795"/>
    <w:rsid w:val="00283FBB"/>
    <w:rsid w:val="0028465E"/>
    <w:rsid w:val="00284E3F"/>
    <w:rsid w:val="00287A18"/>
    <w:rsid w:val="00292064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3A45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17500"/>
    <w:rsid w:val="00320AFB"/>
    <w:rsid w:val="0032279A"/>
    <w:rsid w:val="003273A5"/>
    <w:rsid w:val="00327789"/>
    <w:rsid w:val="00330D15"/>
    <w:rsid w:val="003310B6"/>
    <w:rsid w:val="00331161"/>
    <w:rsid w:val="00333978"/>
    <w:rsid w:val="00341A8B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853"/>
    <w:rsid w:val="00365E87"/>
    <w:rsid w:val="00366030"/>
    <w:rsid w:val="00366334"/>
    <w:rsid w:val="00371A5A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78C"/>
    <w:rsid w:val="00387D42"/>
    <w:rsid w:val="00392066"/>
    <w:rsid w:val="00393F14"/>
    <w:rsid w:val="0039407D"/>
    <w:rsid w:val="00394C6C"/>
    <w:rsid w:val="00397F89"/>
    <w:rsid w:val="003A1B4C"/>
    <w:rsid w:val="003A248A"/>
    <w:rsid w:val="003A44A6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608D"/>
    <w:rsid w:val="003C7070"/>
    <w:rsid w:val="003C7B55"/>
    <w:rsid w:val="003D0040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1D13"/>
    <w:rsid w:val="003E2666"/>
    <w:rsid w:val="003E27D3"/>
    <w:rsid w:val="003E2ED8"/>
    <w:rsid w:val="003E3C7B"/>
    <w:rsid w:val="003E3E14"/>
    <w:rsid w:val="003E3FF7"/>
    <w:rsid w:val="003E4C42"/>
    <w:rsid w:val="003E5346"/>
    <w:rsid w:val="003E7017"/>
    <w:rsid w:val="003F451F"/>
    <w:rsid w:val="003F47BC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118D"/>
    <w:rsid w:val="004121FD"/>
    <w:rsid w:val="00412468"/>
    <w:rsid w:val="004134BC"/>
    <w:rsid w:val="004147E9"/>
    <w:rsid w:val="00414FEC"/>
    <w:rsid w:val="004166D4"/>
    <w:rsid w:val="0041765F"/>
    <w:rsid w:val="00421F42"/>
    <w:rsid w:val="004252C3"/>
    <w:rsid w:val="0042546B"/>
    <w:rsid w:val="00426521"/>
    <w:rsid w:val="00426D7B"/>
    <w:rsid w:val="0042760E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2FB5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1958"/>
    <w:rsid w:val="004923F8"/>
    <w:rsid w:val="0049358B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6A03"/>
    <w:rsid w:val="004A7ED9"/>
    <w:rsid w:val="004B249C"/>
    <w:rsid w:val="004B2A88"/>
    <w:rsid w:val="004B2DA8"/>
    <w:rsid w:val="004B3EE8"/>
    <w:rsid w:val="004B4753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3EAB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409"/>
    <w:rsid w:val="0050594E"/>
    <w:rsid w:val="005068A7"/>
    <w:rsid w:val="00506C07"/>
    <w:rsid w:val="00510069"/>
    <w:rsid w:val="00510B11"/>
    <w:rsid w:val="00510D93"/>
    <w:rsid w:val="005131C9"/>
    <w:rsid w:val="00513B3E"/>
    <w:rsid w:val="0051431A"/>
    <w:rsid w:val="0051629B"/>
    <w:rsid w:val="00522990"/>
    <w:rsid w:val="00524365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47D97"/>
    <w:rsid w:val="00550295"/>
    <w:rsid w:val="00550685"/>
    <w:rsid w:val="00550F8F"/>
    <w:rsid w:val="005516AA"/>
    <w:rsid w:val="0055191B"/>
    <w:rsid w:val="00552385"/>
    <w:rsid w:val="00553027"/>
    <w:rsid w:val="00553343"/>
    <w:rsid w:val="00553FC6"/>
    <w:rsid w:val="005546FE"/>
    <w:rsid w:val="00555621"/>
    <w:rsid w:val="00556815"/>
    <w:rsid w:val="0055716C"/>
    <w:rsid w:val="005576BA"/>
    <w:rsid w:val="00560E6D"/>
    <w:rsid w:val="00561472"/>
    <w:rsid w:val="00563A35"/>
    <w:rsid w:val="00564271"/>
    <w:rsid w:val="00565905"/>
    <w:rsid w:val="00566E5A"/>
    <w:rsid w:val="00567275"/>
    <w:rsid w:val="005725DD"/>
    <w:rsid w:val="005727E5"/>
    <w:rsid w:val="00572DC6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532B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1B0C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3AC6"/>
    <w:rsid w:val="00604AD6"/>
    <w:rsid w:val="00605210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54E"/>
    <w:rsid w:val="006227B7"/>
    <w:rsid w:val="00622A74"/>
    <w:rsid w:val="00622A93"/>
    <w:rsid w:val="00622FA9"/>
    <w:rsid w:val="00624CCB"/>
    <w:rsid w:val="00625384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016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13F9"/>
    <w:rsid w:val="006C38CD"/>
    <w:rsid w:val="006C39FE"/>
    <w:rsid w:val="006C5FEB"/>
    <w:rsid w:val="006C6C7D"/>
    <w:rsid w:val="006C7CB1"/>
    <w:rsid w:val="006D0058"/>
    <w:rsid w:val="006D3C3F"/>
    <w:rsid w:val="006D4542"/>
    <w:rsid w:val="006D78BA"/>
    <w:rsid w:val="006E04AA"/>
    <w:rsid w:val="006E13F9"/>
    <w:rsid w:val="006E25EA"/>
    <w:rsid w:val="006E3341"/>
    <w:rsid w:val="006E43B7"/>
    <w:rsid w:val="006E4BD5"/>
    <w:rsid w:val="006E5121"/>
    <w:rsid w:val="006E651D"/>
    <w:rsid w:val="006E671D"/>
    <w:rsid w:val="006E732E"/>
    <w:rsid w:val="006F08C0"/>
    <w:rsid w:val="006F1C17"/>
    <w:rsid w:val="006F3974"/>
    <w:rsid w:val="006F48BA"/>
    <w:rsid w:val="006F51D9"/>
    <w:rsid w:val="006F616D"/>
    <w:rsid w:val="00700095"/>
    <w:rsid w:val="007011F5"/>
    <w:rsid w:val="007029EB"/>
    <w:rsid w:val="00703B54"/>
    <w:rsid w:val="00704B18"/>
    <w:rsid w:val="00704DED"/>
    <w:rsid w:val="00706714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3966"/>
    <w:rsid w:val="00727160"/>
    <w:rsid w:val="00731F97"/>
    <w:rsid w:val="00732816"/>
    <w:rsid w:val="00733274"/>
    <w:rsid w:val="0073568B"/>
    <w:rsid w:val="00736075"/>
    <w:rsid w:val="00737358"/>
    <w:rsid w:val="007376EB"/>
    <w:rsid w:val="00737CF3"/>
    <w:rsid w:val="007400FC"/>
    <w:rsid w:val="00740774"/>
    <w:rsid w:val="00740C35"/>
    <w:rsid w:val="007439DE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665FD"/>
    <w:rsid w:val="007703B9"/>
    <w:rsid w:val="00770830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65D"/>
    <w:rsid w:val="00781BD9"/>
    <w:rsid w:val="00782238"/>
    <w:rsid w:val="00787723"/>
    <w:rsid w:val="00787760"/>
    <w:rsid w:val="00787CDB"/>
    <w:rsid w:val="007901B6"/>
    <w:rsid w:val="007903D5"/>
    <w:rsid w:val="00791F43"/>
    <w:rsid w:val="007920D5"/>
    <w:rsid w:val="00793949"/>
    <w:rsid w:val="00793BF8"/>
    <w:rsid w:val="00793E2E"/>
    <w:rsid w:val="00794112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1583"/>
    <w:rsid w:val="007F25EB"/>
    <w:rsid w:val="007F4B7C"/>
    <w:rsid w:val="008015CF"/>
    <w:rsid w:val="00802615"/>
    <w:rsid w:val="008062BF"/>
    <w:rsid w:val="0081034B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2E8"/>
    <w:rsid w:val="00827640"/>
    <w:rsid w:val="00830CD8"/>
    <w:rsid w:val="00830DCC"/>
    <w:rsid w:val="00831BD4"/>
    <w:rsid w:val="00834F01"/>
    <w:rsid w:val="008355A9"/>
    <w:rsid w:val="00837C5B"/>
    <w:rsid w:val="0084136B"/>
    <w:rsid w:val="00841584"/>
    <w:rsid w:val="008419D8"/>
    <w:rsid w:val="0084451C"/>
    <w:rsid w:val="0084606E"/>
    <w:rsid w:val="00847C8B"/>
    <w:rsid w:val="008504DD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0F0"/>
    <w:rsid w:val="008773BE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6F26"/>
    <w:rsid w:val="00897126"/>
    <w:rsid w:val="008A07A5"/>
    <w:rsid w:val="008A0AA8"/>
    <w:rsid w:val="008A1D67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0D2"/>
    <w:rsid w:val="008B50D0"/>
    <w:rsid w:val="008B599D"/>
    <w:rsid w:val="008B6700"/>
    <w:rsid w:val="008B7355"/>
    <w:rsid w:val="008B78C8"/>
    <w:rsid w:val="008C0F1F"/>
    <w:rsid w:val="008C3490"/>
    <w:rsid w:val="008C5000"/>
    <w:rsid w:val="008C59C1"/>
    <w:rsid w:val="008C5F8A"/>
    <w:rsid w:val="008C62E6"/>
    <w:rsid w:val="008C6C31"/>
    <w:rsid w:val="008D13DA"/>
    <w:rsid w:val="008D4937"/>
    <w:rsid w:val="008D5F88"/>
    <w:rsid w:val="008E175A"/>
    <w:rsid w:val="008E27E6"/>
    <w:rsid w:val="008E2D4B"/>
    <w:rsid w:val="008E439F"/>
    <w:rsid w:val="008E6F1B"/>
    <w:rsid w:val="008F0E90"/>
    <w:rsid w:val="008F1A52"/>
    <w:rsid w:val="008F350A"/>
    <w:rsid w:val="008F3832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5B9F"/>
    <w:rsid w:val="00906415"/>
    <w:rsid w:val="009069BD"/>
    <w:rsid w:val="00906EA9"/>
    <w:rsid w:val="00911774"/>
    <w:rsid w:val="00912980"/>
    <w:rsid w:val="0091371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877"/>
    <w:rsid w:val="00954DA0"/>
    <w:rsid w:val="00957B9E"/>
    <w:rsid w:val="00961875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361A"/>
    <w:rsid w:val="009745DD"/>
    <w:rsid w:val="00975D3D"/>
    <w:rsid w:val="00976949"/>
    <w:rsid w:val="00976BC0"/>
    <w:rsid w:val="00980CC4"/>
    <w:rsid w:val="00981933"/>
    <w:rsid w:val="00983945"/>
    <w:rsid w:val="00983EE2"/>
    <w:rsid w:val="0098486F"/>
    <w:rsid w:val="0098551F"/>
    <w:rsid w:val="00987B17"/>
    <w:rsid w:val="009905A0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D58"/>
    <w:rsid w:val="009C4E13"/>
    <w:rsid w:val="009C61D3"/>
    <w:rsid w:val="009C66DA"/>
    <w:rsid w:val="009C6CA8"/>
    <w:rsid w:val="009D1393"/>
    <w:rsid w:val="009D17F4"/>
    <w:rsid w:val="009D1F9A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15D7"/>
    <w:rsid w:val="009F266E"/>
    <w:rsid w:val="009F30B3"/>
    <w:rsid w:val="009F4210"/>
    <w:rsid w:val="009F584F"/>
    <w:rsid w:val="009F7106"/>
    <w:rsid w:val="009F72D8"/>
    <w:rsid w:val="00A02121"/>
    <w:rsid w:val="00A02273"/>
    <w:rsid w:val="00A02523"/>
    <w:rsid w:val="00A041AB"/>
    <w:rsid w:val="00A04A22"/>
    <w:rsid w:val="00A04D7C"/>
    <w:rsid w:val="00A0740C"/>
    <w:rsid w:val="00A07DF8"/>
    <w:rsid w:val="00A11CF8"/>
    <w:rsid w:val="00A120D8"/>
    <w:rsid w:val="00A125A8"/>
    <w:rsid w:val="00A12846"/>
    <w:rsid w:val="00A12BB8"/>
    <w:rsid w:val="00A14123"/>
    <w:rsid w:val="00A14DE5"/>
    <w:rsid w:val="00A1548C"/>
    <w:rsid w:val="00A15A89"/>
    <w:rsid w:val="00A167DD"/>
    <w:rsid w:val="00A16B89"/>
    <w:rsid w:val="00A215B5"/>
    <w:rsid w:val="00A22BB8"/>
    <w:rsid w:val="00A22EEC"/>
    <w:rsid w:val="00A23886"/>
    <w:rsid w:val="00A23F28"/>
    <w:rsid w:val="00A246FD"/>
    <w:rsid w:val="00A25A82"/>
    <w:rsid w:val="00A2641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3BE6"/>
    <w:rsid w:val="00A44E66"/>
    <w:rsid w:val="00A46005"/>
    <w:rsid w:val="00A4696D"/>
    <w:rsid w:val="00A47277"/>
    <w:rsid w:val="00A506AC"/>
    <w:rsid w:val="00A50E42"/>
    <w:rsid w:val="00A51078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2F98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5A3F"/>
    <w:rsid w:val="00A76E70"/>
    <w:rsid w:val="00A77F02"/>
    <w:rsid w:val="00A8049E"/>
    <w:rsid w:val="00A80E8E"/>
    <w:rsid w:val="00A82042"/>
    <w:rsid w:val="00A820F9"/>
    <w:rsid w:val="00A8350A"/>
    <w:rsid w:val="00A84A3E"/>
    <w:rsid w:val="00A84C26"/>
    <w:rsid w:val="00A850A0"/>
    <w:rsid w:val="00A852D7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586D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6BD3"/>
    <w:rsid w:val="00AA75AF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4C"/>
    <w:rsid w:val="00AD7586"/>
    <w:rsid w:val="00AD7818"/>
    <w:rsid w:val="00AE080C"/>
    <w:rsid w:val="00AE20B4"/>
    <w:rsid w:val="00AE45C0"/>
    <w:rsid w:val="00AE6E2E"/>
    <w:rsid w:val="00AE7CDA"/>
    <w:rsid w:val="00AE7D7C"/>
    <w:rsid w:val="00AF1A34"/>
    <w:rsid w:val="00AF22F6"/>
    <w:rsid w:val="00AF3C76"/>
    <w:rsid w:val="00AF3E8A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2C8B"/>
    <w:rsid w:val="00B0554D"/>
    <w:rsid w:val="00B06843"/>
    <w:rsid w:val="00B10FAD"/>
    <w:rsid w:val="00B14374"/>
    <w:rsid w:val="00B15F6D"/>
    <w:rsid w:val="00B162DF"/>
    <w:rsid w:val="00B1715E"/>
    <w:rsid w:val="00B20671"/>
    <w:rsid w:val="00B20B46"/>
    <w:rsid w:val="00B20ED1"/>
    <w:rsid w:val="00B220A8"/>
    <w:rsid w:val="00B23420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5A70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B67"/>
    <w:rsid w:val="00B45C63"/>
    <w:rsid w:val="00B45FF9"/>
    <w:rsid w:val="00B46157"/>
    <w:rsid w:val="00B46A12"/>
    <w:rsid w:val="00B4744B"/>
    <w:rsid w:val="00B53477"/>
    <w:rsid w:val="00B5378C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233"/>
    <w:rsid w:val="00B67BBF"/>
    <w:rsid w:val="00B7024E"/>
    <w:rsid w:val="00B7092A"/>
    <w:rsid w:val="00B70C4C"/>
    <w:rsid w:val="00B71AE4"/>
    <w:rsid w:val="00B71B8B"/>
    <w:rsid w:val="00B737B4"/>
    <w:rsid w:val="00B73CC6"/>
    <w:rsid w:val="00B75EAE"/>
    <w:rsid w:val="00B766CA"/>
    <w:rsid w:val="00B773C1"/>
    <w:rsid w:val="00B81785"/>
    <w:rsid w:val="00B821DD"/>
    <w:rsid w:val="00B8355E"/>
    <w:rsid w:val="00B83CFF"/>
    <w:rsid w:val="00B85BC6"/>
    <w:rsid w:val="00B87062"/>
    <w:rsid w:val="00B87273"/>
    <w:rsid w:val="00B902FA"/>
    <w:rsid w:val="00B91060"/>
    <w:rsid w:val="00B91177"/>
    <w:rsid w:val="00B91F12"/>
    <w:rsid w:val="00B920CE"/>
    <w:rsid w:val="00B92D4F"/>
    <w:rsid w:val="00B92DE4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26AB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120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4259"/>
    <w:rsid w:val="00BD5693"/>
    <w:rsid w:val="00BD6E08"/>
    <w:rsid w:val="00BE018E"/>
    <w:rsid w:val="00BE0835"/>
    <w:rsid w:val="00BE1C02"/>
    <w:rsid w:val="00BE267B"/>
    <w:rsid w:val="00BE4346"/>
    <w:rsid w:val="00BE480F"/>
    <w:rsid w:val="00BE4BF0"/>
    <w:rsid w:val="00BE550E"/>
    <w:rsid w:val="00BE559E"/>
    <w:rsid w:val="00BE5CC6"/>
    <w:rsid w:val="00BE7D00"/>
    <w:rsid w:val="00BF1169"/>
    <w:rsid w:val="00BF1493"/>
    <w:rsid w:val="00BF3E59"/>
    <w:rsid w:val="00BF46FE"/>
    <w:rsid w:val="00BF491B"/>
    <w:rsid w:val="00BF532F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0D5"/>
    <w:rsid w:val="00C10480"/>
    <w:rsid w:val="00C1085C"/>
    <w:rsid w:val="00C108B5"/>
    <w:rsid w:val="00C11F4A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3CD8"/>
    <w:rsid w:val="00C354C3"/>
    <w:rsid w:val="00C35F48"/>
    <w:rsid w:val="00C3623E"/>
    <w:rsid w:val="00C36DBE"/>
    <w:rsid w:val="00C3792D"/>
    <w:rsid w:val="00C37CBC"/>
    <w:rsid w:val="00C40AB9"/>
    <w:rsid w:val="00C45AD6"/>
    <w:rsid w:val="00C4698E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1EEA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2C1E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220"/>
    <w:rsid w:val="00CB3876"/>
    <w:rsid w:val="00CB4BE0"/>
    <w:rsid w:val="00CB59E8"/>
    <w:rsid w:val="00CB7057"/>
    <w:rsid w:val="00CC3155"/>
    <w:rsid w:val="00CC356A"/>
    <w:rsid w:val="00CC3A70"/>
    <w:rsid w:val="00CC401E"/>
    <w:rsid w:val="00CC6031"/>
    <w:rsid w:val="00CC6DCF"/>
    <w:rsid w:val="00CC7CB1"/>
    <w:rsid w:val="00CD1962"/>
    <w:rsid w:val="00CD2318"/>
    <w:rsid w:val="00CD39FB"/>
    <w:rsid w:val="00CD46AF"/>
    <w:rsid w:val="00CD47DB"/>
    <w:rsid w:val="00CD4836"/>
    <w:rsid w:val="00CD5B65"/>
    <w:rsid w:val="00CD5D2E"/>
    <w:rsid w:val="00CE35A5"/>
    <w:rsid w:val="00CE5174"/>
    <w:rsid w:val="00CE7703"/>
    <w:rsid w:val="00CF202C"/>
    <w:rsid w:val="00CF20E9"/>
    <w:rsid w:val="00CF22BA"/>
    <w:rsid w:val="00CF40E6"/>
    <w:rsid w:val="00CF54CC"/>
    <w:rsid w:val="00CF5A9F"/>
    <w:rsid w:val="00CF5AAF"/>
    <w:rsid w:val="00CF61AE"/>
    <w:rsid w:val="00CF7072"/>
    <w:rsid w:val="00D01711"/>
    <w:rsid w:val="00D0211F"/>
    <w:rsid w:val="00D05229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A4E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875F9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3BD"/>
    <w:rsid w:val="00DB481F"/>
    <w:rsid w:val="00DB48D4"/>
    <w:rsid w:val="00DB4F62"/>
    <w:rsid w:val="00DB6077"/>
    <w:rsid w:val="00DB62A5"/>
    <w:rsid w:val="00DB77DD"/>
    <w:rsid w:val="00DC2050"/>
    <w:rsid w:val="00DC2A34"/>
    <w:rsid w:val="00DC300B"/>
    <w:rsid w:val="00DC566C"/>
    <w:rsid w:val="00DC7EA3"/>
    <w:rsid w:val="00DD1593"/>
    <w:rsid w:val="00DD24EA"/>
    <w:rsid w:val="00DD3504"/>
    <w:rsid w:val="00DD58B4"/>
    <w:rsid w:val="00DD6F38"/>
    <w:rsid w:val="00DD7E77"/>
    <w:rsid w:val="00DE05E4"/>
    <w:rsid w:val="00DE104E"/>
    <w:rsid w:val="00DE1D08"/>
    <w:rsid w:val="00DE24E1"/>
    <w:rsid w:val="00DE3B2C"/>
    <w:rsid w:val="00DE3EF2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E3D"/>
    <w:rsid w:val="00E03FC5"/>
    <w:rsid w:val="00E053C9"/>
    <w:rsid w:val="00E069FB"/>
    <w:rsid w:val="00E07772"/>
    <w:rsid w:val="00E11205"/>
    <w:rsid w:val="00E11AEE"/>
    <w:rsid w:val="00E11EB7"/>
    <w:rsid w:val="00E1370F"/>
    <w:rsid w:val="00E14EB0"/>
    <w:rsid w:val="00E16234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021C"/>
    <w:rsid w:val="00E31315"/>
    <w:rsid w:val="00E3228B"/>
    <w:rsid w:val="00E33308"/>
    <w:rsid w:val="00E33A91"/>
    <w:rsid w:val="00E365AC"/>
    <w:rsid w:val="00E409B0"/>
    <w:rsid w:val="00E433DD"/>
    <w:rsid w:val="00E43F08"/>
    <w:rsid w:val="00E457B0"/>
    <w:rsid w:val="00E45B24"/>
    <w:rsid w:val="00E46E75"/>
    <w:rsid w:val="00E47612"/>
    <w:rsid w:val="00E50AFC"/>
    <w:rsid w:val="00E51922"/>
    <w:rsid w:val="00E5259F"/>
    <w:rsid w:val="00E539D1"/>
    <w:rsid w:val="00E54E43"/>
    <w:rsid w:val="00E55087"/>
    <w:rsid w:val="00E60962"/>
    <w:rsid w:val="00E6113A"/>
    <w:rsid w:val="00E61781"/>
    <w:rsid w:val="00E625CB"/>
    <w:rsid w:val="00E62F34"/>
    <w:rsid w:val="00E66DED"/>
    <w:rsid w:val="00E735D8"/>
    <w:rsid w:val="00E7792C"/>
    <w:rsid w:val="00E80621"/>
    <w:rsid w:val="00E80FDE"/>
    <w:rsid w:val="00E817AF"/>
    <w:rsid w:val="00E81D31"/>
    <w:rsid w:val="00E821EC"/>
    <w:rsid w:val="00E8243B"/>
    <w:rsid w:val="00E83AFC"/>
    <w:rsid w:val="00E8569D"/>
    <w:rsid w:val="00E85822"/>
    <w:rsid w:val="00E86396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47E"/>
    <w:rsid w:val="00EA29D7"/>
    <w:rsid w:val="00EA5973"/>
    <w:rsid w:val="00EA599C"/>
    <w:rsid w:val="00EA5CE5"/>
    <w:rsid w:val="00EA5F42"/>
    <w:rsid w:val="00EA60EE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1A8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E6048"/>
    <w:rsid w:val="00EE63ED"/>
    <w:rsid w:val="00EE6916"/>
    <w:rsid w:val="00EF004E"/>
    <w:rsid w:val="00EF6A98"/>
    <w:rsid w:val="00EF729E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59F8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8B2"/>
    <w:rsid w:val="00F35FA2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0AD2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7D03"/>
    <w:rsid w:val="00F90246"/>
    <w:rsid w:val="00F90ACC"/>
    <w:rsid w:val="00F92006"/>
    <w:rsid w:val="00F9354C"/>
    <w:rsid w:val="00F93F61"/>
    <w:rsid w:val="00F94499"/>
    <w:rsid w:val="00F94FCC"/>
    <w:rsid w:val="00F962F8"/>
    <w:rsid w:val="00F97B73"/>
    <w:rsid w:val="00FA0930"/>
    <w:rsid w:val="00FA1E75"/>
    <w:rsid w:val="00FA227C"/>
    <w:rsid w:val="00FA4A9E"/>
    <w:rsid w:val="00FA512A"/>
    <w:rsid w:val="00FA7B04"/>
    <w:rsid w:val="00FB0A06"/>
    <w:rsid w:val="00FB32BA"/>
    <w:rsid w:val="00FB46A6"/>
    <w:rsid w:val="00FB6508"/>
    <w:rsid w:val="00FC0742"/>
    <w:rsid w:val="00FC1AAC"/>
    <w:rsid w:val="00FC218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5107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5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645C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645C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5C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5C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5107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5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645C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645C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5C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5C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4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78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929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979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0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206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492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34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217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832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745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734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13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589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481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709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31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49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1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St-596/2018</izvorni_sadrzaj>
    <derivirana_varijabla naziv="DomainObject.Predmet.OznakaBroj_1">St-596/2018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</izvorni_sadrzaj>
    <derivirana_varijabla naziv="DomainObject.Predmet.PrimjedbaSuca_1">ustup po čl. 11 Zakona o sudovim</derivirana_varijabla>
  </DomainObject.Predmet.PrimjedbaSuca>
  <DomainObject.Predmet.ProtustrankaFormated>
    <izvorni_sadrzaj>  CONCEPT 90 d.o.o. zastupanog po punomoćniku Igor Hrabar</izvorni_sadrzaj>
    <derivirana_varijabla naziv="DomainObject.Predmet.ProtustrankaFormated_1">  CONCEPT 90 d.o.o. zastupanog po punomoćniku Igor Hrabar</derivirana_varijabla>
  </DomainObject.Predmet.ProtustrankaFormated>
  <DomainObject.Predmet.ProtustrankaFormatedOIB>
    <izvorni_sadrzaj>  CONCEPT 90 d.o.o., OIB 03066510381 zastupanog po punomoćniku Igor Hrabar</izvorni_sadrzaj>
    <derivirana_varijabla naziv="DomainObject.Predmet.ProtustrankaFormatedOIB_1">  CONCEPT 90 d.o.o., OIB 03066510381 zastupanog po punomoćniku Igor Hrabar</derivirana_varijabla>
  </DomainObject.Predmet.ProtustrankaFormatedOIB>
  <DomainObject.Predmet.ProtustrankaFormatedWithAdress>
    <izvorni_sadrzaj> CONCEPT 90 d.o.o., 5. Ravnice/bb, 10000 Zagreb zastupanog po punomoćniku Igor Hrabar</izvorni_sadrzaj>
    <derivirana_varijabla naziv="DomainObject.Predmet.ProtustrankaFormatedWithAdress_1"> CONCEPT 90 d.o.o., 5. Ravnice/bb, 10000 Zagreb zastupanog po punomoćniku Igor Hrabar</derivirana_varijabla>
  </DomainObject.Predmet.ProtustrankaFormatedWithAdress>
  <DomainObject.Predmet.ProtustrankaFormatedWithAdressOIB>
    <izvorni_sadrzaj> CONCEPT 90 d.o.o., OIB 03066510381, 5. Ravnice/bb, 10000 Zagreb zastupanog po punomoćniku Igor Hrabar</izvorni_sadrzaj>
    <derivirana_varijabla naziv="DomainObject.Predmet.ProtustrankaFormatedWithAdressOIB_1"> CONCEPT 90 d.o.o., OIB 03066510381, 5. Ravnice/bb, 10000 Zagreb zastupanog po punomoćniku Igor Hrabar</derivirana_varijabla>
  </DomainObject.Predmet.ProtustrankaFormatedWithAdressOIB>
  <DomainObject.Predmet.ProtustrankaWithAdress>
    <izvorni_sadrzaj>CONCEPT 90 d.o.o. 5. Ravnice/bb, 10000 Zagreb</izvorni_sadrzaj>
    <derivirana_varijabla naziv="DomainObject.Predmet.ProtustrankaWithAdress_1">CONCEPT 90 d.o.o. 5. Ravnice/bb, 10000 Zagreb</derivirana_varijabla>
  </DomainObject.Predmet.ProtustrankaWithAdress>
  <DomainObject.Predmet.ProtustrankaWithAdressOIB>
    <izvorni_sadrzaj>CONCEPT 90 d.o.o., OIB 03066510381, 5. Ravnice/bb, 10000 Zagreb</izvorni_sadrzaj>
    <derivirana_varijabla naziv="DomainObject.Predmet.ProtustrankaWithAdressOIB_1">CONCEPT 90 d.o.o., OIB 03066510381, 5. Ravnice/bb, 10000 Zagreb</derivirana_varijabla>
  </DomainObject.Predmet.ProtustrankaWithAdressOIB>
  <DomainObject.Predmet.ProtustrankaNazivFormated>
    <izvorni_sadrzaj>CONCEPT 90 d.o.o.</izvorni_sadrzaj>
    <derivirana_varijabla naziv="DomainObject.Predmet.ProtustrankaNazivFormated_1">CONCEPT 90 d.o.o.</derivirana_varijabla>
  </DomainObject.Predmet.ProtustrankaNazivFormated>
  <DomainObject.Predmet.ProtustrankaNazivFormatedOIB>
    <izvorni_sadrzaj>CONCEPT 90 d.o.o., OIB 03066510381</izvorni_sadrzaj>
    <derivirana_varijabla naziv="DomainObject.Predmet.ProtustrankaNazivFormatedOIB_1">CONCEPT 90 d.o.o., OIB 03066510381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Albina Ramić; Davor Šarin; Drago Radelić</izvorni_sadrzaj>
    <derivirana_varijabla naziv="DomainObject.Predmet.StrankaFormated_1">  FINA Regionalni centar Zagreb; Albina Ramić; Davor Šarin; Drago Radelić</derivirana_varijabla>
  </DomainObject.Predmet.StrankaFormated>
  <DomainObject.Predmet.StrankaFormatedOIB>
    <izvorni_sadrzaj>  FINA Regionalni centar Zagreb, OIB 85821130368; Albina Ramić, OIB 62565165359; Davor Šarin, OIB 79297061187; Drago Radelić, OIB 89106664738</izvorni_sadrzaj>
    <derivirana_varijabla naziv="DomainObject.Predmet.StrankaFormatedOIB_1">  FINA Regionalni centar Zagreb, OIB 85821130368; Albina Ramić, OIB 62565165359; Davor Šarin, OIB 79297061187; Drago Radelić, OIB 89106664738</derivirana_varijabla>
  </DomainObject.Predmet.StrankaFormatedOIB>
  <DomainObject.Predmet.StrankaFormatedWithAdress>
    <izvorni_sadrzaj> FINA Regionalni centar Zagreb, Trg svibanjskih žrtava 1995. 1, 10000 Zagreb; Albina Ramić, Gruška Ulica 20, 10000 Zagreb; Davor Šarin, Gajeva Ulica 9 A, 10000 Zagreb; Drago Radelić, Poljička Ulica 45, 10000 Zagreb</izvorni_sadrzaj>
    <derivirana_varijabla naziv="DomainObject.Predmet.StrankaFormatedWithAdress_1"> FINA Regionalni centar Zagreb, Trg svibanjskih žrtava 1995. 1, 10000 Zagreb; Albina Ramić, Gruška Ulica 20, 10000 Zagreb; Davor Šarin, Gajeva Ulica 9 A, 10000 Zagreb; Drago Radelić, Poljička Ulica 45, 10000 Zagreb</derivirana_varijabla>
  </DomainObject.Predmet.StrankaFormatedWithAdress>
  <DomainObject.Predmet.StrankaFormatedWithAdressOIB>
    <izvorni_sadrzaj> FINA Regionalni centar Zagreb, OIB 85821130368, Trg svibanjskih žrtava 1995. 1, 10000 Zagreb; Albina Ramić, OIB 62565165359, Gruška Ulica 20, 10000 Zagreb; Davor Šarin, OIB 79297061187, Gajeva Ulica 9 A, 10000 Zagreb; Drago Radelić, OIB 89106664738, Poljička Ulica 45, 10000 Zagreb</izvorni_sadrzaj>
    <derivirana_varijabla naziv="DomainObject.Predmet.StrankaFormatedWithAdressOIB_1"> FINA Regionalni centar Zagreb, OIB 85821130368, Trg svibanjskih žrtava 1995. 1, 10000 Zagreb; Albina Ramić, OIB 62565165359, Gruška Ulica 20, 10000 Zagreb; Davor Šarin, OIB 79297061187, Gajeva Ulica 9 A, 10000 Zagreb; Drago Radelić, OIB 89106664738, Poljička Ulica 45, 10000 Zagreb</derivirana_varijabla>
  </DomainObject.Predmet.StrankaFormatedWithAdressOIB>
  <DomainObject.Predmet.StrankaWithAdress>
    <izvorni_sadrzaj>FINA Regionalni centar Zagreb Trg svibanjskih žrtava 1995. 1,10000 Zagreb,Albina Ramić Gruška Ulica 20,10000 Zagreb,Davor Šarin Gajeva Ulica 9 A,10000 Zagreb,Drago Radelić Poljička Ulica 45,10000 Zagreb</izvorni_sadrzaj>
    <derivirana_varijabla naziv="DomainObject.Predmet.StrankaWithAdress_1">FINA Regionalni centar Zagreb Trg svibanjskih žrtava 1995. 1,10000 Zagreb,Albina Ramić Gruška Ulica 20,10000 Zagreb,Davor Šarin Gajeva Ulica 9 A,10000 Zagreb,Drago Radelić Poljička Ulica 45,10000 Zagreb</derivirana_varijabla>
  </DomainObject.Predmet.StrankaWithAdress>
  <DomainObject.Predmet.StrankaWithAdressOIB>
    <izvorni_sadrzaj>FINA Regionalni centar Zagreb, OIB 85821130368, Trg svibanjskih žrtava 1995. 1,10000 Zagreb,Albina Ramić, OIB 62565165359, Gruška Ulica 20,10000 Zagreb,Davor Šarin, OIB 79297061187, Gajeva Ulica 9 A,10000 Zagreb,Drago Radelić, OIB 89106664738, Poljička Ulica 45,10000 Zagreb</izvorni_sadrzaj>
    <derivirana_varijabla naziv="DomainObject.Predmet.StrankaWithAdressOIB_1">FINA Regionalni centar Zagreb, OIB 85821130368, Trg svibanjskih žrtava 1995. 1,10000 Zagreb,Albina Ramić, OIB 62565165359, Gruška Ulica 20,10000 Zagreb,Davor Šarin, OIB 79297061187, Gajeva Ulica 9 A,10000 Zagreb,Drago Radelić, OIB 89106664738, Poljička Ulica 45,10000 Zagreb</derivirana_varijabla>
  </DomainObject.Predmet.StrankaWithAdressOIB>
  <DomainObject.Predmet.StrankaNazivFormated>
    <izvorni_sadrzaj>FINA Regionalni centar Zagreb,Albina Ramić,Davor Šarin,Drago Radelić</izvorni_sadrzaj>
    <derivirana_varijabla naziv="DomainObject.Predmet.StrankaNazivFormated_1">FINA Regionalni centar Zagreb,Albina Ramić,Davor Šarin,Drago Radelić</derivirana_varijabla>
  </DomainObject.Predmet.StrankaNazivFormated>
  <DomainObject.Predmet.StrankaNazivFormatedOIB>
    <izvorni_sadrzaj>FINA Regionalni centar Zagreb, OIB 85821130368,Albina Ramić, OIB 62565165359,Davor Šarin, OIB 79297061187,Drago Radelić, OIB 89106664738</izvorni_sadrzaj>
    <derivirana_varijabla naziv="DomainObject.Predmet.StrankaNazivFormatedOIB_1">FINA Regionalni centar Zagreb, OIB 85821130368,Albina Ramić, OIB 62565165359,Davor Šarin, OIB 79297061187,Drago Radelić, OIB 89106664738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  <item>Albina Ramić</item>
      <item>Davor Šarin</item>
      <item>Drago Radelić</item>
    </izvorni_sadrzaj>
    <derivirana_varijabla naziv="DomainObject.Predmet.StrankaListFormated_1">
      <item>FINA Regionalni centar Zagreb</item>
      <item>Albina Ramić</item>
      <item>Davor Šarin</item>
      <item>Drago Radelić</item>
    </derivirana_varijabla>
  </DomainObject.Predmet.StrankaListFormated>
  <DomainObject.Predmet.StrankaListFormatedOIB>
    <izvorni_sadrzaj>
      <item>FINA Regionalni centar Zagreb, OIB 85821130368</item>
      <item>Albina Ramić, OIB 62565165359</item>
      <item>Davor Šarin, OIB 79297061187</item>
      <item>Drago Radelić, OIB 89106664738</item>
    </izvorni_sadrzaj>
    <derivirana_varijabla naziv="DomainObject.Predmet.StrankaListFormatedOIB_1">
      <item>FINA Regionalni centar Zagreb, OIB 85821130368</item>
      <item>Albina Ramić, OIB 62565165359</item>
      <item>Davor Šarin, OIB 79297061187</item>
      <item>Drago Radelić, OIB 89106664738</item>
    </derivirana_varijabla>
  </DomainObject.Predmet.StrankaListFormatedOIB>
  <DomainObject.Predmet.StrankaListFormatedWithAdress>
    <izvorni_sadrzaj>
      <item>FINA Regionalni centar Zagreb, Trg svibanjskih žrtava 1995. 1, 10000 Zagreb</item>
      <item>Albina Ramić, Gruška Ulica 20, 10000 Zagreb</item>
      <item>Davor Šarin, Gajeva Ulica 9 A, 10000 Zagreb</item>
      <item>Drago Radelić, Poljička Ulica 45, 10000 Zagreb</item>
    </izvorni_sadrzaj>
    <derivirana_varijabla naziv="DomainObject.Predmet.StrankaListFormatedWithAdress_1">
      <item>FINA Regionalni centar Zagreb, Trg svibanjskih žrtava 1995. 1, 10000 Zagreb</item>
      <item>Albina Ramić, Gruška Ulica 20, 10000 Zagreb</item>
      <item>Davor Šarin, Gajeva Ulica 9 A, 10000 Zagreb</item>
      <item>Drago Radelić, Poljička Ulica 45,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Albina Ramić, OIB 62565165359, Gruška Ulica 20, 10000 Zagreb</item>
      <item>Davor Šarin, OIB 79297061187, Gajeva Ulica 9 A, 10000 Zagreb</item>
      <item>Drago Radelić, OIB 89106664738, Poljička Ulica 45, 10000 Zagreb</item>
    </izvorni_sadrzaj>
    <derivirana_varijabla naziv="DomainObject.Predmet.StrankaListFormatedWithAdressOIB_1">
      <item>FINA Regionalni centar Zagreb, OIB 85821130368, Trg svibanjskih žrtava 1995. 1, 10000 Zagreb</item>
      <item>Albina Ramić, OIB 62565165359, Gruška Ulica 20, 10000 Zagreb</item>
      <item>Davor Šarin, OIB 79297061187, Gajeva Ulica 9 A, 10000 Zagreb</item>
      <item>Drago Radelić, OIB 89106664738, Poljička Ulica 45, 10000 Zagreb</item>
    </derivirana_varijabla>
  </DomainObject.Predmet.StrankaListFormatedWithAdressOIB>
  <DomainObject.Predmet.StrankaListNazivFormated>
    <izvorni_sadrzaj>
      <item>FINA Regionalni centar Zagreb</item>
      <item>Albina Ramić</item>
      <item>Davor Šarin</item>
      <item>Drago Radelić</item>
    </izvorni_sadrzaj>
    <derivirana_varijabla naziv="DomainObject.Predmet.StrankaListNazivFormated_1">
      <item>FINA Regionalni centar Zagreb</item>
      <item>Albina Ramić</item>
      <item>Davor Šarin</item>
      <item>Drago Radelić</item>
    </derivirana_varijabla>
  </DomainObject.Predmet.StrankaListNazivFormated>
  <DomainObject.Predmet.StrankaListNazivFormatedOIB>
    <izvorni_sadrzaj>
      <item>FINA Regionalni centar Zagreb, OIB 85821130368</item>
      <item>Albina Ramić, OIB 62565165359</item>
      <item>Davor Šarin, OIB 79297061187</item>
      <item>Drago Radelić, OIB 89106664738</item>
    </izvorni_sadrzaj>
    <derivirana_varijabla naziv="DomainObject.Predmet.StrankaListNazivFormatedOIB_1">
      <item>FINA Regionalni centar Zagreb, OIB 85821130368</item>
      <item>Albina Ramić, OIB 62565165359</item>
      <item>Davor Šarin, OIB 79297061187</item>
      <item>Drago Radelić, OIB 89106664738</item>
    </derivirana_varijabla>
  </DomainObject.Predmet.StrankaListNazivFormatedOIB>
  <DomainObject.Predmet.ProtuStrankaListFormated>
    <izvorni_sadrzaj>
      <item>CONCEPT 90 d.o.o. zastupanog po punomoćniku Igor Hrabar</item>
    </izvorni_sadrzaj>
    <derivirana_varijabla naziv="DomainObject.Predmet.ProtuStrankaListFormated_1">
      <item>CONCEPT 90 d.o.o. zastupanog po punomoćniku Igor Hrabar</item>
    </derivirana_varijabla>
  </DomainObject.Predmet.ProtuStrankaListFormated>
  <DomainObject.Predmet.ProtuStrankaListFormatedOIB>
    <izvorni_sadrzaj>
      <item>CONCEPT 90 d.o.o., OIB 03066510381 zastupanog po punomoćniku Igor Hrabar</item>
    </izvorni_sadrzaj>
    <derivirana_varijabla naziv="DomainObject.Predmet.ProtuStrankaListFormatedOIB_1">
      <item>CONCEPT 90 d.o.o., OIB 03066510381 zastupanog po punomoćniku Igor Hrabar</item>
    </derivirana_varijabla>
  </DomainObject.Predmet.ProtuStrankaListFormatedOIB>
  <DomainObject.Predmet.ProtuStrankaListFormatedWithAdress>
    <izvorni_sadrzaj>
      <item>CONCEPT 90 d.o.o., 5. Ravnice/bb, 10000 Zagreb zastupanog po punomoćniku Igor Hrabar</item>
    </izvorni_sadrzaj>
    <derivirana_varijabla naziv="DomainObject.Predmet.ProtuStrankaListFormatedWithAdress_1">
      <item>CONCEPT 90 d.o.o., 5. Ravnice/bb, 10000 Zagreb zastupanog po punomoćniku Igor Hrabar</item>
    </derivirana_varijabla>
  </DomainObject.Predmet.ProtuStrankaListFormatedWithAdress>
  <DomainObject.Predmet.ProtuStrankaListFormatedWithAdressOIB>
    <izvorni_sadrzaj>
      <item>CONCEPT 90 d.o.o., OIB 03066510381, 5. Ravnice/bb, 10000 Zagreb zastupanog po punomoćniku Igor Hrabar</item>
    </izvorni_sadrzaj>
    <derivirana_varijabla naziv="DomainObject.Predmet.ProtuStrankaListFormatedWithAdressOIB_1">
      <item>CONCEPT 90 d.o.o., OIB 03066510381, 5. Ravnice/bb, 10000 Zagreb zastupanog po punomoćniku Igor Hrabar</item>
    </derivirana_varijabla>
  </DomainObject.Predmet.ProtuStrankaListFormatedWithAdressOIB>
  <DomainObject.Predmet.ProtuStrankaListNazivFormated>
    <izvorni_sadrzaj>
      <item>CONCEPT 90 d.o.o.</item>
    </izvorni_sadrzaj>
    <derivirana_varijabla naziv="DomainObject.Predmet.ProtuStrankaListNazivFormated_1">
      <item>CONCEPT 90 d.o.o.</item>
    </derivirana_varijabla>
  </DomainObject.Predmet.ProtuStrankaListNazivFormated>
  <DomainObject.Predmet.ProtuStrankaListNazivFormatedOIB>
    <izvorni_sadrzaj>
      <item>CONCEPT 90 d.o.o., OIB 03066510381</item>
    </izvorni_sadrzaj>
    <derivirana_varijabla naziv="DomainObject.Predmet.ProtuStrankaListNazivFormatedOIB_1">
      <item>CONCEPT 90 d.o.o., OIB 03066510381</item>
    </derivirana_varijabla>
  </DomainObject.Predmet.ProtuStrankaListNazivFormatedOIB>
  <DomainObject.Predmet.OstaliListFormated>
    <izvorni_sadrzaj>
      <item>Davor Šarin</item>
      <item>Drago Radelić</item>
      <item>Albina Ramić</item>
      <item>Igor Hrabar punomoćnik sudionika u postupku CONCEPT 90 d.o.o.</item>
    </izvorni_sadrzaj>
    <derivirana_varijabla naziv="DomainObject.Predmet.OstaliListFormated_1">
      <item>Davor Šarin</item>
      <item>Drago Radelić</item>
      <item>Albina Ramić</item>
      <item>Igor Hrabar punomoćnik sudionika u postupku CONCEPT 90 d.o.o.</item>
    </derivirana_varijabla>
  </DomainObject.Predmet.OstaliListFormated>
  <DomainObject.Predmet.OstaliListFormatedOIB>
    <izvorni_sadrzaj>
      <item>Davor Šarin, OIB 79297061187</item>
      <item>Drago Radelić, OIB 89106664738</item>
      <item>Albina Ramić, OIB 62565165359</item>
      <item>Igor Hrabar punomoćnik sudionika u postupku CONCEPT 90 d.o.o.</item>
    </izvorni_sadrzaj>
    <derivirana_varijabla naziv="DomainObject.Predmet.OstaliListFormatedOIB_1">
      <item>Davor Šarin, OIB 79297061187</item>
      <item>Drago Radelić, OIB 89106664738</item>
      <item>Albina Ramić, OIB 62565165359</item>
      <item>Igor Hrabar punomoćnik sudionika u postupku CONCEPT 90 d.o.o.</item>
    </derivirana_varijabla>
  </DomainObject.Predmet.OstaliListFormatedOIB>
  <DomainObject.Predmet.OstaliListFormatedWithAdress>
    <izvorni_sadrzaj>
      <item>Davor Šarin, Ljudevita Gaja 9a, 10000 Zagreb</item>
      <item>Drago Radelić, Poljička 45, 10000 Zagreb</item>
      <item>Albina Ramić, Gruška 20, 10000 Zagreb</item>
      <item>Igor Hrabar, Gajeva 35, 10000 Zagreb punomoćnik sudionika u postupku CONCEPT 90 d.o.o.</item>
    </izvorni_sadrzaj>
    <derivirana_varijabla naziv="DomainObject.Predmet.OstaliListFormatedWithAdress_1">
      <item>Davor Šarin, Ljudevita Gaja 9a, 10000 Zagreb</item>
      <item>Drago Radelić, Poljička 45, 10000 Zagreb</item>
      <item>Albina Ramić, Gruška 20, 10000 Zagreb</item>
      <item>Igor Hrabar, Gajeva 35, 10000 Zagreb punomoćnik sudionika u postupku CONCEPT 90 d.o.o.</item>
    </derivirana_varijabla>
  </DomainObject.Predmet.OstaliListFormatedWithAdress>
  <DomainObject.Predmet.OstaliListFormatedWithAdressOIB>
    <izvorni_sadrzaj>
      <item>Davor Šarin, OIB 79297061187, Ljudevita Gaja 9a, 10000 Zagreb</item>
      <item>Drago Radelić, OIB 89106664738, Poljička 45, 10000 Zagreb</item>
      <item>Albina Ramić, OIB 62565165359, Gruška 20, 10000 Zagreb</item>
      <item>Igor Hrabar, Gajeva 35, 10000 Zagreb punomoćnik sudionika u postupku CONCEPT 90 d.o.o.</item>
    </izvorni_sadrzaj>
    <derivirana_varijabla naziv="DomainObject.Predmet.OstaliListFormatedWithAdressOIB_1">
      <item>Davor Šarin, OIB 79297061187, Ljudevita Gaja 9a, 10000 Zagreb</item>
      <item>Drago Radelić, OIB 89106664738, Poljička 45, 10000 Zagreb</item>
      <item>Albina Ramić, OIB 62565165359, Gruška 20, 10000 Zagreb</item>
      <item>Igor Hrabar, Gajeva 35, 10000 Zagreb punomoćnik sudionika u postupku CONCEPT 90 d.o.o.</item>
    </derivirana_varijabla>
  </DomainObject.Predmet.OstaliListFormatedWithAdressOIB>
  <DomainObject.Predmet.OstaliListNazivFormated>
    <izvorni_sadrzaj>
      <item>Davor Šarin</item>
      <item>Drago Radelić</item>
      <item>Albina Ramić</item>
      <item>Igor Hrabar</item>
    </izvorni_sadrzaj>
    <derivirana_varijabla naziv="DomainObject.Predmet.OstaliListNazivFormated_1">
      <item>Davor Šarin</item>
      <item>Drago Radelić</item>
      <item>Albina Ramić</item>
      <item>Igor Hrabar</item>
    </derivirana_varijabla>
  </DomainObject.Predmet.OstaliListNazivFormated>
  <DomainObject.Predmet.OstaliListNazivFormatedOIB>
    <izvorni_sadrzaj>
      <item>Davor Šarin, OIB 79297061187</item>
      <item>Drago Radelić, OIB 89106664738</item>
      <item>Albina Ramić, OIB 62565165359</item>
      <item>Igor Hrabar</item>
    </izvorni_sadrzaj>
    <derivirana_varijabla naziv="DomainObject.Predmet.OstaliListNazivFormatedOIB_1">
      <item>Davor Šarin, OIB 79297061187</item>
      <item>Drago Radelić, OIB 89106664738</item>
      <item>Albina Ramić, OIB 62565165359</item>
      <item>Igor Hrabar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CONCEPT 90 d.o.o.</izvorni_sadrzaj>
    <derivirana_varijabla naziv="DomainObject.Predmet.ProtustrankaIDrugi_1">CONCEPT 90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CONCEPT 90 d.o.o., OIB 03066510381, 5. Ravnice/bb, 10000 Zagreb</izvorni_sadrzaj>
    <derivirana_varijabla naziv="DomainObject.Predmet.ProtustrankaIDrugiAdressOIB_1">CONCEPT 90 d.o.o., OIB 03066510381, 5. Ravnice/bb,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CONCEPT 90 d.o.o.</item>
      <item>FINA Regionalni centar Zagreb</item>
      <item>Albina Ramić</item>
      <item>Davor Šarin</item>
      <item>Drago Radelić</item>
      <item>Davor Šarin</item>
      <item>Drago Radelić</item>
      <item>Albina Ramić</item>
      <item>Igor Hrabar</item>
    </izvorni_sadrzaj>
    <derivirana_varijabla naziv="DomainObject.Predmet.SudioniciListNaziv_1">
      <item>CONCEPT 90 d.o.o.</item>
      <item>FINA Regionalni centar Zagreb</item>
      <item>Albina Ramić</item>
      <item>Davor Šarin</item>
      <item>Drago Radelić</item>
      <item>Davor Šarin</item>
      <item>Drago Radelić</item>
      <item>Albina Ramić</item>
      <item>Igor Hrabar</item>
    </derivirana_varijabla>
  </DomainObject.Predmet.SudioniciListNaziv>
  <DomainObject.Predmet.SudioniciListAdressOIB>
    <izvorni_sadrzaj>
      <item>CONCEPT 90 d.o.o., OIB 03066510381, 5. Ravnice/bb,10000 Zagreb</item>
      <item>FINA Regionalni centar Zagreb, OIB 85821130368, Trg svibanjskih žrtava 1995. 1,10000 Zagreb</item>
      <item>Albina Ramić, OIB 62565165359, Gruška Ulica 20,10000 Zagreb</item>
      <item>Davor Šarin, OIB 79297061187, Gajeva Ulica 9 A,10000 Zagreb</item>
      <item>Drago Radelić, OIB 89106664738, Poljička Ulica 45,10000 Zagreb</item>
      <item>Davor Šarin, OIB 79297061187, Ljudevita Gaja 9a,10000 Zagreb</item>
      <item>Drago Radelić, OIB 89106664738, Poljička 45,10000 Zagreb</item>
      <item>Albina Ramić, OIB 62565165359, Gruška 20,10000 Zagreb</item>
      <item>Igor Hrabar, Gajeva 35,10000 Zagreb</item>
    </izvorni_sadrzaj>
    <derivirana_varijabla naziv="DomainObject.Predmet.SudioniciListAdressOIB_1">
      <item>CONCEPT 90 d.o.o., OIB 03066510381, 5. Ravnice/bb,10000 Zagreb</item>
      <item>FINA Regionalni centar Zagreb, OIB 85821130368, Trg svibanjskih žrtava 1995. 1,10000 Zagreb</item>
      <item>Albina Ramić, OIB 62565165359, Gruška Ulica 20,10000 Zagreb</item>
      <item>Davor Šarin, OIB 79297061187, Gajeva Ulica 9 A,10000 Zagreb</item>
      <item>Drago Radelić, OIB 89106664738, Poljička Ulica 45,10000 Zagreb</item>
      <item>Davor Šarin, OIB 79297061187, Ljudevita Gaja 9a,10000 Zagreb</item>
      <item>Drago Radelić, OIB 89106664738, Poljička 45,10000 Zagreb</item>
      <item>Albina Ramić, OIB 62565165359, Gruška 20,10000 Zagreb</item>
      <item>Igor Hrabar, Gajeva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03066510381</item>
      <item>, OIB 85821130368</item>
      <item>, OIB 62565165359</item>
      <item>, OIB 79297061187</item>
      <item>, OIB 89106664738</item>
      <item>, OIB 79297061187</item>
      <item>, OIB 89106664738</item>
      <item>, OIB 62565165359</item>
      <item>, OIB null</item>
    </izvorni_sadrzaj>
    <derivirana_varijabla naziv="DomainObject.Predmet.SudioniciListNazivOIB_1">
      <item>, OIB 03066510381</item>
      <item>, OIB 85821130368</item>
      <item>, OIB 62565165359</item>
      <item>, OIB 79297061187</item>
      <item>, OIB 89106664738</item>
      <item>, OIB 79297061187</item>
      <item>, OIB 89106664738</item>
      <item>, OIB 62565165359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St-596/2018-7</izvorni_sadrzaj>
    <derivirana_varijabla naziv="DomainObject.PredzadnjaOdlukaIzPredmeta.Oznaka_1">St-596/2018-7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8F687F-25A6-40DD-9918-AC6FF0C51C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607</properties:Words>
  <properties:Characters>3251</properties:Characters>
  <properties:Lines>95</properties:Lines>
  <properties:Paragraphs>33</properties:Paragraphs>
  <properties:TotalTime>1040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Sanja Ban</cp:lastModifiedBy>
  <cp:lastPrinted>2018-12-31T10:36:00Z</cp:lastPrinted>
  <dcterms:modified xmlns:xsi="http://www.w3.org/2001/XMLSchema-instance" xsi:type="dcterms:W3CDTF">2018-12-31T10:39:00Z</dcterms:modified>
  <cp:revision>871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o pokretanju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