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cb0d" w14:paraId="9a3cb0d" w:rsidRDefault="00BB54FA" w:rsidP="00BB54FA" w:rsidR="00BB54FA" w:rsidRPr="00BB54FA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B54FA">
        <w:rPr>
          <w:rFonts w:cs="Times New Roman" w:eastAsia="Times New Roman"/>
          <w:lang w:eastAsia="hr-HR"/>
        </w:rPr>
        <w:t xml:space="preserve">    </w:t>
      </w:r>
      <w:r w:rsidRPr="00BB54FA">
        <w:rPr>
          <w:rFonts w:cs="Times New Roman" w:eastAsia="Times New Roman"/>
          <w:b w:val="false"/>
          <w:lang w:eastAsia="hr-HR"/>
        </w:rPr>
        <w:t>REPUBLIKA HRVATSKA</w:t>
      </w:r>
    </w:p>
    <w:p w:rsidRDefault="00BB54FA" w:rsidP="00BB54FA" w:rsidR="00BB54FA" w:rsidRPr="00BB54FA">
      <w:pPr>
        <w:spacing w:after="0"/>
        <w:rPr>
          <w:rFonts w:cs="Times New Roman" w:eastAsia="Times New Roman"/>
          <w:lang w:eastAsia="hr-HR"/>
        </w:rPr>
      </w:pPr>
    </w:p>
    <w:p w:rsidRDefault="00BB54FA" w:rsidP="00BB54FA" w:rsidR="00BB54FA" w:rsidRPr="00BB54FA">
      <w:pPr>
        <w:spacing w:after="0"/>
        <w:rPr>
          <w:rFonts w:cs="Times New Roman" w:eastAsia="Times New Roman"/>
          <w:lang w:eastAsia="hr-HR"/>
        </w:rPr>
      </w:pPr>
      <w:r w:rsidRPr="00BB54FA">
        <w:rPr>
          <w:rFonts w:cs="Times New Roman" w:eastAsia="Times New Roman"/>
          <w:lang w:eastAsia="hr-HR"/>
        </w:rPr>
        <w:t xml:space="preserve"> TRGOVAČKI SUD U ZAGREBU</w:t>
      </w:r>
    </w:p>
    <w:p w:rsidRDefault="00BB54FA" w:rsidP="00BB54FA" w:rsidR="00BB54FA" w:rsidRPr="00BB54FA">
      <w:pPr>
        <w:spacing w:after="0"/>
        <w:rPr>
          <w:rFonts w:cs="Times New Roman" w:eastAsia="Times New Roman"/>
          <w:lang w:eastAsia="hr-HR"/>
        </w:rPr>
      </w:pPr>
      <w:r w:rsidRPr="00BB54FA">
        <w:rPr>
          <w:rFonts w:cs="Times New Roman" w:eastAsia="Times New Roman"/>
          <w:lang w:eastAsia="hr-HR"/>
        </w:rPr>
        <w:t xml:space="preserve">         STALNA SLUŽBA</w:t>
      </w:r>
    </w:p>
    <w:p w:rsidRDefault="00BB54FA" w:rsidP="00BB54FA" w:rsidR="00BB54FA" w:rsidRPr="00BB54FA">
      <w:pPr>
        <w:spacing w:after="0"/>
        <w:rPr>
          <w:rFonts w:cs="Times New Roman" w:eastAsia="Times New Roman"/>
          <w:lang w:eastAsia="hr-HR"/>
        </w:rPr>
      </w:pPr>
      <w:r w:rsidRPr="00BB54FA">
        <w:rPr>
          <w:rFonts w:cs="Times New Roman" w:eastAsia="Times New Roman"/>
          <w:lang w:eastAsia="hr-HR"/>
        </w:rPr>
        <w:t xml:space="preserve">    Karlovac, Ljudevita Šestića 4</w:t>
      </w:r>
    </w:p>
    <w:p w:rsidRDefault="00BB54FA" w:rsidP="00BB54FA" w:rsidR="00BB54FA" w:rsidRPr="00BB54FA">
      <w:pPr>
        <w:spacing w:after="0"/>
        <w:rPr>
          <w:rFonts w:cs="Times New Roman" w:eastAsia="Times New Roman"/>
          <w:lang w:eastAsia="hr-HR"/>
        </w:rPr>
      </w:pPr>
    </w:p>
    <w:p w:rsidRDefault="00BB54FA" w:rsidP="00BB54FA" w:rsidR="00BB54FA" w:rsidRPr="00BB54FA">
      <w:pPr>
        <w:spacing w:after="0"/>
        <w:jc w:val="center"/>
        <w:rPr>
          <w:rFonts w:cs="Times New Roman" w:eastAsia="Times New Roman"/>
          <w:lang w:eastAsia="hr-HR"/>
        </w:rPr>
      </w:pPr>
      <w:r w:rsidRPr="00BB54FA">
        <w:rPr>
          <w:rFonts w:cs="Times New Roman" w:eastAsia="Times New Roman"/>
          <w:lang w:eastAsia="hr-HR"/>
        </w:rPr>
        <w:t>U  I M E   R E P U B L I K E   H R V A T S K E</w:t>
      </w:r>
    </w:p>
    <w:p w:rsidRDefault="00BB54FA" w:rsidP="00BB54FA" w:rsidR="00BB54FA" w:rsidRPr="00BB54FA">
      <w:pPr>
        <w:spacing w:after="0"/>
        <w:rPr>
          <w:rFonts w:cs="Times New Roman" w:eastAsia="Times New Roman"/>
          <w:lang w:eastAsia="hr-HR"/>
        </w:rPr>
      </w:pPr>
    </w:p>
    <w:p w:rsidRDefault="00BB54FA" w:rsidP="00BB54FA" w:rsidR="00BB54FA" w:rsidRPr="00BB54FA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BB54FA">
        <w:rPr>
          <w:rFonts w:cs="Times New Roman" w:eastAsia="Times New Roman"/>
          <w:lang w:eastAsia="hr-HR"/>
        </w:rPr>
        <w:tab/>
        <w:t>R J E Š E N J E</w:t>
      </w:r>
    </w:p>
    <w:p w:rsidRDefault="00BB54FA" w:rsidP="00BB54FA" w:rsidR="00BB54FA" w:rsidRPr="00BB54FA">
      <w:pPr>
        <w:spacing w:after="0"/>
        <w:rPr>
          <w:rFonts w:cs="Times New Roman" w:eastAsia="Times New Roman"/>
          <w:lang w:eastAsia="hr-HR"/>
        </w:rPr>
      </w:pPr>
    </w:p>
    <w:p w:rsidRDefault="00BB54FA" w:rsidP="00BB54FA" w:rsidR="00BB54FA" w:rsidRPr="00BB54FA">
      <w:pPr>
        <w:spacing w:after="0"/>
        <w:jc w:val="both"/>
        <w:rPr>
          <w:rFonts w:cs="Times New Roman" w:eastAsia="Times New Roman"/>
          <w:lang w:eastAsia="hr-HR"/>
        </w:rPr>
      </w:pPr>
      <w:r w:rsidRPr="00BB54FA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zahtjeva FINANCIJSKE AGENCIJE, Regionalni centar Zagreb, Zagreb, Trg svibanjskih žrtava 1995. 1, OIB: 85821130368, za provedbu skraćenog stečajnog postupka nad dužnikom TRI B IMMOBILIA d.o.o. Zagreb, Poljička  5/V, OIB: 42392421787, dana 4. ožujka 2016. godine</w:t>
      </w:r>
    </w:p>
    <w:p w:rsidRDefault="00BB54FA" w:rsidP="00BB54FA" w:rsidR="00BB54FA" w:rsidRPr="00BB54FA">
      <w:pPr>
        <w:spacing w:after="0"/>
        <w:rPr>
          <w:rFonts w:cs="Times New Roman" w:eastAsia="Times New Roman"/>
          <w:lang w:eastAsia="hr-HR"/>
        </w:rPr>
      </w:pPr>
    </w:p>
    <w:p w:rsidRDefault="00BB54FA" w:rsidP="00BB54FA" w:rsidR="00BB54FA" w:rsidRPr="00BB54F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B54FA" w:rsidP="00BB54FA" w:rsidR="00BB54FA" w:rsidRPr="00BB54FA">
      <w:pPr>
        <w:spacing w:after="0"/>
        <w:jc w:val="center"/>
        <w:rPr>
          <w:rFonts w:cs="Times New Roman" w:eastAsia="Times New Roman"/>
          <w:lang w:eastAsia="hr-HR"/>
        </w:rPr>
      </w:pPr>
      <w:r w:rsidRPr="00BB54FA">
        <w:rPr>
          <w:rFonts w:cs="Times New Roman" w:eastAsia="Times New Roman"/>
          <w:lang w:eastAsia="hr-HR"/>
        </w:rPr>
        <w:t>r i j e š i o   j e</w:t>
      </w:r>
    </w:p>
    <w:p w:rsidRDefault="00BB54FA" w:rsidP="00BB54FA" w:rsidR="00BB54FA" w:rsidRPr="00BB54F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B54FA" w:rsidP="00BB54FA" w:rsidR="00BB54FA" w:rsidRPr="00BB54FA">
      <w:pPr>
        <w:spacing w:after="0"/>
        <w:rPr>
          <w:rFonts w:cs="Times New Roman" w:eastAsia="Times New Roman"/>
          <w:lang w:eastAsia="hr-HR"/>
        </w:rPr>
      </w:pPr>
    </w:p>
    <w:p w:rsidRDefault="00BB54FA" w:rsidP="00BB54FA" w:rsidR="00BB54FA" w:rsidRPr="00BB54F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B54FA">
        <w:rPr>
          <w:rFonts w:cs="Times New Roman" w:eastAsia="Times New Roman"/>
          <w:lang w:eastAsia="hr-HR"/>
        </w:rPr>
        <w:t>Obustavlja se skraćeni stečajni postupak nad dužnikom TRI B IMMOBILIA d.o.o. Zagreb, Poljička  5/V, OIB: 42392421787.</w:t>
      </w:r>
    </w:p>
    <w:p w:rsidRDefault="00BB54FA" w:rsidP="00BB54FA" w:rsidR="00BB54FA" w:rsidRPr="00BB54FA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B54FA" w:rsidP="00BB54FA" w:rsidR="00BB54FA" w:rsidRPr="00BB54F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B54FA">
        <w:rPr>
          <w:rFonts w:cs="Times New Roman" w:eastAsia="Times New Roman"/>
          <w:lang w:eastAsia="hr-HR"/>
        </w:rPr>
        <w:t>Postupak će se nastaviti primjenom općih odredbi Stečajnog zakona.</w:t>
      </w:r>
    </w:p>
    <w:p w:rsidRDefault="00BB54FA" w:rsidP="00BB54FA" w:rsidR="00BB54FA" w:rsidRPr="00BB54FA">
      <w:pPr>
        <w:spacing w:after="0"/>
        <w:rPr>
          <w:rFonts w:cs="Times New Roman" w:eastAsia="Times New Roman"/>
          <w:lang w:eastAsia="hr-HR"/>
        </w:rPr>
      </w:pPr>
    </w:p>
    <w:p w:rsidRDefault="00BB54FA" w:rsidP="00BB54FA" w:rsidR="00BB54FA" w:rsidRPr="00BB54FA">
      <w:pPr>
        <w:spacing w:after="0"/>
        <w:rPr>
          <w:rFonts w:cs="Times New Roman" w:eastAsia="Times New Roman"/>
          <w:lang w:eastAsia="hr-HR"/>
        </w:rPr>
      </w:pPr>
    </w:p>
    <w:p w:rsidRDefault="00BB54FA" w:rsidP="00BB54FA" w:rsidR="00BB54FA" w:rsidRPr="00BB54FA">
      <w:pPr>
        <w:spacing w:after="0"/>
        <w:jc w:val="center"/>
        <w:rPr>
          <w:rFonts w:cs="Times New Roman" w:eastAsia="Times New Roman"/>
          <w:lang w:eastAsia="hr-HR"/>
        </w:rPr>
      </w:pPr>
      <w:r w:rsidRPr="00BB54FA">
        <w:rPr>
          <w:rFonts w:cs="Times New Roman" w:eastAsia="Times New Roman"/>
          <w:lang w:eastAsia="hr-HR"/>
        </w:rPr>
        <w:t>Obrazloženje</w:t>
      </w:r>
    </w:p>
    <w:p w:rsidRDefault="00BB54FA" w:rsidP="00BB54FA" w:rsidR="00BB54FA" w:rsidRPr="00BB54F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B54FA" w:rsidP="00BB54FA" w:rsidR="00BB54FA" w:rsidRPr="00BB54FA">
      <w:pPr>
        <w:spacing w:after="0"/>
        <w:rPr>
          <w:rFonts w:cs="Times New Roman" w:eastAsia="Times New Roman"/>
          <w:lang w:eastAsia="hr-HR"/>
        </w:rPr>
      </w:pPr>
    </w:p>
    <w:p w:rsidRDefault="00BB54FA" w:rsidP="00BB54FA" w:rsidR="00BB54FA" w:rsidRPr="00BB54FA">
      <w:pPr>
        <w:spacing w:after="0"/>
        <w:jc w:val="both"/>
        <w:rPr>
          <w:rFonts w:cs="Times New Roman" w:eastAsia="Times New Roman"/>
          <w:lang w:eastAsia="hr-HR"/>
        </w:rPr>
      </w:pPr>
      <w:r w:rsidRPr="00BB54FA">
        <w:rPr>
          <w:rFonts w:cs="Times New Roman" w:eastAsia="Times New Roman"/>
          <w:lang w:eastAsia="hr-HR"/>
        </w:rPr>
        <w:tab/>
        <w:t>Financijska agencija je temeljem odredbe čl. 429. st. 1. Stečajnog zakona ( Narodne novine broj 71/15, dalje:SZ) dana 30. listopada 2015. godine podnijela zahtjev za provedbu skraćenog stečajnog postupka nad dužnikom TRI B IMMOBILIA d.o.o. Zagreb, Poljička  5/V, OIB: 42392421787.</w:t>
      </w:r>
    </w:p>
    <w:p w:rsidRDefault="00BB54FA" w:rsidP="00BB54FA" w:rsidR="00BB54FA" w:rsidRPr="00BB54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54FA" w:rsidP="00BB54FA" w:rsidR="00BB54FA" w:rsidRPr="00BB54FA">
      <w:pPr>
        <w:spacing w:after="0"/>
        <w:jc w:val="both"/>
        <w:rPr>
          <w:rFonts w:cs="Times New Roman" w:eastAsia="Times New Roman"/>
          <w:lang w:eastAsia="hr-HR"/>
        </w:rPr>
      </w:pPr>
      <w:r w:rsidRPr="00BB54FA">
        <w:rPr>
          <w:rFonts w:cs="Times New Roman" w:eastAsia="Times New Roman"/>
          <w:lang w:eastAsia="hr-HR"/>
        </w:rPr>
        <w:tab/>
        <w:t xml:space="preserve">Sud je oglasom od 25. studenog 2015. godine pozvao dužnikove vjerovnike da predlože otvaranje stečajnog postupka, te je pozvao osobe ovlaštene za zastupanje po  zakonu da u roku od 15 dana od dana objave oglasa podnesu sudu javnobilježnički ovjerovljen popis imovine i obveza na propisanom obrascu. </w:t>
      </w:r>
    </w:p>
    <w:p w:rsidRDefault="00BB54FA" w:rsidP="00BB54FA" w:rsidR="00BB54FA" w:rsidRPr="00BB54FA">
      <w:pPr>
        <w:spacing w:after="0"/>
        <w:jc w:val="both"/>
        <w:rPr>
          <w:rFonts w:cs="Times New Roman" w:eastAsia="Times New Roman"/>
          <w:lang w:eastAsia="hr-HR"/>
        </w:rPr>
      </w:pPr>
      <w:r w:rsidRPr="00BB54FA">
        <w:rPr>
          <w:rFonts w:cs="Times New Roman" w:eastAsia="Times New Roman"/>
          <w:lang w:eastAsia="hr-HR"/>
        </w:rPr>
        <w:tab/>
      </w:r>
    </w:p>
    <w:p w:rsidRDefault="00BB54FA" w:rsidP="00BB54FA" w:rsidR="00BB54FA" w:rsidRPr="00BB54FA">
      <w:pPr>
        <w:spacing w:after="0"/>
        <w:jc w:val="both"/>
        <w:rPr>
          <w:rFonts w:cs="Times New Roman" w:eastAsia="Times New Roman"/>
          <w:lang w:eastAsia="hr-HR"/>
        </w:rPr>
      </w:pPr>
      <w:r w:rsidRPr="00BB54FA">
        <w:rPr>
          <w:rFonts w:cs="Times New Roman" w:eastAsia="Times New Roman"/>
          <w:lang w:eastAsia="hr-HR"/>
        </w:rPr>
        <w:tab/>
        <w:t>Dužnik je dostavio popis imovine dana 29. prosinca 2015. godine iz kojeg proizlazi da njegovu imovinu čini nekretnina upisana u z.k.ul. 1135 k.o. Vabriga, Zemljišnoknjižnog suda u Poreču.</w:t>
      </w:r>
    </w:p>
    <w:p w:rsidRDefault="00BB54FA" w:rsidP="00BB54FA" w:rsidR="00BB54FA" w:rsidRPr="00BB54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54FA" w:rsidP="00BB54FA" w:rsidR="00BB54FA" w:rsidRPr="00BB54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54FA" w:rsidP="00BB54FA" w:rsidR="00BB54FA" w:rsidRPr="00BB54FA">
      <w:pPr>
        <w:spacing w:after="0"/>
        <w:jc w:val="both"/>
        <w:rPr>
          <w:rFonts w:cs="Times New Roman" w:eastAsia="Times New Roman"/>
          <w:lang w:eastAsia="hr-HR"/>
        </w:rPr>
      </w:pPr>
      <w:r w:rsidRPr="00BB54FA">
        <w:rPr>
          <w:rFonts w:cs="Times New Roman" w:eastAsia="Times New Roman"/>
          <w:lang w:eastAsia="hr-HR"/>
        </w:rPr>
        <w:tab/>
      </w:r>
      <w:r w:rsidRPr="00BB54FA">
        <w:rPr>
          <w:rFonts w:cs="Times New Roman" w:eastAsia="Times New Roman"/>
          <w:lang w:eastAsia="hr-HR"/>
        </w:rPr>
        <w:tab/>
      </w:r>
    </w:p>
    <w:p w:rsidRDefault="00BB54FA" w:rsidP="00BB54FA" w:rsidR="00BB54FA" w:rsidRPr="00BB54FA">
      <w:pPr>
        <w:spacing w:after="0"/>
        <w:jc w:val="both"/>
        <w:rPr>
          <w:rFonts w:cs="Times New Roman" w:eastAsia="Times New Roman"/>
          <w:lang w:eastAsia="hr-HR"/>
        </w:rPr>
      </w:pPr>
      <w:r w:rsidRPr="00BB54FA">
        <w:rPr>
          <w:rFonts w:cs="Times New Roman" w:eastAsia="Times New Roman"/>
          <w:lang w:eastAsia="hr-HR"/>
        </w:rPr>
        <w:lastRenderedPageBreak/>
        <w:tab/>
        <w:t>Temeljem čl. 433. SZ-a određeno je da ako nisu ispunjene pretpostavke za istodobno otvaranje i zaključenje stečajnog postupka u smislu odredbe čl. 431. toga zakona, sud će obustaviti skraćeni stečajni postupak i odgovarajućom primjenom općih odredbi stečajnog postupka toga zakona donijeti rješenje o pokretanju prethodnog postupka, odnosno otvaranju stečajnog postupka.</w:t>
      </w:r>
    </w:p>
    <w:p w:rsidRDefault="00BB54FA" w:rsidP="00BB54FA" w:rsidR="00BB54FA" w:rsidRPr="00BB54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54FA" w:rsidP="00BB54FA" w:rsidR="00BB54FA" w:rsidRPr="00BB54FA">
      <w:pPr>
        <w:spacing w:after="0"/>
        <w:jc w:val="both"/>
        <w:rPr>
          <w:rFonts w:cs="Times New Roman" w:eastAsia="Times New Roman"/>
          <w:lang w:eastAsia="hr-HR"/>
        </w:rPr>
      </w:pPr>
      <w:r w:rsidRPr="00BB54FA">
        <w:rPr>
          <w:rFonts w:cs="Times New Roman" w:eastAsia="Times New Roman"/>
          <w:lang w:eastAsia="hr-HR"/>
        </w:rPr>
        <w:tab/>
        <w:t>Slijedom navedenog, a temeljem čl. 433. SZ-a riješeno je kao u izreci, s time da će sud, po pravomoćnosti ovog rješenja, odgovarajućom primjenom općih odredbi stečajnog postupka propisanih Stečajnim zakonom donijeti rješenje o pokretanju prethodnog postupka odnosno otvaranju stečajnog postupka.</w:t>
      </w:r>
    </w:p>
    <w:p w:rsidRDefault="00BB54FA" w:rsidP="00BB54FA" w:rsidR="00BB54FA" w:rsidRPr="00BB54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54FA" w:rsidP="00BB54FA" w:rsidR="00BB54FA" w:rsidRPr="00BB54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54FA" w:rsidP="00BB54FA" w:rsidR="00BB54FA" w:rsidRPr="00BB54FA">
      <w:pPr>
        <w:spacing w:after="0"/>
        <w:jc w:val="center"/>
        <w:rPr>
          <w:rFonts w:cs="Times New Roman" w:eastAsia="Times New Roman"/>
          <w:lang w:eastAsia="hr-HR"/>
        </w:rPr>
      </w:pPr>
      <w:r w:rsidRPr="00BB54FA">
        <w:rPr>
          <w:rFonts w:cs="Times New Roman" w:eastAsia="Times New Roman"/>
          <w:lang w:eastAsia="hr-HR"/>
        </w:rPr>
        <w:t>U Karlovcu 4. ožujka 2016. godine</w:t>
      </w:r>
    </w:p>
    <w:p w:rsidRDefault="00BB54FA" w:rsidP="00BB54FA" w:rsidR="00BB54FA" w:rsidRPr="00BB54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B54FA" w:rsidP="00BB54FA" w:rsidR="00BB54FA" w:rsidRPr="00BB54FA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BB54FA">
        <w:rPr>
          <w:rFonts w:cs="Times New Roman" w:eastAsia="Times New Roman"/>
          <w:lang w:eastAsia="hr-HR"/>
        </w:rPr>
        <w:t xml:space="preserve">                         Stečajni sudac:</w:t>
      </w:r>
    </w:p>
    <w:p w:rsidRDefault="00BB54FA" w:rsidP="00BB54FA" w:rsidR="00BB54FA" w:rsidRPr="00BB54FA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BB54FA">
        <w:rPr>
          <w:rFonts w:cs="Times New Roman" w:eastAsia="Times New Roman"/>
          <w:lang w:eastAsia="hr-HR"/>
        </w:rPr>
        <w:t xml:space="preserve">                   </w:t>
      </w:r>
      <w:r>
        <w:rPr>
          <w:rFonts w:cs="Times New Roman" w:eastAsia="Times New Roman"/>
          <w:lang w:eastAsia="hr-HR"/>
        </w:rPr>
        <w:t xml:space="preserve"> </w:t>
      </w:r>
      <w:r w:rsidRPr="00BB54FA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Jadranka Mađeruh</w:t>
      </w:r>
    </w:p>
    <w:p w:rsidRDefault="00BB54FA" w:rsidP="00BB54FA" w:rsidR="00BB54FA" w:rsidRPr="00BB54FA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BB54FA" w:rsidP="00BB54FA" w:rsidR="00BB54FA" w:rsidRPr="00BB54FA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BB54FA" w:rsidP="00BB54FA" w:rsidR="00BB54FA" w:rsidRPr="00BB54FA">
      <w:pPr>
        <w:spacing w:after="0"/>
        <w:jc w:val="both"/>
        <w:rPr>
          <w:rFonts w:cs="Times New Roman" w:eastAsia="Times New Roman"/>
          <w:lang w:eastAsia="hr-HR"/>
        </w:rPr>
      </w:pPr>
      <w:r w:rsidRPr="00BB54FA">
        <w:rPr>
          <w:rFonts w:cs="Times New Roman" w:eastAsia="Times New Roman"/>
          <w:lang w:eastAsia="hr-HR"/>
        </w:rPr>
        <w:t>UPUTA O PRAVNOM LIJEKU:</w:t>
      </w:r>
    </w:p>
    <w:p w:rsidRDefault="00BB54FA" w:rsidP="00BB54FA" w:rsidR="00BB54FA" w:rsidRPr="00BB54F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B54FA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BB54FA" w:rsidP="00BB54FA" w:rsidR="00BB54FA" w:rsidRPr="00BB54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54FA" w:rsidP="00BB54FA" w:rsidR="00BB54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54FA" w:rsidP="00BB54FA" w:rsidR="00BB54FA" w:rsidRPr="00BB54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54FA" w:rsidP="00BB54FA" w:rsidR="00BB54FA" w:rsidRPr="00BB54FA">
      <w:pPr>
        <w:spacing w:after="0"/>
        <w:rPr>
          <w:rFonts w:cs="Times New Roman" w:eastAsia="Times New Roman"/>
          <w:lang w:eastAsia="hr-HR"/>
        </w:rPr>
      </w:pPr>
      <w:r w:rsidRPr="00BB54FA">
        <w:rPr>
          <w:rFonts w:cs="Times New Roman" w:eastAsia="Times New Roman"/>
          <w:lang w:eastAsia="hr-HR"/>
        </w:rPr>
        <w:t>Dna:</w:t>
      </w:r>
    </w:p>
    <w:p w:rsidRDefault="00BB54FA" w:rsidP="00BB54FA" w:rsidR="00BB54FA" w:rsidRPr="00BB54FA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BB54FA">
        <w:rPr>
          <w:rFonts w:cs="Times New Roman" w:eastAsia="Times New Roman"/>
          <w:lang w:eastAsia="hr-HR"/>
        </w:rPr>
        <w:t>Podnositelju zahtjeva</w:t>
      </w:r>
    </w:p>
    <w:p w:rsidRDefault="00BB54FA" w:rsidP="00BB54FA" w:rsidR="00BB54FA" w:rsidRPr="00BB54FA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BB54FA">
        <w:rPr>
          <w:rFonts w:cs="Times New Roman" w:eastAsia="Times New Roman"/>
          <w:lang w:eastAsia="hr-HR"/>
        </w:rPr>
        <w:t>dužniku</w:t>
      </w:r>
    </w:p>
    <w:p w:rsidRDefault="00BB54FA" w:rsidP="00BB54FA" w:rsidR="00BB54FA" w:rsidRPr="00BB54FA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BB54FA">
        <w:rPr>
          <w:rFonts w:cs="Times New Roman" w:eastAsia="Times New Roman"/>
          <w:lang w:eastAsia="hr-HR"/>
        </w:rPr>
        <w:t>e-oglasna ploča suda</w:t>
      </w:r>
    </w:p>
    <w:p w:rsidRDefault="00BB54FA" w:rsidP="00BB54FA" w:rsidR="00BB54FA" w:rsidRPr="00BB54FA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3174833"/>
      <w:docPartObj>
        <w:docPartGallery w:val="Page Numbers (Top of Page)"/>
        <w:docPartUnique/>
      </w:docPartObj>
    </w:sdtPr>
    <w:sdtContent>
      <w:p w:rsidRDefault="00BB54FA" w:rsidR="00BB54F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BB54FA" w:rsidR="008333A9">
    <w:pPr>
      <w:pStyle w:val="Zaglavlje"/>
    </w:pPr>
    <w:r>
      <w:t>1 St-2518/15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54F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988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St-2518/2015-10</izvorni_sadrzaj>
    <derivirana_varijabla naziv="DomainObject.Oznaka_1">St-2518/2015-10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2518</izvorni_sadrzaj>
    <derivirana_varijabla naziv="DomainObject.Predmet.Broj_1">2518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St-2518/2015</izvorni_sadrzaj>
    <derivirana_varijabla naziv="DomainObject.Predmet.OznakaBroj_1">St-2518/2015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B IMMOBILIA d.o.o. zastupanog po punomoćniku Anita Prelec</izvorni_sadrzaj>
    <derivirana_varijabla naziv="DomainObject.Predmet.ProtustrankaFormated_1">  TRI B IMMOBILIA d.o.o. zastupanog po punomoćniku Anita Prelec</derivirana_varijabla>
  </DomainObject.Predmet.ProtustrankaFormated>
  <DomainObject.Predmet.ProtustrankaFormatedOIB>
    <izvorni_sadrzaj>  TRI B IMMOBILIA d.o.o., OIB 42392421787 zastupanog po punomoćniku Anita Prelec</izvorni_sadrzaj>
    <derivirana_varijabla naziv="DomainObject.Predmet.ProtustrankaFormatedOIB_1">  TRI B IMMOBILIA d.o.o., OIB 42392421787 zastupanog po punomoćniku Anita Prelec</derivirana_varijabla>
  </DomainObject.Predmet.ProtustrankaFormatedOIB>
  <DomainObject.Predmet.ProtustrankaFormatedWithAdress>
    <izvorni_sadrzaj> TRI B IMMOBILIA d.o.o., Poljička 5/V, 10000 Zagreb zastupanog po punomoćniku Anita Prelec</izvorni_sadrzaj>
    <derivirana_varijabla naziv="DomainObject.Predmet.ProtustrankaFormatedWithAdress_1"> TRI B IMMOBILIA d.o.o., Poljička 5/V, 10000 Zagreb zastupanog po punomoćniku Anita Prelec</derivirana_varijabla>
  </DomainObject.Predmet.ProtustrankaFormatedWithAdress>
  <DomainObject.Predmet.ProtustrankaFormatedWithAdressOIB>
    <izvorni_sadrzaj> TRI B IMMOBILIA d.o.o., OIB 42392421787, Poljička 5/V, 10000 Zagreb zastupanog po punomoćniku Anita Prelec</izvorni_sadrzaj>
    <derivirana_varijabla naziv="DomainObject.Predmet.ProtustrankaFormatedWithAdressOIB_1"> TRI B IMMOBILIA d.o.o., OIB 42392421787, Poljička 5/V, 10000 Zagreb zastupanog po punomoćniku Anita Prelec</derivirana_varijabla>
  </DomainObject.Predmet.ProtustrankaFormatedWithAdressOIB>
  <DomainObject.Predmet.ProtustrankaWithAdress>
    <izvorni_sadrzaj>TRI B IMMOBILIA d.o.o. Poljička 5/V, 10000 Zagreb</izvorni_sadrzaj>
    <derivirana_varijabla naziv="DomainObject.Predmet.ProtustrankaWithAdress_1">TRI B IMMOBILIA d.o.o. Poljička 5/V, 10000 Zagreb</derivirana_varijabla>
  </DomainObject.Predmet.ProtustrankaWithAdress>
  <DomainObject.Predmet.ProtustrankaWithAdressOIB>
    <izvorni_sadrzaj>TRI B IMMOBILIA d.o.o., OIB 42392421787, Poljička 5/V, 10000 Zagreb</izvorni_sadrzaj>
    <derivirana_varijabla naziv="DomainObject.Predmet.ProtustrankaWithAdressOIB_1">TRI B IMMOBILIA d.o.o., OIB 42392421787, Poljička 5/V, 10000 Zagreb</derivirana_varijabla>
  </DomainObject.Predmet.ProtustrankaWithAdressOIB>
  <DomainObject.Predmet.ProtustrankaNazivFormated>
    <izvorni_sadrzaj>TRI B IMMOBILIA d.o.o.</izvorni_sadrzaj>
    <derivirana_varijabla naziv="DomainObject.Predmet.ProtustrankaNazivFormated_1">TRI B IMMOBILIA d.o.o.</derivirana_varijabla>
  </DomainObject.Predmet.ProtustrankaNazivFormated>
  <DomainObject.Predmet.ProtustrankaNazivFormatedOIB>
    <izvorni_sadrzaj>TRI B IMMOBILIA d.o.o., OIB 42392421787</izvorni_sadrzaj>
    <derivirana_varijabla naziv="DomainObject.Predmet.ProtustrankaNazivFormatedOIB_1">TRI B IMMOBILIA d.o.o., OIB 42392421787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B IMMOBILIA d.o.o. zastupanog po punomoćniku Anita Prelec</item>
    </izvorni_sadrzaj>
    <derivirana_varijabla naziv="DomainObject.Predmet.ProtuStrankaListFormated_1">
      <item>TRI B IMMOBILIA d.o.o. zastupanog po punomoćniku Anita Prelec</item>
    </derivirana_varijabla>
  </DomainObject.Predmet.ProtuStrankaListFormated>
  <DomainObject.Predmet.ProtuStrankaListFormatedOIB>
    <izvorni_sadrzaj>
      <item>TRI B IMMOBILIA d.o.o., OIB 42392421787 zastupanog po punomoćniku Anita Prelec</item>
    </izvorni_sadrzaj>
    <derivirana_varijabla naziv="DomainObject.Predmet.ProtuStrankaListFormatedOIB_1">
      <item>TRI B IMMOBILIA d.o.o., OIB 42392421787 zastupanog po punomoćniku Anita Prelec</item>
    </derivirana_varijabla>
  </DomainObject.Predmet.ProtuStrankaListFormatedOIB>
  <DomainObject.Predmet.ProtuStrankaListFormatedWithAdress>
    <izvorni_sadrzaj>
      <item>TRI B IMMOBILIA d.o.o., Poljička 5/V, 10000 Zagreb zastupanog po punomoćniku Anita Prelec</item>
    </izvorni_sadrzaj>
    <derivirana_varijabla naziv="DomainObject.Predmet.ProtuStrankaListFormatedWithAdress_1">
      <item>TRI B IMMOBILIA d.o.o., Poljička 5/V, 10000 Zagreb zastupanog po punomoćniku Anita Prelec</item>
    </derivirana_varijabla>
  </DomainObject.Predmet.ProtuStrankaListFormatedWithAdress>
  <DomainObject.Predmet.ProtuStrankaListFormatedWithAdressOIB>
    <izvorni_sadrzaj>
      <item>TRI B IMMOBILIA d.o.o., OIB 42392421787, Poljička 5/V, 10000 Zagreb zastupanog po punomoćniku Anita Prelec</item>
    </izvorni_sadrzaj>
    <derivirana_varijabla naziv="DomainObject.Predmet.ProtuStrankaListFormatedWithAdressOIB_1">
      <item>TRI B IMMOBILIA d.o.o., OIB 42392421787, Poljička 5/V, 10000 Zagreb zastupanog po punomoćniku Anita Prelec</item>
    </derivirana_varijabla>
  </DomainObject.Predmet.ProtuStrankaListFormatedWithAdressOIB>
  <DomainObject.Predmet.ProtuStrankaListNazivFormated>
    <izvorni_sadrzaj>
      <item>TRI B IMMOBILIA d.o.o.</item>
    </izvorni_sadrzaj>
    <derivirana_varijabla naziv="DomainObject.Predmet.ProtuStrankaListNazivFormated_1">
      <item>TRI B IMMOBILIA d.o.o.</item>
    </derivirana_varijabla>
  </DomainObject.Predmet.ProtuStrankaListNazivFormated>
  <DomainObject.Predmet.ProtuStrankaListNazivFormatedOIB>
    <izvorni_sadrzaj>
      <item>TRI B IMMOBILIA d.o.o., OIB 42392421787</item>
    </izvorni_sadrzaj>
    <derivirana_varijabla naziv="DomainObject.Predmet.ProtuStrankaListNazivFormatedOIB_1">
      <item>TRI B IMMOBILIA d.o.o., OIB 42392421787</item>
    </derivirana_varijabla>
  </DomainObject.Predmet.ProtuStrankaListNazivFormatedOIB>
  <DomainObject.Predmet.OstaliListFormated>
    <izvorni_sadrzaj>
      <item>Bruno Bedin</item>
      <item>Anita Prelec punomoćnik sudionika u postupku TRI B IMMOBILIA d.o.o.</item>
    </izvorni_sadrzaj>
    <derivirana_varijabla naziv="DomainObject.Predmet.OstaliListFormated_1">
      <item>Bruno Bedin</item>
      <item>Anita Prelec punomoćnik sudionika u postupku TRI B IMMOBILIA d.o.o.</item>
    </derivirana_varijabla>
  </DomainObject.Predmet.OstaliListFormated>
  <DomainObject.Predmet.OstaliListFormatedOIB>
    <izvorni_sadrzaj>
      <item>Bruno Bedin</item>
      <item>Anita Prelec, OIB 22732555411 punomoćnik sudionika u postupku TRI B IMMOBILIA d.o.o.</item>
    </izvorni_sadrzaj>
    <derivirana_varijabla naziv="DomainObject.Predmet.OstaliListFormatedOIB_1">
      <item>Bruno Bedin</item>
      <item>Anita Prelec, OIB 22732555411 punomoćnik sudionika u postupku TRI B IMMOBILIA d.o.o.</item>
    </derivirana_varijabla>
  </DomainObject.Predmet.OstaliListFormatedOIB>
  <DomainObject.Predmet.OstaliListFormatedWithAdress>
    <izvorni_sadrzaj>
      <item>Bruno Bedin, Camnpiello 231, Roana</item>
      <item>Anita Prelec, Prolaz Marije Krucifiksa Kozulić 4/II, 51000 Rijeka punomoćnik sudionika u postupku TRI B IMMOBILIA d.o.o.</item>
    </izvorni_sadrzaj>
    <derivirana_varijabla naziv="DomainObject.Predmet.OstaliListFormatedWithAdress_1">
      <item>Bruno Bedin, Camnpiello 231, Roana</item>
      <item>Anita Prelec, Prolaz Marije Krucifiksa Kozulić 4/II, 51000 Rijeka punomoćnik sudionika u postupku TRI B IMMOBILIA d.o.o.</item>
    </derivirana_varijabla>
  </DomainObject.Predmet.OstaliListFormatedWithAdress>
  <DomainObject.Predmet.OstaliListFormatedWithAdressOIB>
    <izvorni_sadrzaj>
      <item>Bruno Bedin, Camnpiello 231, Roana</item>
      <item>Anita Prelec, OIB 22732555411, Prolaz Marije Krucifiksa Kozulić 4/II, 51000 Rijeka punomoćnik sudionika u postupku TRI B IMMOBILIA d.o.o.</item>
    </izvorni_sadrzaj>
    <derivirana_varijabla naziv="DomainObject.Predmet.OstaliListFormatedWithAdressOIB_1">
      <item>Bruno Bedin, Camnpiello 231, Roana</item>
      <item>Anita Prelec, OIB 22732555411, Prolaz Marije Krucifiksa Kozulić 4/II, 51000 Rijeka punomoćnik sudionika u postupku TRI B IMMOBILIA d.o.o.</item>
    </derivirana_varijabla>
  </DomainObject.Predmet.OstaliListFormatedWithAdressOIB>
  <DomainObject.Predmet.OstaliListNazivFormated>
    <izvorni_sadrzaj>
      <item>Bruno Bedin</item>
      <item>Anita Prelec</item>
    </izvorni_sadrzaj>
    <derivirana_varijabla naziv="DomainObject.Predmet.OstaliListNazivFormated_1">
      <item>Bruno Bedin</item>
      <item>Anita Prelec</item>
    </derivirana_varijabla>
  </DomainObject.Predmet.OstaliListNazivFormated>
  <DomainObject.Predmet.OstaliListNazivFormatedOIB>
    <izvorni_sadrzaj>
      <item>Bruno Bedin</item>
      <item>Anita Prelec, OIB 22732555411</item>
    </izvorni_sadrzaj>
    <derivirana_varijabla naziv="DomainObject.Predmet.OstaliListNazivFormatedOIB_1">
      <item>Bruno Bedin</item>
      <item>Anita Prelec, OIB 22732555411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St-2518/2015-10</izvorni_sadrzaj>
    <derivirana_varijabla naziv="DomainObject.PoslovniBrojDokumenta_1">St-2518/2015-10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B IMMOBILIA d.o.o.</izvorni_sadrzaj>
    <derivirana_varijabla naziv="DomainObject.Predmet.ProtustrankaIDrugi_1">TRI B IMMOBILIA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 B IMMOBILIA d.o.o., OIB 42392421787, Poljička 5/V, 10000 Zagreb</izvorni_sadrzaj>
    <derivirana_varijabla naziv="DomainObject.Predmet.ProtustrankaIDrugiAdressOIB_1">TRI B IMMOBILIA d.o.o., OIB 42392421787, Poljička 5/V,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B IMMOBILIA d.o.o.</item>
      <item>FINA Regionalni centar Zagreb</item>
      <item>Bruno Bedin</item>
      <item>Anita Prelec</item>
    </izvorni_sadrzaj>
    <derivirana_varijabla naziv="DomainObject.Predmet.SudioniciListNaziv_1">
      <item>TRI B IMMOBILIA d.o.o.</item>
      <item>FINA Regionalni centar Zagreb</item>
      <item>Bruno Bedin</item>
      <item>Anita Prelec</item>
    </derivirana_varijabla>
  </DomainObject.Predmet.SudioniciListNaziv>
  <DomainObject.Predmet.SudioniciListAdressOIB>
    <izvorni_sadrzaj>
      <item>TRI B IMMOBILIA d.o.o., OIB 42392421787, Poljička 5/V,10000 Zagreb</item>
      <item>FINA Regionalni centar Zagreb, OIB 85821130368, Trg Svibanjskih žrtava 1995. br. 1,10000 Zagreb</item>
      <item>Bruno Bedin, Camnpiello 231,Roana</item>
      <item>Anita Prelec, OIB 22732555411, Prolaz Marije Krucifiksa Kozulić 4/II,51000 Rijeka</item>
    </izvorni_sadrzaj>
    <derivirana_varijabla naziv="DomainObject.Predmet.SudioniciListAdressOIB_1">
      <item>TRI B IMMOBILIA d.o.o., OIB 42392421787, Poljička 5/V,10000 Zagreb</item>
      <item>FINA Regionalni centar Zagreb, OIB 85821130368, Trg Svibanjskih žrtava 1995. br. 1,10000 Zagreb</item>
      <item>Bruno Bedin, Camnpiello 231,Roana</item>
      <item>Anita Prelec, OIB 22732555411, Prolaz Marije Krucifiksa Kozulić 4/II,51000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A1199B-FDED-4355-9299-5B56F7E7C1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2120</properties:Characters>
  <properties:Lines>78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2016-03-04T08:03:00Z</cp:lastPrinted>
  <dcterms:modified xmlns:xsi="http://www.w3.org/2001/XMLSchema-instance" xsi:type="dcterms:W3CDTF">2016-03-04T08:03:00Z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St-2518/2015-10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