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7e64a" w14:paraId="5d7e64a" w:rsidRDefault="0036478E" w:rsidP="0036478E" w:rsidR="0036478E">
      <w:pPr>
        <w15:collapsed w:val="false"/>
      </w:pPr>
      <w:bookmarkStart w:name="_GoBack" w:id="0"/>
      <w:bookmarkEnd w:id="0"/>
    </w:p>
    <w:p w:rsidRDefault="00CE3860" w:rsidP="0036478E" w:rsidR="0036478E">
      <w:r>
        <w:t xml:space="preserve">      </w:t>
      </w:r>
      <w:r w:rsidR="0036478E">
        <w:t xml:space="preserve">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6478E" w:rsidP="0036478E" w:rsidR="0036478E">
      <w:r>
        <w:t>REPUBLIKA HRVATSKA</w:t>
      </w:r>
    </w:p>
    <w:p w:rsidRDefault="0036478E" w:rsidP="00CE3860" w:rsidR="0036478E">
      <w:pPr>
        <w:jc w:val="both"/>
      </w:pPr>
      <w:r>
        <w:t xml:space="preserve">Trgovački sud u Zagrebu </w:t>
      </w:r>
    </w:p>
    <w:p w:rsidRDefault="0036478E" w:rsidP="00CE3860" w:rsidR="0036478E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</w:t>
      </w:r>
    </w:p>
    <w:p w:rsidRDefault="0036478E" w:rsidP="00CE3860" w:rsidR="0036478E">
      <w:pPr>
        <w:jc w:val="both"/>
      </w:pPr>
      <w:r>
        <w:t xml:space="preserve">                 </w:t>
      </w:r>
      <w:r w:rsidR="00CE3860">
        <w:t xml:space="preserve">                               </w:t>
      </w:r>
    </w:p>
    <w:p w:rsidRDefault="0036478E" w:rsidP="00CE3860" w:rsidR="0036478E">
      <w:pPr>
        <w:jc w:val="both"/>
      </w:pPr>
    </w:p>
    <w:p w:rsidRDefault="0036478E" w:rsidP="00CE3860" w:rsidR="0036478E">
      <w:pPr>
        <w:jc w:val="both"/>
      </w:pP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18.St-</w:t>
      </w:r>
      <w:r w:rsidR="00CE3860">
        <w:t>306/2019-</w:t>
      </w:r>
    </w:p>
    <w:p w:rsidRDefault="0036478E" w:rsidP="00CE3860" w:rsidR="0036478E">
      <w:pPr>
        <w:jc w:val="both"/>
      </w:pPr>
    </w:p>
    <w:p w:rsidRDefault="0036478E" w:rsidP="00CE3860" w:rsidR="0036478E">
      <w:pPr>
        <w:jc w:val="both"/>
      </w:pPr>
      <w:r>
        <w:tab/>
      </w:r>
      <w:r>
        <w:tab/>
      </w:r>
      <w:r>
        <w:tab/>
      </w:r>
      <w:r>
        <w:tab/>
        <w:t>R E P U B L I K A  H R V A T S K A</w:t>
      </w:r>
    </w:p>
    <w:p w:rsidRDefault="0036478E" w:rsidP="00CE3860" w:rsidR="0036478E">
      <w:pPr>
        <w:jc w:val="both"/>
      </w:pPr>
    </w:p>
    <w:p w:rsidRDefault="0036478E" w:rsidP="00CE3860" w:rsidR="0036478E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Z A K L J U Č A K</w:t>
      </w:r>
    </w:p>
    <w:p w:rsidRDefault="0036478E" w:rsidP="00CE3860" w:rsidR="0036478E">
      <w:pPr>
        <w:jc w:val="both"/>
      </w:pPr>
    </w:p>
    <w:p w:rsidRDefault="00CE3860" w:rsidP="00CE3860" w:rsidR="00CE3860">
      <w:pPr>
        <w:jc w:val="both"/>
      </w:pPr>
    </w:p>
    <w:p w:rsidRDefault="00CE3860" w:rsidP="00CE3860" w:rsidR="0036478E">
      <w:pPr>
        <w:ind w:firstLine="708"/>
        <w:jc w:val="both"/>
      </w:pPr>
      <w:r w:rsidRPr="00CE3860">
        <w:t xml:space="preserve">Trgovački sud u Zagrebu, sudac Danijela Uzelac, u stečajnom postupku u povodu prijedloga predlagatelja FINANCIJSKE AGENCIJE, OIB 85821130368,  Zagreb, Ulica grada Vukovara 70, za otvaranje stečajnog postupka nad dužnikom AUTO EDO PROMET j.d.o.o. za trgovinu i usluge, OIB: 41744930573, Zagreb, I. </w:t>
      </w:r>
      <w:proofErr w:type="spellStart"/>
      <w:r w:rsidRPr="00CE3860">
        <w:t>Petruševec</w:t>
      </w:r>
      <w:proofErr w:type="spellEnd"/>
      <w:r w:rsidRPr="00CE3860">
        <w:t xml:space="preserve"> IV. odvojak 21</w:t>
      </w:r>
      <w:r>
        <w:t>, 17. svibnja 2019.</w:t>
      </w:r>
    </w:p>
    <w:p w:rsidRDefault="00CE3860" w:rsidP="00CE3860" w:rsidR="00CE3860">
      <w:pPr>
        <w:ind w:firstLine="708"/>
        <w:jc w:val="both"/>
      </w:pPr>
    </w:p>
    <w:p w:rsidRDefault="0036478E" w:rsidP="00CE3860" w:rsidR="0036478E">
      <w:pPr>
        <w:jc w:val="both"/>
      </w:pPr>
    </w:p>
    <w:p w:rsidRDefault="0036478E" w:rsidP="00CE3860" w:rsidR="0036478E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  <w:t xml:space="preserve"> </w:t>
      </w:r>
      <w:r w:rsidR="00CE3860">
        <w:t xml:space="preserve"> </w:t>
      </w:r>
      <w:r>
        <w:t>z a k l j u č i o      j e</w:t>
      </w:r>
    </w:p>
    <w:p w:rsidRDefault="0036478E" w:rsidP="00CE3860" w:rsidR="0036478E">
      <w:pPr>
        <w:jc w:val="both"/>
      </w:pPr>
      <w:r>
        <w:tab/>
      </w:r>
    </w:p>
    <w:p w:rsidRDefault="0036478E" w:rsidP="00CE3860" w:rsidR="0036478E">
      <w:pPr>
        <w:jc w:val="both"/>
      </w:pPr>
    </w:p>
    <w:p w:rsidRDefault="0036478E" w:rsidP="00CE3860" w:rsidR="0036478E">
      <w:pPr>
        <w:ind w:firstLine="708"/>
        <w:jc w:val="both"/>
      </w:pPr>
      <w:r>
        <w:t>Nalaže se stečajno</w:t>
      </w:r>
      <w:r w:rsidR="00567072">
        <w:t>j</w:t>
      </w:r>
      <w:r>
        <w:t xml:space="preserve"> upravitelj</w:t>
      </w:r>
      <w:r w:rsidR="00567072">
        <w:t>ici</w:t>
      </w:r>
      <w:r>
        <w:t xml:space="preserve"> Mariji </w:t>
      </w:r>
      <w:proofErr w:type="spellStart"/>
      <w:r>
        <w:t>Tom</w:t>
      </w:r>
      <w:r w:rsidR="00567072">
        <w:t>eš</w:t>
      </w:r>
      <w:proofErr w:type="spellEnd"/>
      <w:r w:rsidR="00567072">
        <w:t xml:space="preserve"> iz Ivanić-Grada, </w:t>
      </w:r>
      <w:proofErr w:type="spellStart"/>
      <w:r w:rsidR="00567072">
        <w:t>Kosorova</w:t>
      </w:r>
      <w:proofErr w:type="spellEnd"/>
      <w:r w:rsidR="00567072">
        <w:t xml:space="preserve"> 5/7,</w:t>
      </w:r>
      <w:r>
        <w:t xml:space="preserve"> u roku od </w:t>
      </w:r>
      <w:r w:rsidR="00CE3860">
        <w:t xml:space="preserve">5 </w:t>
      </w:r>
      <w:r>
        <w:t xml:space="preserve">dana od dostave ovog zaključka očitovati o razlozima ne postupanja po nalogu suda iz zaključka od </w:t>
      </w:r>
      <w:r w:rsidR="00CE3860">
        <w:t>11. travnja 2019</w:t>
      </w:r>
      <w:r>
        <w:t>.</w:t>
      </w:r>
      <w:r w:rsidR="00CE3860">
        <w:t xml:space="preserve"> </w:t>
      </w:r>
      <w:r w:rsidR="00567072">
        <w:t>sadržanog u zapisniku s ročišta od 11. travnja 2019.</w:t>
      </w:r>
    </w:p>
    <w:p w:rsidRDefault="0036478E" w:rsidP="00CE3860" w:rsidR="0036478E">
      <w:pPr>
        <w:jc w:val="both"/>
      </w:pPr>
    </w:p>
    <w:p w:rsidRDefault="0036478E" w:rsidP="00CE3860" w:rsidR="0036478E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  <w:t xml:space="preserve"> </w:t>
      </w:r>
      <w:r w:rsidR="0098604C">
        <w:t xml:space="preserve">     </w:t>
      </w:r>
      <w:r>
        <w:t xml:space="preserve">U Zagrebu </w:t>
      </w:r>
      <w:r w:rsidR="00A818D6">
        <w:t>17</w:t>
      </w:r>
      <w:r>
        <w:t xml:space="preserve">. </w:t>
      </w:r>
      <w:r w:rsidR="00A818D6">
        <w:t>svibnja</w:t>
      </w:r>
      <w:r>
        <w:t xml:space="preserve"> 2019.</w:t>
      </w:r>
    </w:p>
    <w:p w:rsidRDefault="0036478E" w:rsidP="00CE3860" w:rsidR="0036478E">
      <w:pPr>
        <w:jc w:val="both"/>
      </w:pPr>
    </w:p>
    <w:p w:rsidRDefault="0036478E" w:rsidP="00CE3860" w:rsidR="0036478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36478E" w:rsidP="00CE3860" w:rsidR="0036478E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8604C">
        <w:t xml:space="preserve"> </w:t>
      </w:r>
      <w:r>
        <w:t>Danijela Uzelac, v.r.</w:t>
      </w:r>
    </w:p>
    <w:p w:rsidRDefault="0036478E" w:rsidP="00CE3860" w:rsidR="0036478E">
      <w:pPr>
        <w:jc w:val="both"/>
      </w:pPr>
    </w:p>
    <w:p w:rsidRDefault="0036478E" w:rsidP="00CE3860" w:rsidR="0036478E">
      <w:pPr>
        <w:jc w:val="both"/>
      </w:pPr>
      <w:r>
        <w:t>Uputa o pravnom lijeku: Protiv ovog zaključka nije dopušten pravni lijek.</w:t>
      </w:r>
    </w:p>
    <w:p w:rsidRDefault="0036478E" w:rsidP="00CE3860" w:rsidR="0036478E">
      <w:pPr>
        <w:jc w:val="both"/>
      </w:pPr>
    </w:p>
    <w:p w:rsidRDefault="0036478E" w:rsidP="00CE3860" w:rsidR="0036478E">
      <w:pPr>
        <w:jc w:val="both"/>
      </w:pPr>
      <w:r>
        <w:t xml:space="preserve">                                                                                               </w:t>
      </w:r>
      <w:r w:rsidR="0098604C">
        <w:t xml:space="preserve">         </w:t>
      </w:r>
      <w:r>
        <w:t xml:space="preserve">  Za točnost </w:t>
      </w:r>
      <w:proofErr w:type="spellStart"/>
      <w:r>
        <w:t>otpravka</w:t>
      </w:r>
      <w:proofErr w:type="spellEnd"/>
      <w:r>
        <w:t>:</w:t>
      </w:r>
    </w:p>
    <w:p w:rsidRDefault="0036478E" w:rsidP="00CE3860" w:rsidR="0036478E">
      <w:pPr>
        <w:jc w:val="both"/>
      </w:pPr>
      <w:r>
        <w:t xml:space="preserve">                                                                                                 </w:t>
      </w:r>
      <w:r w:rsidR="0098604C">
        <w:t xml:space="preserve">              </w:t>
      </w:r>
      <w:r>
        <w:t>Katarina Franjić</w:t>
      </w:r>
    </w:p>
    <w:p w:rsidRDefault="0036478E" w:rsidP="00CE3860" w:rsidR="0036478E">
      <w:pPr>
        <w:jc w:val="both"/>
      </w:pPr>
    </w:p>
    <w:p w:rsidRDefault="003E5681" w:rsidP="00CE3860" w:rsidR="003E5681">
      <w:pPr>
        <w:jc w:val="both"/>
      </w:pPr>
    </w:p>
    <w:sectPr w:rsidR="003E568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6055"/>
    <w:rsid w:val="00035D53"/>
    <w:rsid w:val="002C112E"/>
    <w:rsid w:val="0036478E"/>
    <w:rsid w:val="003E5681"/>
    <w:rsid w:val="00567072"/>
    <w:rsid w:val="00936055"/>
    <w:rsid w:val="0098604C"/>
    <w:rsid w:val="00A818D6"/>
    <w:rsid w:val="00CE3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818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18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11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1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1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1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1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818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18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11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1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1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1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1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2019.</izvorni_sadrzaj>
    <derivirana_varijabla naziv="DomainObject.Predmet.DatumOsnivanja_1">4.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St-306/2019</izvorni_sadrzaj>
    <derivirana_varijabla naziv="DomainObject.Predmet.OznakaBroj_1">St-306/2019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EDO PROMET j.d.o.o. za trgovinu i usluge zastupanog po punomoćniku Edis Jašarević</izvorni_sadrzaj>
    <derivirana_varijabla naziv="DomainObject.Predmet.ProtustrankaFormated_1">  AUTO EDO PROMET j.d.o.o. za trgovinu i usluge zastupanog po punomoćniku Edis Jašarević</derivirana_varijabla>
  </DomainObject.Predmet.ProtustrankaFormated>
  <DomainObject.Predmet.ProtustrankaFormatedOIB>
    <izvorni_sadrzaj>  AUTO EDO PROMET j.d.o.o. za trgovinu i usluge, OIB 41744930573 zastupanog po punomoćniku Edis Jašarević</izvorni_sadrzaj>
    <derivirana_varijabla naziv="DomainObject.Predmet.ProtustrankaFormatedOIB_1">  AUTO EDO PROMET j.d.o.o. za trgovinu i usluge, OIB 41744930573 zastupanog po punomoćniku Edis Jašarević</derivirana_varijabla>
  </DomainObject.Predmet.ProtustrankaFormatedOIB>
  <DomainObject.Predmet.ProtustrankaFormatedWithAdress>
    <izvorni_sadrzaj> AUTO EDO PROMET j.d.o.o. za trgovinu i usluge, I. Petruševec IV. odvojak 21, 10000 Zagreb zastupanog po punomoćniku Edis Jašarević</izvorni_sadrzaj>
    <derivirana_varijabla naziv="DomainObject.Predmet.ProtustrankaFormatedWithAdress_1"> AUTO EDO PROMET j.d.o.o. za trgovinu i usluge, I. Petruševec IV. odvojak 21, 10000 Zagreb zastupanog po punomoćniku Edis Jašarević</derivirana_varijabla>
  </DomainObject.Predmet.ProtustrankaFormatedWithAdress>
  <DomainObject.Predmet.ProtustrankaFormatedWithAdressOIB>
    <izvorni_sadrzaj> AUTO EDO PROMET j.d.o.o. za trgovinu i usluge, OIB 41744930573, I. Petruševec IV. odvojak 21, 10000 Zagreb zastupanog po punomoćniku Edis Jašarević</izvorni_sadrzaj>
    <derivirana_varijabla naziv="DomainObject.Predmet.ProtustrankaFormatedWithAdressOIB_1"> AUTO EDO PROMET j.d.o.o. za trgovinu i usluge, OIB 41744930573, I. Petruševec IV. odvojak 21, 10000 Zagreb zastupanog po punomoćniku Edis Jašarević</derivirana_varijabla>
  </DomainObject.Predmet.ProtustrankaFormatedWithAdressOIB>
  <DomainObject.Predmet.ProtustrankaWithAdress>
    <izvorni_sadrzaj>AUTO EDO PROMET j.d.o.o. za trgovinu i usluge I. Petruševec IV. odvojak 21, 10000 Zagreb</izvorni_sadrzaj>
    <derivirana_varijabla naziv="DomainObject.Predmet.ProtustrankaWithAdress_1">AUTO EDO PROMET j.d.o.o. za trgovinu i usluge I. Petruševec IV. odvojak 21, 10000 Zagreb</derivirana_varijabla>
  </DomainObject.Predmet.ProtustrankaWithAdress>
  <DomainObject.Predmet.ProtustrankaWithAdressOIB>
    <izvorni_sadrzaj>AUTO EDO PROMET j.d.o.o. za trgovinu i usluge, OIB 41744930573, I. Petruševec IV. odvojak 21, 10000 Zagreb</izvorni_sadrzaj>
    <derivirana_varijabla naziv="DomainObject.Predmet.ProtustrankaWithAdressOIB_1">AUTO EDO PROMET j.d.o.o. za trgovinu i usluge, OIB 41744930573, I. Petruševec IV. odvojak 21, 10000 Zagreb</derivirana_varijabla>
  </DomainObject.Predmet.ProtustrankaWithAdressOIB>
  <DomainObject.Predmet.ProtustrankaNazivFormated>
    <izvorni_sadrzaj>AUTO EDO PROMET j.d.o.o. za trgovinu i usluge</izvorni_sadrzaj>
    <derivirana_varijabla naziv="DomainObject.Predmet.ProtustrankaNazivFormated_1">AUTO EDO PROMET j.d.o.o. za trgovinu i usluge</derivirana_varijabla>
  </DomainObject.Predmet.ProtustrankaNazivFormated>
  <DomainObject.Predmet.ProtustrankaNazivFormatedOIB>
    <izvorni_sadrzaj>AUTO EDO PROMET j.d.o.o. za trgovinu i usluge, OIB 41744930573</izvorni_sadrzaj>
    <derivirana_varijabla naziv="DomainObject.Predmet.ProtustrankaNazivFormatedOIB_1">AUTO EDO PROMET j.d.o.o. za trgovinu i usluge, OIB 41744930573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AUTO EDO PROMET j.d.o.o. za trgovinu i usluge zastupanog po punomoćniku Edis Jašarević</item>
    </izvorni_sadrzaj>
    <derivirana_varijabla naziv="DomainObject.Predmet.ProtuStrankaListFormated_1">
      <item>AUTO EDO PROMET j.d.o.o. za trgovinu i usluge zastupanog po punomoćniku Edis Jašarević</item>
    </derivirana_varijabla>
  </DomainObject.Predmet.ProtuStrankaListFormated>
  <DomainObject.Predmet.ProtuStrankaListFormatedOIB>
    <izvorni_sadrzaj>
      <item>AUTO EDO PROMET j.d.o.o. za trgovinu i usluge, OIB 41744930573 zastupanog po punomoćniku Edis Jašarević</item>
    </izvorni_sadrzaj>
    <derivirana_varijabla naziv="DomainObject.Predmet.ProtuStrankaListFormatedOIB_1">
      <item>AUTO EDO PROMET j.d.o.o. za trgovinu i usluge, OIB 41744930573 zastupanog po punomoćniku Edis Jašarević</item>
    </derivirana_varijabla>
  </DomainObject.Predmet.ProtuStrankaListFormatedOIB>
  <DomainObject.Predmet.ProtuStrankaListFormatedWithAdress>
    <izvorni_sadrzaj>
      <item>AUTO EDO PROMET j.d.o.o. za trgovinu i usluge, I. Petruševec IV. odvojak 21, 10000 Zagreb zastupanog po punomoćniku Edis Jašarević</item>
    </izvorni_sadrzaj>
    <derivirana_varijabla naziv="DomainObject.Predmet.ProtuStrankaListFormatedWithAdress_1">
      <item>AUTO EDO PROMET j.d.o.o. za trgovinu i usluge, I. Petruševec IV. odvojak 21, 10000 Zagreb zastupanog po punomoćniku Edis Jašarević</item>
    </derivirana_varijabla>
  </DomainObject.Predmet.ProtuStrankaListFormatedWithAdress>
  <DomainObject.Predmet.ProtuStrankaListFormatedWithAdressOIB>
    <izvorni_sadrzaj>
      <item>AUTO EDO PROMET j.d.o.o. za trgovinu i usluge, OIB 41744930573, I. Petruševec IV. odvojak 21, 10000 Zagreb zastupanog po punomoćniku Edis Jašarević</item>
    </izvorni_sadrzaj>
    <derivirana_varijabla naziv="DomainObject.Predmet.ProtuStrankaListFormatedWithAdressOIB_1">
      <item>AUTO EDO PROMET j.d.o.o. za trgovinu i usluge, OIB 41744930573, I. Petruševec IV. odvojak 21, 10000 Zagreb zastupanog po punomoćniku Edis Jašarević</item>
    </derivirana_varijabla>
  </DomainObject.Predmet.ProtuStrankaListFormatedWithAdressOIB>
  <DomainObject.Predmet.ProtuStrankaListNazivFormated>
    <izvorni_sadrzaj>
      <item>AUTO EDO PROMET j.d.o.o. za trgovinu i usluge</item>
    </izvorni_sadrzaj>
    <derivirana_varijabla naziv="DomainObject.Predmet.ProtuStrankaListNazivFormated_1">
      <item>AUTO EDO PROMET j.d.o.o. za trgovinu i usluge</item>
    </derivirana_varijabla>
  </DomainObject.Predmet.ProtuStrankaListNazivFormated>
  <DomainObject.Predmet.ProtuStrankaListNazivFormatedOIB>
    <izvorni_sadrzaj>
      <item>AUTO EDO PROMET j.d.o.o. za trgovinu i usluge, OIB 41744930573</item>
    </izvorni_sadrzaj>
    <derivirana_varijabla naziv="DomainObject.Predmet.ProtuStrankaListNazivFormatedOIB_1">
      <item>AUTO EDO PROMET j.d.o.o. za trgovinu i usluge, OIB 41744930573</item>
    </derivirana_varijabla>
  </DomainObject.Predmet.ProtuStrankaListNazivFormatedOIB>
  <DomainObject.Predmet.OstaliListFormated>
    <izvorni_sadrzaj>
      <item>Raiffeisenbank Austria</item>
      <item>Edis Jašarević punomoćnik sudionika u postupku AUTO EDO PROMET j.d.o.o. za trgovinu i usluge</item>
    </izvorni_sadrzaj>
    <derivirana_varijabla naziv="DomainObject.Predmet.OstaliListFormated_1">
      <item>Raiffeisenbank Austria</item>
      <item>Edis Jašarević punomoćnik sudionika u postupku AUTO EDO PROMET j.d.o.o. za trgovinu i usluge</item>
    </derivirana_varijabla>
  </DomainObject.Predmet.OstaliListFormated>
  <DomainObject.Predmet.OstaliListFormatedOIB>
    <izvorni_sadrzaj>
      <item>Raiffeisenbank Austria</item>
      <item>Edis Jašarević punomoćnik sudionika u postupku AUTO EDO PROMET j.d.o.o. za trgovinu i usluge</item>
    </izvorni_sadrzaj>
    <derivirana_varijabla naziv="DomainObject.Predmet.OstaliListFormatedOIB_1">
      <item>Raiffeisenbank Austria</item>
      <item>Edis Jašarević punomoćnik sudionika u postupku AUTO EDO PROMET j.d.o.o. za trgovinu i usluge</item>
    </derivirana_varijabla>
  </DomainObject.Predmet.OstaliListFormatedOIB>
  <DomainObject.Predmet.OstaliListFormatedWithAdress>
    <izvorni_sadrzaj>
      <item>Raiffeisenbank Austria, Magazinska cesta 69, 10000 Zagreb</item>
      <item>Edis Jašarević, I. Petruševec IV. odvojak 21, 10000 Zagreb punomoćnik sudionika u postupku AUTO EDO PROMET j.d.o.o. za trgovinu i usluge</item>
    </izvorni_sadrzaj>
    <derivirana_varijabla naziv="DomainObject.Predmet.OstaliListFormatedWithAdress_1">
      <item>Raiffeisenbank Austria, Magazinska cesta 69, 10000 Zagreb</item>
      <item>Edis Jašarević, I. Petruševec IV. odvojak 21, 10000 Zagreb punomoćnik sudionika u postupku AUTO EDO PROMET j.d.o.o. za trgovinu i usluge</item>
    </derivirana_varijabla>
  </DomainObject.Predmet.OstaliListFormatedWithAdress>
  <DomainObject.Predmet.OstaliListFormatedWithAdressOIB>
    <izvorni_sadrzaj>
      <item>Raiffeisenbank Austria, Magazinska cesta 69, 10000 Zagreb</item>
      <item>Edis Jašarević, I. Petruševec IV. odvojak 21, 10000 Zagreb punomoćnik sudionika u postupku AUTO EDO PROMET j.d.o.o. za trgovinu i usluge</item>
    </izvorni_sadrzaj>
    <derivirana_varijabla naziv="DomainObject.Predmet.OstaliListFormatedWithAdressOIB_1">
      <item>Raiffeisenbank Austria, Magazinska cesta 69, 10000 Zagreb</item>
      <item>Edis Jašarević, I. Petruševec IV. odvojak 21, 10000 Zagreb punomoćnik sudionika u postupku AUTO EDO PROMET j.d.o.o. za trgovinu i usluge</item>
    </derivirana_varijabla>
  </DomainObject.Predmet.OstaliListFormatedWithAdressOIB>
  <DomainObject.Predmet.OstaliListNazivFormated>
    <izvorni_sadrzaj>
      <item>Raiffeisenbank Austria</item>
      <item>Edis Jašarević</item>
    </izvorni_sadrzaj>
    <derivirana_varijabla naziv="DomainObject.Predmet.OstaliListNazivFormated_1">
      <item>Raiffeisenbank Austria</item>
      <item>Edis Jašarević</item>
    </derivirana_varijabla>
  </DomainObject.Predmet.OstaliListNazivFormated>
  <DomainObject.Predmet.OstaliListNazivFormatedOIB>
    <izvorni_sadrzaj>
      <item>Raiffeisenbank Austria</item>
      <item>Edis Jašarević</item>
    </izvorni_sadrzaj>
    <derivirana_varijabla naziv="DomainObject.Predmet.OstaliListNazivFormatedOIB_1">
      <item>Raiffeisenbank Austria</item>
      <item>Edis Jašarević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AUTO EDO PROMET j.d.o.o. za trgovinu i usluge</izvorni_sadrzaj>
    <derivirana_varijabla naziv="DomainObject.Predmet.ProtustrankaIDrugi_1">AUTO EDO PROMET j.d.o.o.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AUTO EDO PROMET j.d.o.o. za trgovinu i usluge, OIB 41744930573, I. Petruševec IV. odvojak 21, 10000 Zagreb</izvorni_sadrzaj>
    <derivirana_varijabla naziv="DomainObject.Predmet.ProtustrankaIDrugiAdressOIB_1">AUTO EDO PROMET j.d.o.o. za trgovinu i usluge, OIB 41744930573, I. Petruševec IV. odvojak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EDO PROMET j.d.o.o. za trgovinu i usluge</item>
      <item>FINANCIJSKA AGENCIJA, RC Zagreb</item>
      <item>Raiffeisenbank Austria</item>
      <item>Edis Jašarević</item>
    </izvorni_sadrzaj>
    <derivirana_varijabla naziv="DomainObject.Predmet.SudioniciListNaziv_1">
      <item>AUTO EDO PROMET j.d.o.o. za trgovinu i usluge</item>
      <item>FINANCIJSKA AGENCIJA, RC Zagreb</item>
      <item>Raiffeisenbank Austria</item>
      <item>Edis Jašarević</item>
    </derivirana_varijabla>
  </DomainObject.Predmet.SudioniciListNaziv>
  <DomainObject.Predmet.SudioniciListAdressOIB>
    <izvorni_sadrzaj>
      <item>AUTO EDO PROMET j.d.o.o. za trgovinu i usluge, OIB 41744930573, I. Petruševec IV. odvojak 21,10000 Zagreb</item>
      <item>FINANCIJSKA AGENCIJA, RC Zagreb, OIB 85821130368, Trg svibanjskih žrtava 1995. 1,10000 Zagreb</item>
      <item>Raiffeisenbank Austria, Magazinska cesta 69,10000 Zagreb</item>
      <item>Edis Jašarević, I. Petruševec IV. odvojak 21,10000 Zagreb</item>
    </izvorni_sadrzaj>
    <derivirana_varijabla naziv="DomainObject.Predmet.SudioniciListAdressOIB_1">
      <item>AUTO EDO PROMET j.d.o.o. za trgovinu i usluge, OIB 41744930573, I. Petruševec IV. odvojak 21,10000 Zagreb</item>
      <item>FINANCIJSKA AGENCIJA, RC Zagreb, OIB 85821130368, Trg svibanjskih žrtava 1995. 1,10000 Zagreb</item>
      <item>Raiffeisenbank Austria, Magazinska cesta 69,10000 Zagreb</item>
      <item>Edis Jašarević, I. Petruševec IV. odvojak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41744930573</item>
      <item>, OIB 85821130368</item>
      <item>, OIB null</item>
      <item>, OIB null</item>
    </izvorni_sadrzaj>
    <derivirana_varijabla naziv="DomainObject.Predmet.SudioniciListNazivOIB_1">
      <item>, OIB 41744930573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travnja 2019.</izvorni_sadrzaj>
    <derivirana_varijabla naziv="DomainObject.Predmet.DatumZadnjeOdrzaneSudskeRadnje_1">11. travnja 2019.</derivirana_varijabla>
  </DomainObject.Predmet.DatumZadnjeOdrzaneSudskeRadnje>
  <DomainObject.PredzadnjaOdlukaIzPredmeta.DatumDonosenjaOdluke>
    <izvorni_sadrzaj>1. ožujka 2019.</izvorni_sadrzaj>
    <derivirana_varijabla naziv="DomainObject.PredzadnjaOdlukaIzPredmeta.DatumDonosenjaOdluke_1">1. ožujka 2019.</derivirana_varijabla>
  </DomainObject.PredzadnjaOdlukaIzPredmeta.DatumDonosenjaOdluke>
  <DomainObject.PredzadnjaOdlukaIzPredmeta.Oznaka>
    <izvorni_sadrzaj>St-306/2019-15</izvorni_sadrzaj>
    <derivirana_varijabla naziv="DomainObject.PredzadnjaOdlukaIzPredmeta.Oznaka_1">St-306/2019-15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162</properties:Words>
  <properties:Characters>761</properties:Characters>
  <properties:Lines>38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2019-05-17T09:41:00Z</dcterms:created>
  <dc:creator>Danijela Uzelac</dc:creator>
  <dc:description/>
  <cp:keywords/>
  <cp:lastModifiedBy>Katarina Franjić</cp:lastModifiedBy>
  <dcterms:modified xmlns:xsi="http://www.w3.org/2001/XMLSchema-instance" xsi:type="dcterms:W3CDTF">2019-05-17T11:14:00Z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(st-306-19 zaključak razlozi nepostupanja.docx)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