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90a05" w14:paraId="8b90a05" w:rsidRDefault="000E6B75" w:rsidP="000E6B75" w:rsidR="000E6B75" w:rsidRPr="00D364FC">
      <w:pPr>
        <w15:collapsed w:val="false"/>
        <w:rPr>
          <w:rFonts w:hAnsi="Times New Roman" w:ascii="Times New Roman"/>
          <w:b w:val="false"/>
        </w:rPr>
      </w:pPr>
      <w:bookmarkStart w:name="_GoBack" w:id="0"/>
      <w:bookmarkEnd w:id="0"/>
      <w:r w:rsidRPr="00D364FC">
        <w:rPr>
          <w:rFonts w:hAnsi="Times New Roman" w:ascii="Times New Roman"/>
          <w:b w:val="false"/>
        </w:rPr>
        <w:t>REPUBLIKA HRVATSKA</w:t>
      </w:r>
    </w:p>
    <w:p w:rsidRDefault="000E6B75" w:rsidP="000E6B75" w:rsidR="000E6B75" w:rsidRPr="00D364FC">
      <w:pPr>
        <w:rPr>
          <w:rFonts w:hAnsi="Times New Roman" w:ascii="Times New Roman"/>
          <w:b w:val="false"/>
        </w:rPr>
      </w:pPr>
      <w:r w:rsidRPr="00D364FC">
        <w:rPr>
          <w:rFonts w:hAnsi="Times New Roman" w:ascii="Times New Roman"/>
          <w:b w:val="false"/>
        </w:rPr>
        <w:t>TRGOVAČKI SUD U RIJECI</w:t>
      </w:r>
    </w:p>
    <w:p w:rsidRDefault="000E6B75" w:rsidP="000E6B75" w:rsidR="000E6B75" w:rsidRPr="00D364FC">
      <w:pPr>
        <w:rPr>
          <w:rFonts w:hAnsi="Times New Roman" w:ascii="Times New Roman"/>
          <w:b w:val="false"/>
        </w:rPr>
      </w:pPr>
    </w:p>
    <w:p w:rsidRDefault="000E6B75" w:rsidP="000E6B75" w:rsidR="000E6B75" w:rsidRPr="00D364FC">
      <w:pPr>
        <w:jc w:val="center"/>
        <w:rPr>
          <w:rFonts w:hAnsi="Times New Roman" w:ascii="Times New Roman"/>
          <w:b w:val="false"/>
        </w:rPr>
      </w:pPr>
      <w:r w:rsidRPr="00D364FC">
        <w:rPr>
          <w:rFonts w:hAnsi="Times New Roman" w:ascii="Times New Roman"/>
          <w:b w:val="false"/>
        </w:rPr>
        <w:t>Z A P I S N I K</w:t>
      </w:r>
    </w:p>
    <w:p w:rsidRDefault="000E6B75" w:rsidP="000E6B75" w:rsidR="000E6B75" w:rsidRPr="00D364FC">
      <w:pPr>
        <w:jc w:val="center"/>
        <w:rPr>
          <w:rFonts w:hAnsi="Times New Roman" w:ascii="Times New Roman"/>
          <w:b w:val="false"/>
        </w:rPr>
      </w:pPr>
      <w:r w:rsidRPr="00D364FC">
        <w:rPr>
          <w:rFonts w:hAnsi="Times New Roman" w:ascii="Times New Roman"/>
          <w:b w:val="false"/>
        </w:rPr>
        <w:t>od 5. srpnja 2018.</w:t>
      </w:r>
    </w:p>
    <w:p w:rsidRDefault="000E6B75" w:rsidP="000E6B75" w:rsidR="000E6B75" w:rsidRPr="00D364FC">
      <w:pPr>
        <w:rPr>
          <w:rFonts w:hAnsi="Times New Roman" w:ascii="Times New Roman"/>
          <w:b w:val="false"/>
        </w:rPr>
      </w:pPr>
    </w:p>
    <w:p w:rsidRDefault="000E6B75" w:rsidP="000E6B75" w:rsidR="000E6B75" w:rsidRPr="00D364FC">
      <w:pPr>
        <w:jc w:val="center"/>
        <w:rPr>
          <w:rFonts w:hAnsi="Times New Roman" w:ascii="Times New Roman"/>
          <w:b w:val="false"/>
        </w:rPr>
      </w:pPr>
      <w:r w:rsidRPr="00D364FC">
        <w:rPr>
          <w:rFonts w:hAnsi="Times New Roman" w:ascii="Times New Roman"/>
          <w:b w:val="false"/>
        </w:rPr>
        <w:t>Sastavljen kod Trgovačkog suda u Rijeci, radi izjašnjenja o prijedlogu i rasprave o uvjetima za otvaranje stečajnog postupka nad dužnikom ROYALRUBIN društvo s ograničenom odgovornošću za trgovinu i građevinarstvo Mošćenička Draga (Općina Mošćenička Draga), Ulica Ljube Mrakovčića bb, MBS: 040118746, OIB: 96476348980</w:t>
      </w:r>
    </w:p>
    <w:p w:rsidRDefault="000E6B75" w:rsidP="000E6B75" w:rsidR="000E6B75" w:rsidRPr="00D364FC">
      <w:pPr>
        <w:rPr>
          <w:rFonts w:hAnsi="Times New Roman" w:ascii="Times New Roman"/>
          <w:b w:val="false"/>
        </w:rPr>
      </w:pPr>
    </w:p>
    <w:p w:rsidRDefault="000E6B75" w:rsidP="000E6B75" w:rsidR="000E6B75" w:rsidRPr="00D364FC">
      <w:pPr>
        <w:rPr>
          <w:rFonts w:hAnsi="Times New Roman" w:ascii="Times New Roman"/>
          <w:b w:val="false"/>
        </w:rPr>
      </w:pPr>
    </w:p>
    <w:p w:rsidRDefault="000E6B75" w:rsidP="000E6B75" w:rsidR="000E6B75" w:rsidRPr="00D364FC">
      <w:pPr>
        <w:rPr>
          <w:rFonts w:hAnsi="Times New Roman" w:ascii="Times New Roman"/>
          <w:b w:val="false"/>
        </w:rPr>
      </w:pPr>
      <w:r w:rsidRPr="00D364FC">
        <w:rPr>
          <w:rFonts w:hAnsi="Times New Roman" w:ascii="Times New Roman"/>
          <w:b w:val="false"/>
        </w:rPr>
        <w:t>OD SUDA PRISUTNI:</w:t>
      </w:r>
    </w:p>
    <w:p w:rsidRDefault="000E6B75" w:rsidP="000E6B75" w:rsidR="000E6B75" w:rsidRPr="00D364FC">
      <w:pPr>
        <w:rPr>
          <w:rFonts w:hAnsi="Times New Roman" w:ascii="Times New Roman"/>
          <w:b w:val="false"/>
        </w:rPr>
      </w:pPr>
      <w:r w:rsidRPr="00D364FC">
        <w:rPr>
          <w:rFonts w:hAnsi="Times New Roman" w:ascii="Times New Roman"/>
          <w:b w:val="false"/>
        </w:rPr>
        <w:t>Vera Jelenović, stečajni sudac</w:t>
      </w:r>
    </w:p>
    <w:p w:rsidRDefault="000E6B75" w:rsidP="000E6B75" w:rsidR="000E6B75" w:rsidRPr="00D364FC">
      <w:pPr>
        <w:rPr>
          <w:rFonts w:hAnsi="Times New Roman" w:ascii="Times New Roman"/>
          <w:b w:val="false"/>
        </w:rPr>
      </w:pPr>
      <w:r w:rsidRPr="00D364FC">
        <w:rPr>
          <w:rFonts w:hAnsi="Times New Roman" w:ascii="Times New Roman"/>
          <w:b w:val="false"/>
        </w:rPr>
        <w:t>Danijela Fumić, zapisničar</w:t>
      </w:r>
    </w:p>
    <w:p w:rsidRDefault="000E6B75" w:rsidP="000E6B75" w:rsidR="000E6B75" w:rsidRPr="00D364FC">
      <w:pPr>
        <w:rPr>
          <w:rFonts w:hAnsi="Times New Roman" w:ascii="Times New Roman"/>
          <w:b w:val="false"/>
        </w:rPr>
      </w:pPr>
      <w:r w:rsidRPr="00D364FC">
        <w:rPr>
          <w:rFonts w:hAnsi="Times New Roman" w:ascii="Times New Roman"/>
          <w:b w:val="false"/>
        </w:rPr>
        <w:t xml:space="preserve">Boris Debelić, privremeni stečajni upravitelj </w:t>
      </w:r>
    </w:p>
    <w:p w:rsidRDefault="000E6B75" w:rsidP="000E6B75" w:rsidR="000E6B75" w:rsidRPr="00D364FC">
      <w:pPr>
        <w:rPr>
          <w:rFonts w:hAnsi="Times New Roman" w:ascii="Times New Roman"/>
          <w:b w:val="false"/>
        </w:rPr>
      </w:pPr>
    </w:p>
    <w:p w:rsidRDefault="000E6B75" w:rsidP="000E6B75" w:rsidR="000E6B75" w:rsidRPr="00D364FC">
      <w:pPr>
        <w:rPr>
          <w:rFonts w:hAnsi="Times New Roman" w:ascii="Times New Roman"/>
          <w:b w:val="false"/>
        </w:rPr>
      </w:pPr>
      <w:r w:rsidRPr="00D364FC">
        <w:rPr>
          <w:rFonts w:hAnsi="Times New Roman" w:ascii="Times New Roman"/>
          <w:b w:val="false"/>
        </w:rPr>
        <w:t>Početak u 10,20 sati.</w:t>
      </w:r>
    </w:p>
    <w:p w:rsidRDefault="000E6B75" w:rsidP="000E6B75" w:rsidR="000E6B75" w:rsidRPr="00D364FC">
      <w:pPr>
        <w:rPr>
          <w:rFonts w:hAnsi="Times New Roman" w:ascii="Times New Roman"/>
          <w:b w:val="false"/>
        </w:rPr>
      </w:pPr>
    </w:p>
    <w:p w:rsidRDefault="000E6B75" w:rsidP="000E6B75" w:rsidR="000E6B75" w:rsidRPr="00D364FC">
      <w:pPr>
        <w:rPr>
          <w:rFonts w:hAnsi="Times New Roman" w:ascii="Times New Roman"/>
          <w:b w:val="false"/>
        </w:rPr>
      </w:pPr>
      <w:r w:rsidRPr="00D364FC">
        <w:rPr>
          <w:rFonts w:hAnsi="Times New Roman" w:ascii="Times New Roman"/>
          <w:b w:val="false"/>
        </w:rPr>
        <w:t xml:space="preserve">Za predlagatelja: Republika Hrvatska zastupana po Draganu Bacanoviću zamjeniku ODO u Rijeci, punomoć u spisu </w:t>
      </w:r>
    </w:p>
    <w:p w:rsidRDefault="000E6B75" w:rsidP="000E6B75" w:rsidR="000E6B75" w:rsidRPr="00D364FC">
      <w:pPr>
        <w:rPr>
          <w:rFonts w:hAnsi="Times New Roman" w:ascii="Times New Roman"/>
          <w:b w:val="false"/>
        </w:rPr>
      </w:pPr>
      <w:r w:rsidRPr="00D364FC">
        <w:rPr>
          <w:rFonts w:hAnsi="Times New Roman" w:ascii="Times New Roman"/>
          <w:b w:val="false"/>
        </w:rPr>
        <w:t xml:space="preserve">Za dužnika: Nitko, dostava poziva uredna </w:t>
      </w:r>
    </w:p>
    <w:p w:rsidRDefault="000E6B75" w:rsidP="000E6B75" w:rsidR="000E6B75" w:rsidRPr="00D364FC">
      <w:pPr>
        <w:rPr>
          <w:rFonts w:hAnsi="Times New Roman" w:ascii="Times New Roman"/>
          <w:b w:val="false"/>
        </w:rPr>
      </w:pPr>
    </w:p>
    <w:p w:rsidRDefault="000E6B75" w:rsidP="000E6B75" w:rsidR="000E6B75" w:rsidRPr="00D364FC">
      <w:pPr>
        <w:rPr>
          <w:rFonts w:hAnsi="Times New Roman" w:ascii="Times New Roman"/>
          <w:b w:val="false"/>
        </w:rPr>
      </w:pPr>
      <w:r w:rsidRPr="00D364FC">
        <w:rPr>
          <w:rFonts w:hAnsi="Times New Roman" w:ascii="Times New Roman"/>
          <w:b w:val="false"/>
        </w:rPr>
        <w:t xml:space="preserve">Utvrđuje se da je ročištu pristupio punomoćnik Mije Beškera Dan Lovrović odv. vježbenik kod Saše Poldana odvjetnika u Rijeci, punomoć u spisu. </w:t>
      </w:r>
    </w:p>
    <w:p w:rsidRDefault="000E6B75" w:rsidP="000E6B75" w:rsidR="000E6B75" w:rsidRPr="00D364FC">
      <w:pPr>
        <w:rPr>
          <w:rFonts w:hAnsi="Times New Roman" w:ascii="Times New Roman"/>
          <w:b w:val="false"/>
        </w:rPr>
      </w:pPr>
      <w:r w:rsidRPr="00D364FC">
        <w:rPr>
          <w:rFonts w:hAnsi="Times New Roman" w:ascii="Times New Roman"/>
          <w:b w:val="false"/>
        </w:rPr>
        <w:t>Na izričit upit suda potvrđuje kako ne zastupa dužnika, nego osobno Miju Beškera</w:t>
      </w:r>
      <w:r w:rsidR="0076260B" w:rsidRPr="00D364FC">
        <w:rPr>
          <w:rFonts w:hAnsi="Times New Roman" w:ascii="Times New Roman"/>
          <w:b w:val="false"/>
        </w:rPr>
        <w:t xml:space="preserve">. Ističe kako nije dostavio punomoć za zastupanje dužnika iz tehničkih razloga, te moli dodatni rok za zastupanje dužnika. Ispravlja se navodeći da bi na današnjem ročištu ipak zastupao dužnika.  </w:t>
      </w:r>
    </w:p>
    <w:p w:rsidRDefault="0076260B" w:rsidP="000E6B75" w:rsidR="0076260B" w:rsidRPr="00D364FC">
      <w:pPr>
        <w:jc w:val="both"/>
        <w:rPr>
          <w:rFonts w:hAnsi="Times New Roman" w:ascii="Times New Roman"/>
          <w:b w:val="false"/>
        </w:rPr>
      </w:pPr>
    </w:p>
    <w:p w:rsidRDefault="0076260B" w:rsidP="000E6B75" w:rsidR="0076260B" w:rsidRPr="00D364FC">
      <w:pPr>
        <w:jc w:val="both"/>
        <w:rPr>
          <w:rFonts w:hAnsi="Times New Roman" w:ascii="Times New Roman"/>
          <w:b w:val="false"/>
        </w:rPr>
      </w:pPr>
      <w:r w:rsidRPr="00D364FC">
        <w:rPr>
          <w:rFonts w:hAnsi="Times New Roman" w:ascii="Times New Roman"/>
          <w:b w:val="false"/>
        </w:rPr>
        <w:t xml:space="preserve">Sud donosi </w:t>
      </w:r>
    </w:p>
    <w:p w:rsidRDefault="0076260B" w:rsidP="000E6B75" w:rsidR="0076260B" w:rsidRPr="00D364FC">
      <w:pPr>
        <w:jc w:val="both"/>
        <w:rPr>
          <w:rFonts w:hAnsi="Times New Roman" w:ascii="Times New Roman"/>
          <w:b w:val="false"/>
        </w:rPr>
      </w:pPr>
    </w:p>
    <w:p w:rsidRDefault="0076260B" w:rsidP="0076260B" w:rsidR="0076260B" w:rsidRPr="00D364FC">
      <w:pPr>
        <w:jc w:val="center"/>
        <w:rPr>
          <w:rFonts w:hAnsi="Times New Roman" w:ascii="Times New Roman"/>
          <w:b w:val="false"/>
        </w:rPr>
      </w:pPr>
      <w:r w:rsidRPr="00D364FC">
        <w:rPr>
          <w:rFonts w:hAnsi="Times New Roman" w:ascii="Times New Roman"/>
          <w:b w:val="false"/>
        </w:rPr>
        <w:t>z a k l j u č a k</w:t>
      </w:r>
    </w:p>
    <w:p w:rsidRDefault="0076260B" w:rsidP="000E6B75" w:rsidR="0076260B" w:rsidRPr="00D364FC">
      <w:pPr>
        <w:jc w:val="both"/>
        <w:rPr>
          <w:rFonts w:hAnsi="Times New Roman" w:ascii="Times New Roman"/>
          <w:b w:val="false"/>
        </w:rPr>
      </w:pPr>
    </w:p>
    <w:p w:rsidRDefault="0076260B" w:rsidP="000E6B75" w:rsidR="0076260B" w:rsidRPr="00D364FC">
      <w:pPr>
        <w:jc w:val="both"/>
        <w:rPr>
          <w:rFonts w:hAnsi="Times New Roman" w:ascii="Times New Roman"/>
          <w:b w:val="false"/>
        </w:rPr>
      </w:pPr>
      <w:r w:rsidRPr="00D364FC">
        <w:rPr>
          <w:rFonts w:hAnsi="Times New Roman" w:ascii="Times New Roman"/>
          <w:b w:val="false"/>
        </w:rPr>
        <w:tab/>
        <w:t>Dopušta se na današnjem ročištu Danu Lovroviću odvjetničkom vježbeniku kod Saše Poldana odvjetniku u Rijeci da zastupa dužnika uz obvezu dostave uredne punomoći i zamjeničke punomoći u roku od tri dana, jer se u suprotnome njegove radnje poduzete na današnjem ročištu neće uvažiti.</w:t>
      </w:r>
    </w:p>
    <w:p w:rsidRDefault="0076260B" w:rsidP="000E6B75" w:rsidR="0076260B" w:rsidRPr="00D364FC">
      <w:pPr>
        <w:jc w:val="both"/>
        <w:rPr>
          <w:rFonts w:hAnsi="Times New Roman" w:ascii="Times New Roman"/>
          <w:b w:val="false"/>
        </w:rPr>
      </w:pPr>
    </w:p>
    <w:p w:rsidRDefault="0076260B" w:rsidP="000E6B75" w:rsidR="0076260B" w:rsidRPr="00D364FC">
      <w:pPr>
        <w:jc w:val="both"/>
        <w:rPr>
          <w:rFonts w:hAnsi="Times New Roman" w:ascii="Times New Roman"/>
          <w:b w:val="false"/>
        </w:rPr>
      </w:pPr>
    </w:p>
    <w:p w:rsidRDefault="0076260B" w:rsidP="000E6B75" w:rsidR="0076260B" w:rsidRPr="00D364FC">
      <w:pPr>
        <w:jc w:val="both"/>
        <w:rPr>
          <w:rFonts w:hAnsi="Times New Roman" w:ascii="Times New Roman"/>
          <w:b w:val="false"/>
        </w:rPr>
      </w:pPr>
    </w:p>
    <w:p w:rsidRDefault="000E6B75" w:rsidP="000E6B75" w:rsidR="000E6B75" w:rsidRPr="00D364FC">
      <w:pPr>
        <w:jc w:val="both"/>
        <w:rPr>
          <w:rFonts w:hAnsi="Times New Roman" w:ascii="Times New Roman"/>
          <w:b w:val="false"/>
        </w:rPr>
      </w:pPr>
      <w:r w:rsidRPr="00D364FC">
        <w:rPr>
          <w:rFonts w:hAnsi="Times New Roman" w:ascii="Times New Roman"/>
          <w:b w:val="false"/>
        </w:rPr>
        <w:t xml:space="preserve">Utvrđuje se da je na ročištu u svojstvu javnosti prisutan i Antonio Buhin odvjetnik u OD Kovačević, Koren i partneri kao punomoćnik FASSA S.p.a Italija, Spresiano   </w:t>
      </w:r>
    </w:p>
    <w:p w:rsidRDefault="000E6B75" w:rsidP="000E6B75" w:rsidR="000E6B75" w:rsidRPr="00D364FC">
      <w:pPr>
        <w:jc w:val="both"/>
        <w:rPr>
          <w:rFonts w:hAnsi="Times New Roman" w:ascii="Times New Roman"/>
          <w:b w:val="false"/>
        </w:rPr>
      </w:pPr>
    </w:p>
    <w:p w:rsidRDefault="000E6B75" w:rsidP="000E6B75" w:rsidR="000E6B75" w:rsidRPr="00D364FC">
      <w:pPr>
        <w:jc w:val="both"/>
        <w:rPr>
          <w:rFonts w:hAnsi="Times New Roman" w:ascii="Times New Roman"/>
          <w:b w:val="false"/>
        </w:rPr>
      </w:pPr>
      <w:r w:rsidRPr="00D364FC">
        <w:rPr>
          <w:rFonts w:hAnsi="Times New Roman" w:ascii="Times New Roman"/>
          <w:b w:val="false"/>
        </w:rPr>
        <w:t>Sud je uvidom u očevidnik o redoslijedu plaćanja sa obračunatom kamatom od 24. travnja 2018. za dužnika (list 129-135 spisa)  utvrdio kako dužnik ispunjava uvjete za stečaj s obzirom da je nesposoban za plaćanje.</w:t>
      </w:r>
    </w:p>
    <w:p w:rsidRDefault="000E6B75" w:rsidP="000E6B75" w:rsidR="000E6B75" w:rsidRPr="00D364FC">
      <w:pPr>
        <w:jc w:val="both"/>
        <w:rPr>
          <w:rFonts w:hAnsi="Times New Roman" w:ascii="Times New Roman"/>
          <w:b w:val="false"/>
          <w:bCs/>
        </w:rPr>
      </w:pPr>
      <w:r w:rsidRPr="00D364FC">
        <w:rPr>
          <w:rFonts w:hAnsi="Times New Roman" w:ascii="Times New Roman"/>
          <w:b w:val="false"/>
        </w:rPr>
        <w:t xml:space="preserve">Iz izvješća privremenog stečajnog upravitelja od 12. listopada 2017. s dopunom od 13. listopada 2018. i 24. travnja 2018. </w:t>
      </w:r>
      <w:r w:rsidRPr="00D364FC">
        <w:rPr>
          <w:rFonts w:hAnsi="Times New Roman" w:ascii="Times New Roman"/>
          <w:b w:val="false"/>
          <w:bCs/>
        </w:rPr>
        <w:t xml:space="preserve">za utvrditi je kako dužnik ima nekretnine na kojima su već pokrenuti postupci ovrhe, te da nema pokretnina i da po svemu sudeći nema ni unovčivih potraživanja. Stoga privremeni stečajni upravitelj predlaže pozivanje zainteresiranih osoba na </w:t>
      </w:r>
      <w:r w:rsidRPr="00D364FC">
        <w:rPr>
          <w:rFonts w:hAnsi="Times New Roman" w:ascii="Times New Roman"/>
          <w:b w:val="false"/>
          <w:bCs/>
        </w:rPr>
        <w:lastRenderedPageBreak/>
        <w:t>plaćanje predujma za pokriće troškova stečajnog postupka jer dužnik nema brzo i lako unovčive imovine kojom bi se podmirili troškovi stečajnog postupka.</w:t>
      </w:r>
    </w:p>
    <w:p w:rsidRDefault="00C14D90" w:rsidP="000E6B75" w:rsidR="00C14D90" w:rsidRPr="00D364FC">
      <w:pPr>
        <w:jc w:val="both"/>
        <w:rPr>
          <w:rFonts w:hAnsi="Times New Roman" w:ascii="Times New Roman"/>
          <w:b w:val="false"/>
          <w:bCs/>
        </w:rPr>
      </w:pPr>
      <w:r w:rsidRPr="00D364FC">
        <w:rPr>
          <w:rFonts w:hAnsi="Times New Roman" w:ascii="Times New Roman"/>
          <w:b w:val="false"/>
          <w:bCs/>
        </w:rPr>
        <w:t>Dan Lovrović u spis predaje dokaz o podmirenju potraživanja Republike Hrvatske.</w:t>
      </w:r>
    </w:p>
    <w:p w:rsidRDefault="000E6B75" w:rsidP="000E6B75" w:rsidR="00C14D90" w:rsidRPr="00D364FC">
      <w:pPr>
        <w:jc w:val="both"/>
        <w:rPr>
          <w:rFonts w:hAnsi="Times New Roman" w:ascii="Times New Roman"/>
          <w:b w:val="false"/>
          <w:bCs/>
        </w:rPr>
      </w:pPr>
      <w:r w:rsidRPr="00D364FC">
        <w:rPr>
          <w:rFonts w:hAnsi="Times New Roman" w:ascii="Times New Roman"/>
          <w:b w:val="false"/>
          <w:bCs/>
        </w:rPr>
        <w:t xml:space="preserve">Dragan Bacanović u ime Republike Hrvatske navodi kako je </w:t>
      </w:r>
      <w:r w:rsidR="00C14D90" w:rsidRPr="00D364FC">
        <w:rPr>
          <w:rFonts w:hAnsi="Times New Roman" w:ascii="Times New Roman"/>
          <w:b w:val="false"/>
          <w:bCs/>
        </w:rPr>
        <w:t xml:space="preserve">jučer od Porezne uprave dobio informaciju da je nepodmireni iznos potraživanja Porezne uprave prema dužniku jučer iznosio malo više od 1.000,00 kn. Dužnik se obvezao navedeni iznos jučer podmiriti Republici Hrvatskoj, ali to na današnjem izvodu još nije vidljivo. Iz razloga ekonomičnosti postupka predlaže odgodu današnjeg ročišta s time da će Republika Hrvatska u roku od osam dana izvijestiti sud je li joj potraživanje u cijelosti podmireno. </w:t>
      </w:r>
    </w:p>
    <w:p w:rsidRDefault="000E6B75" w:rsidP="000E6B75" w:rsidR="000E6B75" w:rsidRPr="00D364FC">
      <w:pPr>
        <w:jc w:val="both"/>
        <w:rPr>
          <w:rFonts w:hAnsi="Times New Roman" w:ascii="Times New Roman"/>
          <w:b w:val="false"/>
          <w:bCs/>
        </w:rPr>
      </w:pPr>
    </w:p>
    <w:p w:rsidRDefault="00D364FC" w:rsidP="00954743" w:rsidR="00D364FC" w:rsidRPr="00D364FC">
      <w:pPr>
        <w:rPr>
          <w:rFonts w:hAnsi="Times New Roman" w:ascii="Times New Roman"/>
          <w:b w:val="false"/>
        </w:rPr>
      </w:pPr>
      <w:r w:rsidRPr="00D364FC">
        <w:rPr>
          <w:rFonts w:hAnsi="Times New Roman" w:ascii="Times New Roman"/>
          <w:b w:val="false"/>
        </w:rPr>
        <w:t xml:space="preserve">Sud donosi </w:t>
      </w:r>
    </w:p>
    <w:p w:rsidRDefault="00D364FC" w:rsidP="00954743" w:rsidR="00D364FC">
      <w:pPr>
        <w:jc w:val="center"/>
        <w:rPr>
          <w:rFonts w:hAnsi="Times New Roman" w:ascii="Times New Roman"/>
          <w:b w:val="false"/>
        </w:rPr>
      </w:pPr>
    </w:p>
    <w:p w:rsidRDefault="00D364FC" w:rsidP="00954743" w:rsidR="00D364FC" w:rsidRPr="00D364FC">
      <w:pPr>
        <w:jc w:val="center"/>
        <w:rPr>
          <w:rFonts w:hAnsi="Times New Roman" w:ascii="Times New Roman"/>
          <w:b w:val="false"/>
        </w:rPr>
      </w:pPr>
      <w:r w:rsidRPr="00D364FC">
        <w:rPr>
          <w:rFonts w:hAnsi="Times New Roman" w:ascii="Times New Roman"/>
          <w:b w:val="false"/>
        </w:rPr>
        <w:t>r j e š e n je</w:t>
      </w:r>
    </w:p>
    <w:p w:rsidRDefault="00D364FC" w:rsidP="00954743" w:rsidR="00D364FC" w:rsidRPr="00D364FC">
      <w:pPr>
        <w:jc w:val="both"/>
        <w:rPr>
          <w:rFonts w:hAnsi="Times New Roman" w:ascii="Times New Roman"/>
          <w:b w:val="false"/>
        </w:rPr>
      </w:pPr>
    </w:p>
    <w:p w:rsidRDefault="00D364FC" w:rsidP="00954743" w:rsidR="00D364FC">
      <w:pPr>
        <w:jc w:val="both"/>
        <w:rPr>
          <w:rFonts w:hAnsi="Times New Roman" w:ascii="Times New Roman"/>
          <w:b w:val="false"/>
        </w:rPr>
      </w:pPr>
      <w:r w:rsidRPr="00D364FC">
        <w:rPr>
          <w:rFonts w:hAnsi="Times New Roman" w:ascii="Times New Roman"/>
          <w:b w:val="false"/>
        </w:rPr>
        <w:t xml:space="preserve">I. </w:t>
      </w:r>
      <w:r w:rsidRPr="00D364FC">
        <w:rPr>
          <w:rFonts w:hAnsi="Times New Roman" w:ascii="Times New Roman"/>
          <w:b w:val="false"/>
        </w:rPr>
        <w:tab/>
        <w:t xml:space="preserve">Republici Hrvatskoj se dodjeljuje rok od osam dana za dostavu sudu informacije o tome je li joj potraživanje prema dužniku podmireno. </w:t>
      </w:r>
    </w:p>
    <w:p w:rsidRDefault="00D364FC" w:rsidP="00954743" w:rsidR="00D364FC" w:rsidRPr="00D364FC">
      <w:pPr>
        <w:jc w:val="both"/>
        <w:rPr>
          <w:rFonts w:hAnsi="Times New Roman" w:ascii="Times New Roman"/>
          <w:b w:val="false"/>
        </w:rPr>
      </w:pPr>
    </w:p>
    <w:p w:rsidRDefault="00D364FC" w:rsidP="00954743" w:rsidR="00D364FC" w:rsidRPr="00D364FC">
      <w:pPr>
        <w:jc w:val="both"/>
        <w:rPr>
          <w:rFonts w:hAnsi="Times New Roman" w:ascii="Times New Roman"/>
          <w:b w:val="false"/>
        </w:rPr>
      </w:pPr>
      <w:r w:rsidRPr="00D364FC">
        <w:rPr>
          <w:rFonts w:hAnsi="Times New Roman" w:ascii="Times New Roman"/>
          <w:b w:val="false"/>
        </w:rPr>
        <w:t>II.</w:t>
      </w:r>
      <w:r w:rsidRPr="00D364FC">
        <w:rPr>
          <w:rFonts w:hAnsi="Times New Roman" w:ascii="Times New Roman"/>
          <w:b w:val="false"/>
        </w:rPr>
        <w:tab/>
        <w:t xml:space="preserve">Odgađa se daljnje raspravljanje na današnjem ročištu, te se sljedeće ročište određuje za </w:t>
      </w:r>
    </w:p>
    <w:p w:rsidRDefault="00D364FC" w:rsidP="00954743" w:rsidR="00D364FC" w:rsidRPr="00D364FC">
      <w:pPr>
        <w:jc w:val="both"/>
        <w:rPr>
          <w:rFonts w:hAnsi="Times New Roman" w:ascii="Times New Roman"/>
          <w:b w:val="false"/>
        </w:rPr>
      </w:pPr>
    </w:p>
    <w:p w:rsidRDefault="00D364FC" w:rsidP="00954743" w:rsidR="00D364FC" w:rsidRPr="00D364FC">
      <w:pPr>
        <w:jc w:val="center"/>
        <w:rPr>
          <w:rFonts w:hAnsi="Times New Roman" w:ascii="Times New Roman"/>
          <w:b w:val="false"/>
        </w:rPr>
      </w:pPr>
      <w:r>
        <w:rPr>
          <w:rFonts w:hAnsi="Times New Roman" w:ascii="Times New Roman"/>
          <w:b w:val="false"/>
        </w:rPr>
        <w:t xml:space="preserve">27. rujna </w:t>
      </w:r>
      <w:r w:rsidRPr="00D364FC">
        <w:rPr>
          <w:rFonts w:hAnsi="Times New Roman" w:ascii="Times New Roman"/>
          <w:b w:val="false"/>
        </w:rPr>
        <w:t>2018. u 9,</w:t>
      </w:r>
      <w:r>
        <w:rPr>
          <w:rFonts w:hAnsi="Times New Roman" w:ascii="Times New Roman"/>
          <w:b w:val="false"/>
        </w:rPr>
        <w:t>3</w:t>
      </w:r>
      <w:r w:rsidRPr="00D364FC">
        <w:rPr>
          <w:rFonts w:hAnsi="Times New Roman" w:ascii="Times New Roman"/>
          <w:b w:val="false"/>
        </w:rPr>
        <w:t>0 sati</w:t>
      </w:r>
    </w:p>
    <w:p w:rsidRDefault="00D364FC" w:rsidP="00954743" w:rsidR="00D364FC" w:rsidRPr="00D364FC">
      <w:pPr>
        <w:jc w:val="both"/>
        <w:rPr>
          <w:rFonts w:hAnsi="Times New Roman" w:ascii="Times New Roman"/>
          <w:b w:val="false"/>
        </w:rPr>
      </w:pPr>
    </w:p>
    <w:p w:rsidRDefault="00D364FC" w:rsidP="00954743" w:rsidR="00D364FC" w:rsidRPr="00D364FC">
      <w:pPr>
        <w:jc w:val="both"/>
        <w:rPr>
          <w:rFonts w:hAnsi="Times New Roman" w:ascii="Times New Roman"/>
          <w:b w:val="false"/>
        </w:rPr>
      </w:pPr>
      <w:r w:rsidRPr="00D364FC">
        <w:rPr>
          <w:rFonts w:hAnsi="Times New Roman" w:ascii="Times New Roman"/>
          <w:b w:val="false"/>
        </w:rPr>
        <w:t>u prostorijama Trgovačkog suda u Rijeci, Zadarska ulica 1 i 3, sudnica broj 3, I kat.</w:t>
      </w:r>
    </w:p>
    <w:p w:rsidRDefault="00D364FC" w:rsidP="000E6B75" w:rsidR="00D364FC">
      <w:pPr>
        <w:rPr>
          <w:rFonts w:hAnsi="Times New Roman" w:ascii="Times New Roman"/>
          <w:b w:val="false"/>
        </w:rPr>
      </w:pPr>
    </w:p>
    <w:p w:rsidRDefault="000E6B75" w:rsidP="000E6B75" w:rsidR="000E6B75" w:rsidRPr="00D364FC">
      <w:pPr>
        <w:rPr>
          <w:rFonts w:hAnsi="Times New Roman" w:ascii="Times New Roman"/>
          <w:b w:val="false"/>
        </w:rPr>
      </w:pPr>
      <w:r w:rsidRPr="00D364FC">
        <w:rPr>
          <w:rFonts w:hAnsi="Times New Roman" w:ascii="Times New Roman"/>
          <w:b w:val="false"/>
        </w:rPr>
        <w:t>Dovršeno u 10,35 sati.</w:t>
      </w:r>
    </w:p>
    <w:p w:rsidRDefault="000E6B75" w:rsidP="000E6B75" w:rsidR="000E6B75" w:rsidRPr="00D364FC">
      <w:pPr>
        <w:rPr>
          <w:rFonts w:hAnsi="Times New Roman" w:ascii="Times New Roman"/>
          <w:b w:val="false"/>
        </w:rPr>
      </w:pPr>
    </w:p>
    <w:p w:rsidRDefault="000E6B75" w:rsidP="000E6B75" w:rsidR="000E6B75" w:rsidRPr="00D364FC">
      <w:pPr>
        <w:ind w:firstLine="708" w:left="3540"/>
        <w:rPr>
          <w:rFonts w:hAnsi="Times New Roman" w:ascii="Times New Roman"/>
          <w:b w:val="false"/>
        </w:rPr>
      </w:pPr>
      <w:r w:rsidRPr="00D364FC">
        <w:rPr>
          <w:rFonts w:hAnsi="Times New Roman" w:ascii="Times New Roman"/>
          <w:b w:val="false"/>
        </w:rPr>
        <w:t>Sudac                      Privremeni stečajni upravitelj</w:t>
      </w:r>
    </w:p>
    <w:p w:rsidRDefault="000E6B75" w:rsidP="000E6B75" w:rsidR="000E6B75" w:rsidRPr="00D364FC">
      <w:pPr>
        <w:rPr>
          <w:rFonts w:hAnsi="Times New Roman" w:ascii="Times New Roman"/>
          <w:b w:val="false"/>
        </w:rPr>
      </w:pPr>
    </w:p>
    <w:p w:rsidRDefault="000E6B75" w:rsidP="000E6B75" w:rsidR="000E6B75" w:rsidRPr="00D364FC">
      <w:pPr>
        <w:rPr>
          <w:rFonts w:hAnsi="Times New Roman" w:ascii="Times New Roman"/>
          <w:b w:val="false"/>
        </w:rPr>
      </w:pPr>
    </w:p>
    <w:p w:rsidRDefault="000E6B75" w:rsidP="000E6B75" w:rsidR="000E6B75" w:rsidRPr="00D364FC">
      <w:pPr>
        <w:rPr>
          <w:rFonts w:hAnsi="Times New Roman" w:ascii="Times New Roman"/>
          <w:b w:val="false"/>
        </w:rPr>
      </w:pPr>
      <w:r w:rsidRPr="00D364FC">
        <w:rPr>
          <w:rFonts w:hAnsi="Times New Roman" w:ascii="Times New Roman"/>
          <w:b w:val="false"/>
        </w:rPr>
        <w:t xml:space="preserve">           </w:t>
      </w:r>
      <w:r w:rsidRPr="00D364FC">
        <w:rPr>
          <w:rFonts w:hAnsi="Times New Roman" w:ascii="Times New Roman"/>
          <w:b w:val="false"/>
        </w:rPr>
        <w:tab/>
      </w:r>
      <w:r w:rsidRPr="00D364FC">
        <w:rPr>
          <w:rFonts w:hAnsi="Times New Roman" w:ascii="Times New Roman"/>
          <w:b w:val="false"/>
        </w:rPr>
        <w:tab/>
      </w:r>
      <w:r w:rsidRPr="00D364FC">
        <w:rPr>
          <w:rFonts w:hAnsi="Times New Roman" w:ascii="Times New Roman"/>
          <w:b w:val="false"/>
        </w:rPr>
        <w:tab/>
      </w:r>
      <w:r w:rsidRPr="00D364FC">
        <w:rPr>
          <w:rFonts w:hAnsi="Times New Roman" w:ascii="Times New Roman"/>
          <w:b w:val="false"/>
        </w:rPr>
        <w:tab/>
      </w:r>
      <w:r w:rsidRPr="00D364FC">
        <w:rPr>
          <w:rFonts w:hAnsi="Times New Roman" w:ascii="Times New Roman"/>
          <w:b w:val="false"/>
        </w:rPr>
        <w:tab/>
      </w:r>
      <w:r w:rsidRPr="00D364FC">
        <w:rPr>
          <w:rFonts w:hAnsi="Times New Roman" w:ascii="Times New Roman"/>
          <w:b w:val="false"/>
        </w:rPr>
        <w:tab/>
        <w:t xml:space="preserve">Zapisničar               Stranke    </w:t>
      </w:r>
    </w:p>
    <w:p w:rsidRDefault="000E6B75" w:rsidP="000E6B75" w:rsidR="000E6B75" w:rsidRPr="00D364FC">
      <w:pPr>
        <w:rPr>
          <w:rFonts w:hAnsi="Times New Roman" w:ascii="Times New Roman"/>
          <w:b w:val="false"/>
        </w:rPr>
      </w:pPr>
    </w:p>
    <w:p w:rsidRDefault="00E057A2" w:rsidP="000E6B75" w:rsidR="00E057A2" w:rsidRPr="00D364FC">
      <w:pPr>
        <w:rPr>
          <w:rFonts w:hAnsi="Times New Roman" w:ascii="Times New Roman"/>
          <w:b w:val="false"/>
        </w:rPr>
      </w:pPr>
    </w:p>
    <w:sectPr w:rsidSect="0009789E" w:rsidR="00E057A2" w:rsidRPr="00D364FC">
      <w:headerReference w:type="default" r:id="rId10"/>
      <w:footerReference w:type="default" r:id="rId11"/>
      <w:headerReference w:type="first" r:id="rId12"/>
      <w:foot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1C15" w:rsidP="00C75245" w:rsidR="00AB1C15">
      <w:r>
        <w:separator/>
      </w:r>
    </w:p>
  </w:endnote>
  <w:endnote w:id="0" w:type="continuationSeparator">
    <w:p w:rsidRDefault="00AB1C15" w:rsidP="00C75245" w:rsidR="00AB1C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6C5ECA">
          <w:rPr>
            <w:noProof/>
          </w:rPr>
          <w:t>2</w:t>
        </w:r>
        <w:r>
          <w:fldChar w:fldCharType="end"/>
        </w:r>
      </w:p>
    </w:sdtContent>
  </w:sdt>
  <w:p w:rsidRDefault="006C5ECA"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6C5ECA">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1C15" w:rsidP="00C75245" w:rsidR="00AB1C15">
      <w:r>
        <w:separator/>
      </w:r>
    </w:p>
  </w:footnote>
  <w:footnote w:id="0" w:type="continuationSeparator">
    <w:p w:rsidRDefault="00AB1C15" w:rsidP="00C75245" w:rsidR="00AB1C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6B75" w:rsidP="000E6B75" w:rsidR="000E6B75">
    <w:pPr>
      <w:pStyle w:val="Zaglavlje"/>
      <w:jc w:val="right"/>
    </w:pPr>
    <w:r>
      <w:t xml:space="preserve">Poslovni broj 14. St-1525/2016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Poslovni broj 14. St-</w:t>
    </w:r>
    <w:r w:rsidR="000E6B75">
      <w:t>1525</w:t>
    </w:r>
    <w:r>
      <w:t>/201</w:t>
    </w:r>
    <w:r w:rsidR="000E6B75">
      <w:t>6</w:t>
    </w:r>
    <w:r>
      <w:t xml:space="preserve">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7">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77C5"/>
    <w:rsid w:val="000E593A"/>
    <w:rsid w:val="000E6B75"/>
    <w:rsid w:val="0010127F"/>
    <w:rsid w:val="0010243B"/>
    <w:rsid w:val="001126E6"/>
    <w:rsid w:val="00143349"/>
    <w:rsid w:val="001D0EF7"/>
    <w:rsid w:val="001D6C96"/>
    <w:rsid w:val="001F0BC0"/>
    <w:rsid w:val="001F6F38"/>
    <w:rsid w:val="0024002A"/>
    <w:rsid w:val="0024139F"/>
    <w:rsid w:val="00243611"/>
    <w:rsid w:val="00257C08"/>
    <w:rsid w:val="002F4D06"/>
    <w:rsid w:val="003038B6"/>
    <w:rsid w:val="00325176"/>
    <w:rsid w:val="00385207"/>
    <w:rsid w:val="00397E6A"/>
    <w:rsid w:val="003A05A7"/>
    <w:rsid w:val="003A2F09"/>
    <w:rsid w:val="003D2E2A"/>
    <w:rsid w:val="003F02B9"/>
    <w:rsid w:val="003F2DFA"/>
    <w:rsid w:val="00413641"/>
    <w:rsid w:val="0041565A"/>
    <w:rsid w:val="00494FB2"/>
    <w:rsid w:val="00497052"/>
    <w:rsid w:val="004A2B10"/>
    <w:rsid w:val="004C2A9B"/>
    <w:rsid w:val="004C2D6D"/>
    <w:rsid w:val="00504C39"/>
    <w:rsid w:val="005749DC"/>
    <w:rsid w:val="0060550D"/>
    <w:rsid w:val="0061104D"/>
    <w:rsid w:val="006713E4"/>
    <w:rsid w:val="00681A77"/>
    <w:rsid w:val="0068396D"/>
    <w:rsid w:val="00686117"/>
    <w:rsid w:val="006A7226"/>
    <w:rsid w:val="006B0E81"/>
    <w:rsid w:val="006C5ECA"/>
    <w:rsid w:val="006E16C2"/>
    <w:rsid w:val="006F1488"/>
    <w:rsid w:val="0070734A"/>
    <w:rsid w:val="0072363D"/>
    <w:rsid w:val="0072559B"/>
    <w:rsid w:val="007424DD"/>
    <w:rsid w:val="00744572"/>
    <w:rsid w:val="0076260B"/>
    <w:rsid w:val="00784120"/>
    <w:rsid w:val="00790743"/>
    <w:rsid w:val="007949ED"/>
    <w:rsid w:val="00796F72"/>
    <w:rsid w:val="007B500B"/>
    <w:rsid w:val="007E5F1B"/>
    <w:rsid w:val="00805C48"/>
    <w:rsid w:val="00810717"/>
    <w:rsid w:val="00842366"/>
    <w:rsid w:val="00842A2C"/>
    <w:rsid w:val="008964AA"/>
    <w:rsid w:val="008A2140"/>
    <w:rsid w:val="008D78DC"/>
    <w:rsid w:val="008F410A"/>
    <w:rsid w:val="008F4144"/>
    <w:rsid w:val="00955063"/>
    <w:rsid w:val="0096240A"/>
    <w:rsid w:val="00996BFC"/>
    <w:rsid w:val="00A51E81"/>
    <w:rsid w:val="00A805C2"/>
    <w:rsid w:val="00A811AD"/>
    <w:rsid w:val="00AB1C15"/>
    <w:rsid w:val="00AC64CA"/>
    <w:rsid w:val="00AE380D"/>
    <w:rsid w:val="00AF7AF2"/>
    <w:rsid w:val="00B1301F"/>
    <w:rsid w:val="00B3391E"/>
    <w:rsid w:val="00B4445B"/>
    <w:rsid w:val="00B45B51"/>
    <w:rsid w:val="00B54D90"/>
    <w:rsid w:val="00B9772E"/>
    <w:rsid w:val="00BA0277"/>
    <w:rsid w:val="00C119F5"/>
    <w:rsid w:val="00C14D90"/>
    <w:rsid w:val="00C60B28"/>
    <w:rsid w:val="00C75245"/>
    <w:rsid w:val="00CB0C5F"/>
    <w:rsid w:val="00CC037E"/>
    <w:rsid w:val="00CC68D6"/>
    <w:rsid w:val="00D364FC"/>
    <w:rsid w:val="00D73553"/>
    <w:rsid w:val="00D9228D"/>
    <w:rsid w:val="00D930A1"/>
    <w:rsid w:val="00DC79F5"/>
    <w:rsid w:val="00E057A2"/>
    <w:rsid w:val="00E13E17"/>
    <w:rsid w:val="00E20C10"/>
    <w:rsid w:val="00E40102"/>
    <w:rsid w:val="00E8615B"/>
    <w:rsid w:val="00EA1771"/>
    <w:rsid w:val="00EB21C9"/>
    <w:rsid w:val="00EC4032"/>
    <w:rsid w:val="00EF14C0"/>
    <w:rsid w:val="00EF5EC4"/>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6C5ECA"/>
    <w:rPr>
      <w:color w:val="808080"/>
      <w:bdr w:space="0" w:sz="0" w:color="auto" w:val="none"/>
      <w:shd w:fill="auto" w:color="auto" w:val="clear"/>
    </w:rPr>
  </w:style>
  <w:style w:customStyle="true" w:styleId="eSPISCCParagraphDefaultFont" w:type="character">
    <w:name w:val="eSPIS_CC_Paragraph Default Font"/>
    <w:basedOn w:val="Zadanifontodlomka"/>
    <w:rsid w:val="006C5EC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EC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C5EC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EC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6C5ECA"/>
    <w:rPr>
      <w:color w:val="808080"/>
      <w:bdr w:color="auto" w:space="0" w:sz="0" w:val="none"/>
      <w:shd w:color="auto" w:fill="auto" w:val="clear"/>
    </w:rPr>
  </w:style>
  <w:style w:customStyle="1" w:styleId="eSPISCCParagraphDefaultFont" w:type="character">
    <w:name w:val="eSPIS_CC_Paragraph Default Font"/>
    <w:basedOn w:val="Zadanifontodlomka"/>
    <w:rsid w:val="006C5EC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EC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C5EC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EC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20372088">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30125729">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5. srpnja 2018.</izvorni_sadrzaj>
    <derivirana_varijabla naziv="DomainObject.PlaniraniZavrsetakDatum_1">5. srpnja 2018.</derivirana_varijabla>
  </DomainObject.PlaniraniZavrsetakDatum>
  <DomainObject.PlaniraniPocetakDatum>
    <izvorni_sadrzaj>5. srpnja 2018.</izvorni_sadrzaj>
    <derivirana_varijabla naziv="DomainObject.PlaniraniPocetakDatum_1">5.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10:20</izvorni_sadrzaj>
    <derivirana_varijabla naziv="DomainObject.PlaniraniPocetakVrijeme_1">10:20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2018.</izvorni_sadrzaj>
    <derivirana_varijabla naziv="DomainObject.Zapisnik.DatumKreiranja_1">5. srpnja 2018.</derivirana_varijabla>
  </DomainObject.Zapisnik.DatumKreiranja>
  <DomainObject.Zapisnik.ImovinskaKorist>
    <izvorni_sadrzaj/>
    <derivirana_varijabla naziv="DomainObject.Zapisnik.ImovinskaKorist_1"/>
  </DomainObject.Zapisnik.ImovinskaKorist>
  <DomainObject.Zapisnik.Oznaka>
    <izvorni_sadrzaj>St-1525/2016-25</izvorni_sadrzaj>
    <derivirana_varijabla naziv="DomainObject.Zapisnik.Oznaka_1">St-1525/2016-25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1525</izvorni_sadrzaj>
    <derivirana_varijabla naziv="DomainObject.Predmet.Broj_1">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St-1525/2016</izvorni_sadrzaj>
    <derivirana_varijabla naziv="DomainObject.Predmet.OznakaBroj_1">St-1525/2016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St-751/15</izvorni_sadrzaj>
    <derivirana_varijabla naziv="DomainObject.Predmet.PrimjedbaSuca_1">Veza St-751/15</derivirana_varijabla>
  </DomainObject.Predmet.PrimjedbaSuca>
  <DomainObject.Predmet.ProtustrankaFormated>
    <izvorni_sadrzaj>  ROYALRUBIN d.o.o.</izvorni_sadrzaj>
    <derivirana_varijabla naziv="DomainObject.Predmet.ProtustrankaFormated_1">  ROYALRUBIN d.o.o.</derivirana_varijabla>
  </DomainObject.Predmet.ProtustrankaFormated>
  <DomainObject.Predmet.ProtustrankaFormatedOIB>
    <izvorni_sadrzaj>  ROYALRUBIN d.o.o., OIB 96476348980</izvorni_sadrzaj>
    <derivirana_varijabla naziv="DomainObject.Predmet.ProtustrankaFormatedOIB_1">  ROYALRUBIN d.o.o., OIB 96476348980</derivirana_varijabla>
  </DomainObject.Predmet.ProtustrankaFormatedOIB>
  <DomainObject.Predmet.ProtustrankaFormatedWithAdress>
    <izvorni_sadrzaj> ROYALRUBIN d.o.o., Ljube Mrakovčića bb, 51417 Mošćenička Draga</izvorni_sadrzaj>
    <derivirana_varijabla naziv="DomainObject.Predmet.ProtustrankaFormatedWithAdress_1"> ROYALRUBIN d.o.o., Ljube Mrakovčića bb, 51417 Mošćenička Draga</derivirana_varijabla>
  </DomainObject.Predmet.ProtustrankaFormatedWithAdress>
  <DomainObject.Predmet.ProtustrankaFormatedWithAdressOIB>
    <izvorni_sadrzaj> ROYALRUBIN d.o.o., OIB 96476348980, Ljube Mrakovčića bb, 51417 Mošćenička Draga</izvorni_sadrzaj>
    <derivirana_varijabla naziv="DomainObject.Predmet.ProtustrankaFormatedWithAdressOIB_1"> ROYALRUBIN d.o.o., OIB 96476348980, Ljube Mrakovčića bb, 51417 Mošćenička Draga</derivirana_varijabla>
  </DomainObject.Predmet.ProtustrankaFormatedWithAdressOIB>
  <DomainObject.Predmet.ProtustrankaWithAdress>
    <izvorni_sadrzaj>ROYALRUBIN d.o.o. Ljube Mrakovčića bb, 51417 Mošćenička Draga</izvorni_sadrzaj>
    <derivirana_varijabla naziv="DomainObject.Predmet.ProtustrankaWithAdress_1">ROYALRUBIN d.o.o. Ljube Mrakovčića bb, 51417 Mošćenička Draga</derivirana_varijabla>
  </DomainObject.Predmet.ProtustrankaWithAdress>
  <DomainObject.Predmet.ProtustrankaWithAdressOIB>
    <izvorni_sadrzaj>ROYALRUBIN d.o.o., OIB 96476348980, Ljube Mrakovčića bb, 51417 Mošćenička Draga</izvorni_sadrzaj>
    <derivirana_varijabla naziv="DomainObject.Predmet.ProtustrankaWithAdressOIB_1">ROYALRUBIN d.o.o., OIB 96476348980, Ljube Mrakovčića bb, 51417 Mošćenička Draga</derivirana_varijabla>
  </DomainObject.Predmet.ProtustrankaWithAdressOIB>
  <DomainObject.Predmet.ProtustrankaNazivFormated>
    <izvorni_sadrzaj>ROYALRUBIN d.o.o.</izvorni_sadrzaj>
    <derivirana_varijabla naziv="DomainObject.Predmet.ProtustrankaNazivFormated_1">ROYALRUBIN d.o.o.</derivirana_varijabla>
  </DomainObject.Predmet.ProtustrankaNazivFormated>
  <DomainObject.Predmet.ProtustrankaNazivFormatedOIB>
    <izvorni_sadrzaj>ROYALRUBIN d.o.o., OIB 96476348980</izvorni_sadrzaj>
    <derivirana_varijabla naziv="DomainObject.Predmet.ProtustrankaNazivFormatedOIB_1">ROYALRUBIN d.o.o., OIB 96476348980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ROYALRUBIN d.o.o.</item>
    </izvorni_sadrzaj>
    <derivirana_varijabla naziv="DomainObject.Predmet.ProtuStrankaListFormated_1">
      <item>ROYALRUBIN d.o.o.</item>
    </derivirana_varijabla>
  </DomainObject.Predmet.ProtuStrankaListFormated>
  <DomainObject.Predmet.ProtuStrankaListFormatedOIB>
    <izvorni_sadrzaj>
      <item>ROYALRUBIN d.o.o., OIB 96476348980</item>
    </izvorni_sadrzaj>
    <derivirana_varijabla naziv="DomainObject.Predmet.ProtuStrankaListFormatedOIB_1">
      <item>ROYALRUBIN d.o.o., OIB 96476348980</item>
    </derivirana_varijabla>
  </DomainObject.Predmet.ProtuStrankaListFormatedOIB>
  <DomainObject.Predmet.ProtuStrankaListFormatedWithAdress>
    <izvorni_sadrzaj>
      <item>ROYALRUBIN d.o.o., Ljube Mrakovčića bb, 51417 Mošćenička Draga</item>
    </izvorni_sadrzaj>
    <derivirana_varijabla naziv="DomainObject.Predmet.ProtuStrankaListFormatedWithAdress_1">
      <item>ROYALRUBIN d.o.o., Ljube Mrakovčića bb, 51417 Mošćenička Draga</item>
    </derivirana_varijabla>
  </DomainObject.Predmet.ProtuStrankaListFormatedWithAdress>
  <DomainObject.Predmet.ProtuStrankaListFormatedWithAdressOIB>
    <izvorni_sadrzaj>
      <item>ROYALRUBIN d.o.o., OIB 96476348980, Ljube Mrakovčića bb, 51417 Mošćenička Draga</item>
    </izvorni_sadrzaj>
    <derivirana_varijabla naziv="DomainObject.Predmet.ProtuStrankaListFormatedWithAdressOIB_1">
      <item>ROYALRUBIN d.o.o., OIB 96476348980, Ljube Mrakovčića bb, 51417 Mošćenička Draga</item>
    </derivirana_varijabla>
  </DomainObject.Predmet.ProtuStrankaListFormatedWithAdressOIB>
  <DomainObject.Predmet.ProtuStrankaListNazivFormated>
    <izvorni_sadrzaj>
      <item>ROYALRUBIN d.o.o.</item>
    </izvorni_sadrzaj>
    <derivirana_varijabla naziv="DomainObject.Predmet.ProtuStrankaListNazivFormated_1">
      <item>ROYALRUBIN d.o.o.</item>
    </derivirana_varijabla>
  </DomainObject.Predmet.ProtuStrankaListNazivFormated>
  <DomainObject.Predmet.ProtuStrankaListNazivFormatedOIB>
    <izvorni_sadrzaj>
      <item>ROYALRUBIN d.o.o., OIB 96476348980</item>
    </izvorni_sadrzaj>
    <derivirana_varijabla naziv="DomainObject.Predmet.ProtuStrankaListNazivFormatedOIB_1">
      <item>ROYALRUBIN d.o.o., OIB 96476348980</item>
    </derivirana_varijabla>
  </DomainObject.Predmet.ProtuStrankaListNazivFormatedOIB>
  <DomainObject.Predmet.OstaliListFormated>
    <izvorni_sadrzaj>
      <item>Županijsko državno odvjetništvo u Rijeci</item>
    </izvorni_sadrzaj>
    <derivirana_varijabla naziv="DomainObject.Predmet.OstaliListFormated_1">
      <item>Županijsko državno odvjetništvo u Rijeci</item>
    </derivirana_varijabla>
  </DomainObject.Predmet.OstaliListFormated>
  <DomainObject.Predmet.OstaliListFormatedOIB>
    <izvorni_sadrzaj>
      <item>Županijsko državno odvjetništvo u Rijeci</item>
    </izvorni_sadrzaj>
    <derivirana_varijabla naziv="DomainObject.Predmet.OstaliListFormatedOIB_1">
      <item>Županijsko državno odvjetništvo u Rijeci</item>
    </derivirana_varijabla>
  </DomainObject.Predmet.OstaliListFormatedOIB>
  <DomainObject.Predmet.OstaliListFormatedWithAdress>
    <izvorni_sadrzaj>
      <item>Županijsko državno odvjetništvo u Rijeci, Frana Kurelca 3, 51000 Rijeka</item>
    </izvorni_sadrzaj>
    <derivirana_varijabla naziv="DomainObject.Predmet.OstaliListFormatedWithAdress_1">
      <item>Županijsko državno odvjetništvo u Rijeci, Frana Kurelca 3, 51000 Rijeka</item>
    </derivirana_varijabla>
  </DomainObject.Predmet.OstaliListFormatedWithAdress>
  <DomainObject.Predmet.OstaliListFormatedWithAdressOIB>
    <izvorni_sadrzaj>
      <item>Županijsko državno odvjetništvo u Rijeci, Frana Kurelca 3, 51000 Rijeka</item>
    </izvorni_sadrzaj>
    <derivirana_varijabla naziv="DomainObject.Predmet.OstaliListFormatedWithAdressOIB_1">
      <item>Županijsko državno odvjetništvo u Rijeci, Frana Kurelca 3, 51000 Rijeka</item>
    </derivirana_varijabla>
  </DomainObject.Predmet.OstaliListFormatedWithAdressOIB>
  <DomainObject.Predmet.OstaliListNazivFormated>
    <izvorni_sadrzaj>
      <item>Županijsko državno odvjetništvo u Rijeci</item>
    </izvorni_sadrzaj>
    <derivirana_varijabla naziv="DomainObject.Predmet.OstaliListNazivFormated_1">
      <item>Županijsko državno odvjetništvo u Rijeci</item>
    </derivirana_varijabla>
  </DomainObject.Predmet.OstaliListNazivFormated>
  <DomainObject.Predmet.OstaliListNazivFormatedOIB>
    <izvorni_sadrzaj>
      <item>Županijsko državno odvjetništvo u Rijeci</item>
    </izvorni_sadrzaj>
    <derivirana_varijabla naziv="DomainObject.Predmet.OstaliListNazivFormatedOIB_1">
      <item>Županijsko državno odvjetništvo u Rijeci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St-1525/2016-25</izvorni_sadrzaj>
    <derivirana_varijabla naziv="DomainObject.PoslovniBrojDokumenta_1">St-1525/2016-25</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ROYALRUBIN d.o.o.</izvorni_sadrzaj>
    <derivirana_varijabla naziv="DomainObject.Predmet.ProtustrankaIDrugi_1">ROYALRUBIN d.o.o.</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ROYALRUBIN d.o.o., OIB 96476348980, Ljube Mrakovčića bb, 51417 Mošćenička Draga</izvorni_sadrzaj>
    <derivirana_varijabla naziv="DomainObject.Predmet.ProtustrankaIDrugiAdressOIB_1">ROYALRUBIN d.o.o., OIB 96476348980, Ljube Mrakovčića bb,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ROYALRUBIN d.o.o.</item>
      <item>Županijsko državno odvjetništvo u Rijeci</item>
    </izvorni_sadrzaj>
    <derivirana_varijabla naziv="DomainObject.Predmet.SudioniciListNaziv_1">
      <item>REPUBLIKA HRVATSKA</item>
      <item>ROYALRUBIN d.o.o.</item>
      <item>Županijsko državno odvjetništvo u Rijeci</item>
    </derivirana_varijabla>
  </DomainObject.Predmet.SudioniciListNaziv>
  <DomainObject.Predmet.SudioniciListAdressOIB>
    <izvorni_sadrzaj>
      <item>REPUBLIKA HRVATSKA, OIB 52634238587</item>
      <item>ROYALRUBIN d.o.o., OIB 96476348980, Ljube Mrakovčića bb,51417 Mošćenička Draga</item>
      <item>Županijsko državno odvjetništvo u Rijeci, Frana Kurelca 3,51000 Rijeka</item>
    </izvorni_sadrzaj>
    <derivirana_varijabla naziv="DomainObject.Predmet.SudioniciListAdressOIB_1">
      <item>REPUBLIKA HRVATSKA, OIB 52634238587</item>
      <item>ROYALRUBIN d.o.o., OIB 96476348980, Ljube Mrakovčića bb,51417 Mošćenička Draga</item>
      <item>Županijsko državno odvjetništvo u Rijeci, Frana Kurelca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96476348980</item>
      <item>, OIB null</item>
    </izvorni_sadrzaj>
    <derivirana_varijabla naziv="DomainObject.Predmet.SudioniciListNazivOIB_1">
      <item>, OIB 52634238587</item>
      <item>, OIB 96476348980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C328D1-1F32-4BA9-A251-C7408E153C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519</properties:Words>
  <properties:Characters>2821</properties:Characters>
  <properties:Lines>80</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3382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2018-07-05T08:37:00Z</dcterms:created>
  <dc:creator>Danijela Fumić</dc:creator>
  <cp:lastModifiedBy>Danijela Fumić</cp:lastModifiedBy>
  <cp:lastPrinted>2018-07-05T08:36:00Z</cp:lastPrinted>
  <dcterms:modified xmlns:xsi="http://www.w3.org/2001/XMLSchema-instance" xsi:type="dcterms:W3CDTF">2018-07-05T08:40:00Z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St-1525/2016-25 / Zapisnik - Ročište radi rasprave o uvjetima za otvaranje steč. post. (1525 16 zap. 5.7..docx)</vt:lpwstr>
  </prop:property>
  <prop:property name="CC_coloring" pid="4" fmtid="{D5CDD505-2E9C-101B-9397-08002B2CF9AE}">
    <vt:bool>false</vt:bool>
  </prop:property>
  <prop:property name="BrojStranica" pid="5" fmtid="{D5CDD505-2E9C-101B-9397-08002B2CF9AE}">
    <vt:i4>2</vt:i4>
  </prop:property>
</prop:Properties>
</file>