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b0a2" w14:paraId="039b0a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70A3F">
        <w:rPr>
          <w:rFonts w:cs="Times New Roman" w:eastAsia="Times New Roman"/>
          <w:szCs w:val="20"/>
          <w:lang w:eastAsia="hr-HR"/>
        </w:rPr>
        <w:t>5005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43A66">
        <w:rPr>
          <w:rFonts w:cs="Times New Roman" w:eastAsia="Times New Roman"/>
          <w:szCs w:val="24"/>
          <w:lang w:eastAsia="hr-HR"/>
        </w:rPr>
        <w:t>FOCUS PROJEKT d.o.o., Sesvete, Brestovečka 14, MBS:080699375, OIB:60112010587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43A66" w:rsidRPr="00B43A66">
        <w:t>FOCUS PROJEKT d.o.o., Sesvete, Brestovečka 14, MBS:080699375, OIB:60112010587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43A66" w:rsidRPr="00B43A66">
        <w:rPr>
          <w:rFonts w:cs="Times New Roman" w:eastAsia="Times New Roman"/>
          <w:szCs w:val="24"/>
          <w:lang w:eastAsia="hr-HR" w:val="en-GB"/>
        </w:rPr>
        <w:t>FOCUS PROJEKT d.o.o., Sesvete, Brestovečka 14, MBS:080699375, OIB:60112010587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43A66"/>
    <w:rsid w:val="00B94E71"/>
    <w:rsid w:val="00C0133F"/>
    <w:rsid w:val="00C2469E"/>
    <w:rsid w:val="00C70A3F"/>
    <w:rsid w:val="00CD264A"/>
    <w:rsid w:val="00CE59DC"/>
    <w:rsid w:val="00CE5D7E"/>
    <w:rsid w:val="00CF65E8"/>
    <w:rsid w:val="00D05E8D"/>
    <w:rsid w:val="00D5410A"/>
    <w:rsid w:val="00D94496"/>
    <w:rsid w:val="00DA6B11"/>
    <w:rsid w:val="00DC47B5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49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449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449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449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49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449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449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449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5005</izvorni_sadrzaj>
    <derivirana_varijabla naziv="DomainObject.Predmet.Broj_1">5005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St-5005/2015</izvorni_sadrzaj>
    <derivirana_varijabla naziv="DomainObject.Predmet.OznakaBroj_1">St-5005/2015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FINA Regionalni centar Zagreb</item>
    </izvorni_sadrzaj>
    <derivirana_varijabla naziv="DomainObject.Predmet.SudioniciListNaziv_1">
      <item>FOCUS PROJEKT d.o.o.</item>
      <item>FINA Regionalni centar Zagreb</item>
    </derivirana_varijabla>
  </DomainObject.Predmet.SudioniciListNaziv>
  <DomainObject.Predmet.SudioniciListAdressOIB>
    <izvorni_sadrzaj>
      <item>FOCUS PROJEKT d.o.o., OIB 60112010587, Brestovečka 14,10360 Sesvete</item>
      <item>FINA Regionalni centar Zagreb, OIB 85821130368, Trg svibanjskih žrtava 1995. 1,10000 Zagreb</item>
    </izvorni_sadrzaj>
    <derivirana_varijabla naziv="DomainObject.Predmet.SudioniciListAdressOIB_1">
      <item>FOCUS PROJEKT d.o.o., OIB 60112010587, Brestovečka 14,10360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85821130368</item>
    </izvorni_sadrzaj>
    <derivirana_varijabla naziv="DomainObject.Predmet.SudioniciListNazivOIB_1">
      <item>, OIB 60112010587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1809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2015-11-23T10:34:00Z</dcterms:created>
  <dc:creator>Mario Žišković</dc:creator>
  <cp:lastModifiedBy>Marijan Marković</cp:lastModifiedBy>
  <cp:lastPrinted>2015-11-23T10:34:00Z</cp:lastPrinted>
  <dcterms:modified xmlns:xsi="http://www.w3.org/2001/XMLSchema-instance" xsi:type="dcterms:W3CDTF">2015-11-23T10:36:00Z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