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b4a72" w14:paraId="07b4a72" w:rsidRDefault="00257742" w:rsidP="00E445E5" w:rsidR="00E445E5" w:rsidRPr="00710D67">
      <w:pPr>
        <w:jc w:val="right"/>
        <w15:collapsed w:val="false"/>
      </w:pPr>
      <w:bookmarkStart w:name="_GoBack" w:id="0"/>
      <w:bookmarkEnd w:id="0"/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Pr="00710D67">
        <w:tab/>
      </w:r>
      <w:r w:rsidR="004D4FCD" w:rsidRPr="00710D67">
        <w:t xml:space="preserve">89. </w:t>
      </w:r>
      <w:r w:rsidR="00E445E5" w:rsidRPr="00710D67">
        <w:t>St-</w:t>
      </w:r>
      <w:r w:rsidR="00C76773">
        <w:t>2893</w:t>
      </w:r>
      <w:r w:rsidR="00E445E5" w:rsidRPr="00710D67">
        <w:t>/1</w:t>
      </w:r>
      <w:r w:rsidR="00C76773">
        <w:t>6</w:t>
      </w:r>
      <w:r w:rsidR="006F5863" w:rsidRPr="00710D67">
        <w:t>-</w:t>
      </w:r>
    </w:p>
    <w:p w:rsidRDefault="00E445E5" w:rsidP="00E445E5" w:rsidR="00E445E5" w:rsidRPr="00710D67">
      <w:pPr>
        <w:jc w:val="both"/>
      </w:pPr>
    </w:p>
    <w:p w:rsidRDefault="006F5863" w:rsidP="00E445E5" w:rsidR="00E445E5" w:rsidRPr="00710D67">
      <w:pPr>
        <w:jc w:val="both"/>
      </w:pPr>
      <w:r w:rsidRPr="00710D67">
        <w:t xml:space="preserve">     </w:t>
      </w:r>
      <w:r w:rsidR="00E445E5" w:rsidRPr="00710D67">
        <w:t>REPUBLIKA HRVATSKA</w:t>
      </w:r>
    </w:p>
    <w:p w:rsidRDefault="00E445E5" w:rsidP="00E445E5" w:rsidR="00E445E5" w:rsidRPr="00710D67">
      <w:pPr>
        <w:jc w:val="both"/>
      </w:pPr>
      <w:r w:rsidRPr="00710D67">
        <w:t>TRGOVAČKI SUD U ZAGREBU</w:t>
      </w:r>
    </w:p>
    <w:p w:rsidRDefault="006F5863" w:rsidP="00E445E5" w:rsidR="00E445E5" w:rsidRPr="00710D67">
      <w:pPr>
        <w:jc w:val="both"/>
      </w:pPr>
      <w:r w:rsidRPr="00710D67">
        <w:t xml:space="preserve">         Zagreb, </w:t>
      </w:r>
      <w:r w:rsidR="00E445E5" w:rsidRPr="00710D67">
        <w:t>Amruševa 2/II</w:t>
      </w:r>
    </w:p>
    <w:p w:rsidRDefault="006F5863" w:rsidP="009B42FF" w:rsidR="006F5863" w:rsidRPr="00710D67">
      <w:pPr>
        <w:jc w:val="center"/>
      </w:pPr>
    </w:p>
    <w:p w:rsidRDefault="00341726" w:rsidP="009B42FF" w:rsidR="00341726" w:rsidRPr="00710D67">
      <w:pPr>
        <w:jc w:val="center"/>
      </w:pPr>
      <w:r w:rsidRPr="00710D67">
        <w:t>R E P U B L I K A  H R V A T S K A</w:t>
      </w:r>
    </w:p>
    <w:p w:rsidRDefault="00341726" w:rsidP="00E445E5" w:rsidR="00341726" w:rsidRPr="00710D67">
      <w:pPr>
        <w:jc w:val="both"/>
      </w:pPr>
    </w:p>
    <w:p w:rsidRDefault="00E445E5" w:rsidP="00E445E5" w:rsidR="00E445E5" w:rsidRPr="00710D67">
      <w:pPr>
        <w:jc w:val="center"/>
      </w:pPr>
      <w:r w:rsidRPr="00710D67">
        <w:t>R J E Š E N J E</w:t>
      </w:r>
    </w:p>
    <w:p w:rsidRDefault="00E445E5" w:rsidP="00E445E5" w:rsidR="00E445E5" w:rsidRPr="00710D67">
      <w:pPr>
        <w:jc w:val="both"/>
      </w:pPr>
    </w:p>
    <w:p w:rsidRDefault="00C76773" w:rsidP="00C76773" w:rsidR="003D504C" w:rsidRPr="00710D67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>
        <w:t>GALDOVO TEKSTIL j.d.o.o. za trgovinu i usluge, OIB 96416941759, Sisak, Galdovačka 139</w:t>
      </w:r>
      <w:r w:rsidRPr="003A50F5">
        <w:rPr>
          <w:lang w:val="pt-BR"/>
        </w:rPr>
        <w:t xml:space="preserve">, </w:t>
      </w:r>
      <w:r w:rsidR="00AD64F8">
        <w:rPr>
          <w:lang w:val="pt-BR"/>
        </w:rPr>
        <w:t>5. srpnja 2017</w:t>
      </w:r>
      <w:r w:rsidR="00AD64F8" w:rsidRPr="003A50F5">
        <w:t>.</w:t>
      </w:r>
    </w:p>
    <w:p w:rsidRDefault="00C55BBD" w:rsidP="006841EA" w:rsidR="00C55BBD" w:rsidRPr="00710D67">
      <w:pPr>
        <w:jc w:val="both"/>
      </w:pPr>
    </w:p>
    <w:p w:rsidRDefault="00407B16" w:rsidP="006841EA" w:rsidR="00407B16" w:rsidRPr="00710D67">
      <w:pPr>
        <w:jc w:val="center"/>
      </w:pPr>
      <w:r w:rsidRPr="00710D67">
        <w:t>r i j e š i o     j e</w:t>
      </w:r>
    </w:p>
    <w:p w:rsidRDefault="00C419F2" w:rsidP="006841EA" w:rsidR="00C419F2" w:rsidRPr="00710D67">
      <w:pPr>
        <w:jc w:val="both"/>
      </w:pPr>
    </w:p>
    <w:p w:rsidRDefault="00BC0C29" w:rsidP="003D504C" w:rsidR="00BC0C29" w:rsidRPr="00710D67">
      <w:pPr>
        <w:ind w:firstLine="708"/>
        <w:jc w:val="both"/>
      </w:pPr>
      <w:r w:rsidRPr="00710D67">
        <w:t xml:space="preserve">I. Određuje se nagrada </w:t>
      </w:r>
      <w:r w:rsidR="00C76773">
        <w:t xml:space="preserve">Petru Popoviću iz Zagreba, Maksimirska cesta 88, </w:t>
      </w:r>
      <w:r w:rsidR="00C76773" w:rsidRPr="001841A4">
        <w:t>OIB</w:t>
      </w:r>
      <w:r w:rsidR="00C76773">
        <w:t>:</w:t>
      </w:r>
      <w:r w:rsidR="00C76773" w:rsidRPr="001841A4">
        <w:t xml:space="preserve"> 89375564266,</w:t>
      </w:r>
      <w:r w:rsidR="003D504C" w:rsidRPr="00710D67">
        <w:t xml:space="preserve"> </w:t>
      </w:r>
      <w:r w:rsidR="00C76773">
        <w:t>u iznosu od 3</w:t>
      </w:r>
      <w:r w:rsidRPr="00710D67">
        <w:t>.000,00 kn bruto.</w:t>
      </w:r>
    </w:p>
    <w:p w:rsidRDefault="00BC0C29" w:rsidP="00710D67" w:rsidR="00BC0C29" w:rsidRPr="00710D67">
      <w:pPr>
        <w:jc w:val="both"/>
      </w:pPr>
      <w:r w:rsidRPr="00710D67">
        <w:t xml:space="preserve"> </w:t>
      </w:r>
      <w:r w:rsidR="00710D67" w:rsidRPr="00710D67">
        <w:tab/>
      </w:r>
      <w:r w:rsidRPr="00710D67">
        <w:t>II. Nalaže se računovodstvu ovog suda iz Fonda za pokriće troškova stečajnog postupka isplatiti</w:t>
      </w:r>
      <w:r w:rsidR="000513B9" w:rsidRPr="00710D67">
        <w:t xml:space="preserve"> bruto</w:t>
      </w:r>
      <w:r w:rsidRPr="00710D67">
        <w:t xml:space="preserve"> iznos</w:t>
      </w:r>
      <w:r w:rsidR="00C76773">
        <w:t xml:space="preserve"> od 3</w:t>
      </w:r>
      <w:r w:rsidRPr="00710D67">
        <w:t xml:space="preserve">.000,00 kn </w:t>
      </w:r>
      <w:r w:rsidR="00C76773">
        <w:t xml:space="preserve">Petru Popoviću iz Zagreba, Maksimirska cesta 88, </w:t>
      </w:r>
      <w:r w:rsidR="00C76773" w:rsidRPr="001841A4">
        <w:t>OIB</w:t>
      </w:r>
      <w:r w:rsidR="00C76773">
        <w:t>:</w:t>
      </w:r>
      <w:r w:rsidR="00C76773" w:rsidRPr="001841A4">
        <w:t xml:space="preserve"> 89375564266</w:t>
      </w:r>
      <w:r w:rsidRPr="00710D67">
        <w:t>,</w:t>
      </w:r>
      <w:r w:rsidR="00453D54" w:rsidRPr="00710D67">
        <w:t xml:space="preserve"> </w:t>
      </w:r>
      <w:r w:rsidR="003D504C" w:rsidRPr="00710D67">
        <w:t xml:space="preserve">na račun </w:t>
      </w:r>
      <w:r w:rsidR="00A65F53" w:rsidRPr="00710D67">
        <w:t>IBAN H</w:t>
      </w:r>
      <w:r w:rsidR="000513B9" w:rsidRPr="00710D67">
        <w:t>R</w:t>
      </w:r>
      <w:r w:rsidR="00A65F53" w:rsidRPr="00710D67">
        <w:t xml:space="preserve"> </w:t>
      </w:r>
      <w:r w:rsidR="00C76773">
        <w:t>9323600003111988877</w:t>
      </w:r>
      <w:r w:rsidR="000513B9" w:rsidRPr="00710D67">
        <w:t>.</w:t>
      </w:r>
    </w:p>
    <w:p w:rsidRDefault="00341726" w:rsidP="006841EA" w:rsidR="00341726" w:rsidRPr="00710D67">
      <w:pPr>
        <w:jc w:val="center"/>
        <w:rPr>
          <w:b/>
        </w:rPr>
      </w:pPr>
    </w:p>
    <w:p w:rsidRDefault="00A31680" w:rsidP="006841EA" w:rsidR="00407B16" w:rsidRPr="00710D67">
      <w:pPr>
        <w:jc w:val="center"/>
      </w:pPr>
      <w:r w:rsidRPr="00710D67">
        <w:t>Obrazloženje</w:t>
      </w:r>
    </w:p>
    <w:p w:rsidRDefault="00A31680" w:rsidP="006841EA" w:rsidR="00A31680" w:rsidRPr="00710D67">
      <w:pPr>
        <w:jc w:val="center"/>
        <w:rPr>
          <w:b/>
        </w:rPr>
      </w:pPr>
    </w:p>
    <w:p w:rsidRDefault="00E37AC4" w:rsidP="00096585" w:rsidR="00BC0C29" w:rsidRPr="00710D67">
      <w:pPr>
        <w:jc w:val="both"/>
      </w:pPr>
      <w:r w:rsidRPr="00710D67">
        <w:tab/>
      </w:r>
      <w:r w:rsidR="00C76773">
        <w:t>Stečajni</w:t>
      </w:r>
      <w:r w:rsidR="00BC0C29" w:rsidRPr="00710D67">
        <w:t xml:space="preserve"> upravitelj </w:t>
      </w:r>
      <w:r w:rsidR="00C76773">
        <w:t>Petar Popović d</w:t>
      </w:r>
      <w:r w:rsidR="00BC0C29" w:rsidRPr="00710D67">
        <w:t>o</w:t>
      </w:r>
      <w:r w:rsidR="003D504C" w:rsidRPr="00710D67">
        <w:t>stavi</w:t>
      </w:r>
      <w:r w:rsidR="00C76773">
        <w:t>o</w:t>
      </w:r>
      <w:r w:rsidR="00BC0C29" w:rsidRPr="00710D67">
        <w:t xml:space="preserve"> je ovom sudu </w:t>
      </w:r>
      <w:r w:rsidR="00453D54" w:rsidRPr="00710D67">
        <w:t>p</w:t>
      </w:r>
      <w:r w:rsidR="003D504C" w:rsidRPr="00710D67">
        <w:t xml:space="preserve">rijedlog za </w:t>
      </w:r>
      <w:r w:rsidR="00C76773">
        <w:t>isplatu nagrade od 24</w:t>
      </w:r>
      <w:r w:rsidR="00453D54" w:rsidRPr="00710D67">
        <w:t xml:space="preserve">. </w:t>
      </w:r>
      <w:r w:rsidR="00C76773">
        <w:t>veljače</w:t>
      </w:r>
      <w:r w:rsidR="003D504C" w:rsidRPr="00710D67">
        <w:t xml:space="preserve"> </w:t>
      </w:r>
      <w:r w:rsidR="00C76773">
        <w:t>2017</w:t>
      </w:r>
      <w:r w:rsidR="00BC0C29" w:rsidRPr="00710D67">
        <w:t>., kojim je zahtijeva</w:t>
      </w:r>
      <w:r w:rsidR="00C76773">
        <w:t>o</w:t>
      </w:r>
      <w:r w:rsidR="00BC0C29" w:rsidRPr="00710D67">
        <w:t xml:space="preserve"> da </w:t>
      </w:r>
      <w:r w:rsidR="00C76773">
        <w:t>mu</w:t>
      </w:r>
      <w:r w:rsidR="00BC0C29" w:rsidRPr="00710D67">
        <w:t xml:space="preserve"> se za poslove obavljene u prethodnom postupku isplati nagrada.</w:t>
      </w:r>
    </w:p>
    <w:p w:rsidRDefault="00BC0C29" w:rsidP="00BC0C29" w:rsidR="00BC0C29" w:rsidRPr="00710D67">
      <w:pPr>
        <w:ind w:firstLine="708"/>
        <w:jc w:val="both"/>
      </w:pPr>
      <w:r w:rsidRPr="00710D67">
        <w:t xml:space="preserve">Rješenjem od </w:t>
      </w:r>
      <w:r w:rsidR="00C76773">
        <w:t>28</w:t>
      </w:r>
      <w:r w:rsidRPr="00710D67">
        <w:t xml:space="preserve">. </w:t>
      </w:r>
      <w:r w:rsidR="00656F1E" w:rsidRPr="00710D67">
        <w:t>s</w:t>
      </w:r>
      <w:r w:rsidR="00C76773">
        <w:t>tudenog</w:t>
      </w:r>
      <w:r w:rsidRPr="00710D67">
        <w:t xml:space="preserve"> 2016. sud je </w:t>
      </w:r>
      <w:r w:rsidR="00656F1E" w:rsidRPr="00710D67">
        <w:t>imenovao</w:t>
      </w:r>
      <w:r w:rsidRPr="00710D67">
        <w:t xml:space="preserve"> </w:t>
      </w:r>
      <w:r w:rsidR="00C76773">
        <w:t>Petra Popovića</w:t>
      </w:r>
      <w:r w:rsidR="00666267" w:rsidRPr="00710D67">
        <w:t xml:space="preserve"> p</w:t>
      </w:r>
      <w:r w:rsidRPr="00710D67">
        <w:t xml:space="preserve">rivremenim stečajnim upraviteljem u ovom stečajnom postupku i tim rješenjem odredio dužnosti privremenog stečajnog upravitelja. Dužnosti privremenog stečajnog upravitelja bile su </w:t>
      </w:r>
      <w:r w:rsidR="00656F1E" w:rsidRPr="00710D67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BC0C29" w:rsidP="00BC0C29" w:rsidR="00047B23" w:rsidRPr="00710D67">
      <w:pPr>
        <w:ind w:firstLine="708"/>
        <w:jc w:val="both"/>
      </w:pPr>
      <w:r w:rsidRPr="00710D67">
        <w:t xml:space="preserve">Privremeni stečajni upravitelj je dostavio pisano izvješće, koje je i usmeno iznio na ročištu radi rasprave o pretpostavkama za otvaranje stečajnog postupka. Time je postupio sukladno rješenju </w:t>
      </w:r>
      <w:r w:rsidR="00C76773">
        <w:t>o</w:t>
      </w:r>
      <w:r w:rsidRPr="00710D67">
        <w:t xml:space="preserve">vog suda od </w:t>
      </w:r>
      <w:r w:rsidR="00C76773">
        <w:t>28</w:t>
      </w:r>
      <w:r w:rsidRPr="00710D67">
        <w:t xml:space="preserve">. </w:t>
      </w:r>
      <w:r w:rsidR="00C76773">
        <w:t>studenog</w:t>
      </w:r>
      <w:r w:rsidRPr="00710D67">
        <w:t xml:space="preserve">  2016.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Navedeno izvješće sastavio je na temelju</w:t>
      </w:r>
      <w:r w:rsidR="00144087" w:rsidRPr="00710D67">
        <w:t xml:space="preserve"> iskaza zastupnika po zakonu dužnika te knjigovođe dužnika</w:t>
      </w:r>
      <w:r w:rsidRPr="00710D67">
        <w:t>. Na temelju navedenog izvješća, sud je donio odluku o načinu provođenja stečaja u ovom predmetu</w:t>
      </w:r>
      <w:r w:rsidR="00047B23" w:rsidRPr="00710D67">
        <w:t>.</w:t>
      </w:r>
    </w:p>
    <w:p w:rsidRDefault="00047B23" w:rsidP="00BC0C29" w:rsidR="00BC0C29" w:rsidRPr="00710D67">
      <w:pPr>
        <w:ind w:firstLine="708"/>
        <w:jc w:val="both"/>
      </w:pPr>
      <w:r w:rsidRPr="00710D67">
        <w:t xml:space="preserve"> </w:t>
      </w:r>
      <w:r w:rsidR="00BC0C29" w:rsidRPr="00710D67">
        <w:t>Potrebno je dodati da  je ovlašteni predlagatelj u ovom stečajnom postupku  Financijska a</w:t>
      </w:r>
      <w:r w:rsidRPr="00710D67">
        <w:t>gencija, koja je u smislu čl. 114. st. 3</w:t>
      </w:r>
      <w:r w:rsidR="00BC0C29" w:rsidRPr="00710D67">
        <w:t xml:space="preserve">. </w:t>
      </w:r>
      <w:r w:rsidRPr="00710D67">
        <w:t xml:space="preserve">Stečajnog zakona („Narodne novine“ broj </w:t>
      </w:r>
      <w:r w:rsidRPr="00710D67">
        <w:lastRenderedPageBreak/>
        <w:t xml:space="preserve">71/15, dalje: SZ) </w:t>
      </w:r>
      <w:r w:rsidR="00BC0C29" w:rsidRPr="00710D67">
        <w:t>oslobođena plaćanja pristojbi i troškova vezanih za pokretanje stečajnog postupka.</w:t>
      </w:r>
    </w:p>
    <w:p w:rsidRDefault="00BC0C29" w:rsidP="00BC0C29" w:rsidR="00BC0C29" w:rsidRPr="00710D67">
      <w:pPr>
        <w:ind w:firstLine="708"/>
        <w:jc w:val="both"/>
      </w:pPr>
      <w:r w:rsidRPr="00710D67">
        <w:t>Prema čl. 155.</w:t>
      </w:r>
      <w:r w:rsidR="00047B23" w:rsidRPr="00710D67">
        <w:t xml:space="preserve"> st.1.</w:t>
      </w:r>
      <w:r w:rsidRPr="00710D67">
        <w:t xml:space="preserve"> t</w:t>
      </w:r>
      <w:r w:rsidR="00047B23" w:rsidRPr="00710D67">
        <w:t>oč.</w:t>
      </w:r>
      <w:r w:rsidRPr="00710D67">
        <w:t xml:space="preserve"> 3. SZ-a u troškove stečajnog postupka </w:t>
      </w:r>
      <w:r w:rsidR="00047B23" w:rsidRPr="00710D67">
        <w:t xml:space="preserve">pripadaju </w:t>
      </w:r>
      <w:r w:rsidRPr="00710D67">
        <w:t xml:space="preserve">i nagrade i izdaci privremenog stečajnog upravitelja. </w:t>
      </w:r>
    </w:p>
    <w:p w:rsidRDefault="00047B23" w:rsidP="00BC0C29" w:rsidR="00BC0C29" w:rsidRPr="00710D67">
      <w:pPr>
        <w:ind w:firstLine="708"/>
        <w:jc w:val="both"/>
      </w:pPr>
      <w:r w:rsidRPr="00710D67">
        <w:t>Ocjenjujući</w:t>
      </w:r>
      <w:r w:rsidR="00BC0C29" w:rsidRPr="00710D67">
        <w:t xml:space="preserve"> složenost postupka, zalaganje i kvalitetu navedenog izvješća, stečajni sudac je odmjerio nagradu privremenom stečajnom upravitelju sukladno odredbi </w:t>
      </w:r>
      <w:r w:rsidR="00395C57" w:rsidRPr="00710D67">
        <w:t xml:space="preserve">čl. 2., 4. i 15. </w:t>
      </w:r>
      <w:r w:rsidR="00BC0C29" w:rsidRPr="00710D67">
        <w:t xml:space="preserve">Uredbe o kriterijima i načinu obračuna i plaćanja nagrada stečajnim upraviteljima („Narodne novine“ broj 105/15, dalje: Uredba). </w:t>
      </w: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center"/>
      </w:pPr>
      <w:r w:rsidRPr="00710D67">
        <w:t xml:space="preserve">U Zagrebu </w:t>
      </w:r>
      <w:r w:rsidR="00AD64F8">
        <w:rPr>
          <w:lang w:val="pt-BR"/>
        </w:rPr>
        <w:t>5. srpnja 2017</w:t>
      </w:r>
      <w:r w:rsidR="00AD64F8" w:rsidRPr="003A50F5">
        <w:t>.</w:t>
      </w:r>
    </w:p>
    <w:p w:rsidRDefault="006F5863" w:rsidP="00BC0C29" w:rsidR="006F5863" w:rsidRPr="00710D67">
      <w:pPr>
        <w:jc w:val="center"/>
      </w:pPr>
    </w:p>
    <w:p w:rsidRDefault="00BC0C29" w:rsidP="00BC0C29" w:rsidR="00BC0C29" w:rsidRPr="00710D67">
      <w:pPr>
        <w:jc w:val="right"/>
      </w:pPr>
      <w:r w:rsidRPr="00710D67">
        <w:t xml:space="preserve"> Sudac:  </w:t>
      </w:r>
    </w:p>
    <w:p w:rsidRDefault="00047B23" w:rsidP="00BC0C29" w:rsidR="00BC0C29" w:rsidRPr="00710D67">
      <w:pPr>
        <w:jc w:val="right"/>
      </w:pPr>
      <w:r w:rsidRPr="00710D67">
        <w:t>Nikolina Dorić Hadžisejdić</w:t>
      </w:r>
    </w:p>
    <w:p w:rsidRDefault="006F5863" w:rsidP="00BC0C29" w:rsidR="006F5863" w:rsidRPr="00710D67">
      <w:pPr>
        <w:jc w:val="right"/>
      </w:pPr>
    </w:p>
    <w:p w:rsidRDefault="00BC0C29" w:rsidP="00BC0C29" w:rsidR="00BC0C29" w:rsidRPr="00710D67">
      <w:pPr>
        <w:jc w:val="both"/>
      </w:pPr>
    </w:p>
    <w:p w:rsidRDefault="00BC0C29" w:rsidP="00BC0C29" w:rsidR="00BC0C29" w:rsidRPr="00710D67">
      <w:pPr>
        <w:jc w:val="both"/>
      </w:pPr>
      <w:r w:rsidRPr="00710D67">
        <w:t>Uputa o pravnom lijeku:</w:t>
      </w:r>
    </w:p>
    <w:p w:rsidRDefault="00BC0C29" w:rsidP="00BC0C29" w:rsidR="00BC0C29" w:rsidRPr="00710D67">
      <w:pPr>
        <w:jc w:val="both"/>
      </w:pPr>
      <w:r w:rsidRPr="00710D67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710D67">
      <w:pPr>
        <w:jc w:val="both"/>
      </w:pPr>
    </w:p>
    <w:p w:rsidRDefault="006F5863" w:rsidP="006841EA" w:rsidR="006F5863" w:rsidRPr="00710D67">
      <w:pPr>
        <w:jc w:val="both"/>
      </w:pPr>
    </w:p>
    <w:p w:rsidRDefault="000F78BA" w:rsidP="002B3342" w:rsidR="000F78BA" w:rsidRPr="00710D67">
      <w:pPr>
        <w:pStyle w:val="Bezproreda"/>
      </w:pPr>
    </w:p>
    <w:p w:rsidRDefault="006F5863" w:rsidP="006841EA" w:rsidR="006F5863" w:rsidRPr="00710D67">
      <w:pPr>
        <w:jc w:val="both"/>
      </w:pPr>
    </w:p>
    <w:p w:rsidRDefault="00AD64F8" w:rsidP="00AD64F8" w:rsidR="00AD64F8" w:rsidRPr="00AD64F8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right"/>
      </w:pPr>
      <w:r w:rsidRPr="00AD64F8">
        <w:t>Za točnost otpravka-ovlašteni službenik:</w:t>
      </w:r>
    </w:p>
    <w:p w:rsidRDefault="00AD64F8" w:rsidP="00AD64F8" w:rsidR="006F5863" w:rsidRPr="00AD64F8">
      <w:pPr>
        <w:jc w:val="right"/>
      </w:pPr>
      <w:r w:rsidRPr="00AD64F8">
        <w:t>Petra Čiček</w:t>
      </w:r>
    </w:p>
    <w:sectPr w:rsidSect="00710D67" w:rsidR="006F5863" w:rsidRPr="00AD64F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2B9E">
          <w:rPr>
            <w:noProof/>
          </w:rPr>
          <w:t>2</w:t>
        </w:r>
        <w:r>
          <w:fldChar w:fldCharType="end"/>
        </w:r>
      </w:sdtContent>
    </w:sdt>
    <w:r>
      <w:tab/>
    </w:r>
    <w:r>
      <w:tab/>
      <w:t>89. St-</w:t>
    </w:r>
    <w:r w:rsidR="00C76773">
      <w:t>2893/16</w:t>
    </w:r>
    <w:r w:rsidR="004F138E">
      <w:t>-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32B9E"/>
    <w:rsid w:val="00044035"/>
    <w:rsid w:val="00047B23"/>
    <w:rsid w:val="000513B9"/>
    <w:rsid w:val="00090F75"/>
    <w:rsid w:val="00096585"/>
    <w:rsid w:val="000D44A4"/>
    <w:rsid w:val="000D50D3"/>
    <w:rsid w:val="000D5D55"/>
    <w:rsid w:val="000F6F26"/>
    <w:rsid w:val="000F78BA"/>
    <w:rsid w:val="0013294C"/>
    <w:rsid w:val="00144087"/>
    <w:rsid w:val="001454B6"/>
    <w:rsid w:val="00151D27"/>
    <w:rsid w:val="0015511C"/>
    <w:rsid w:val="001A2A74"/>
    <w:rsid w:val="001A5E27"/>
    <w:rsid w:val="001C3E6E"/>
    <w:rsid w:val="001C7197"/>
    <w:rsid w:val="001D652D"/>
    <w:rsid w:val="001E27B0"/>
    <w:rsid w:val="001F1531"/>
    <w:rsid w:val="001F2C89"/>
    <w:rsid w:val="00220B7A"/>
    <w:rsid w:val="00257742"/>
    <w:rsid w:val="00264F86"/>
    <w:rsid w:val="0027371E"/>
    <w:rsid w:val="00285BB9"/>
    <w:rsid w:val="002D0DC1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C56AC"/>
    <w:rsid w:val="003D504C"/>
    <w:rsid w:val="003D704E"/>
    <w:rsid w:val="003F1754"/>
    <w:rsid w:val="00405230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29D2"/>
    <w:rsid w:val="00514089"/>
    <w:rsid w:val="005245A3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B2382"/>
    <w:rsid w:val="006B3E34"/>
    <w:rsid w:val="006F5863"/>
    <w:rsid w:val="00700C0F"/>
    <w:rsid w:val="00710D67"/>
    <w:rsid w:val="00727D55"/>
    <w:rsid w:val="00731304"/>
    <w:rsid w:val="00783182"/>
    <w:rsid w:val="00786AFF"/>
    <w:rsid w:val="007C7A92"/>
    <w:rsid w:val="007F358D"/>
    <w:rsid w:val="008117ED"/>
    <w:rsid w:val="00836CDC"/>
    <w:rsid w:val="00846E7A"/>
    <w:rsid w:val="00855BB2"/>
    <w:rsid w:val="008A1475"/>
    <w:rsid w:val="008B27E9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119FD"/>
    <w:rsid w:val="00A31680"/>
    <w:rsid w:val="00A43EB0"/>
    <w:rsid w:val="00A65F53"/>
    <w:rsid w:val="00A6727F"/>
    <w:rsid w:val="00A75F66"/>
    <w:rsid w:val="00A76539"/>
    <w:rsid w:val="00AB0C0F"/>
    <w:rsid w:val="00AB3313"/>
    <w:rsid w:val="00AD64F8"/>
    <w:rsid w:val="00AF41B3"/>
    <w:rsid w:val="00B054E0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419F2"/>
    <w:rsid w:val="00C55BBD"/>
    <w:rsid w:val="00C611C2"/>
    <w:rsid w:val="00C76773"/>
    <w:rsid w:val="00C936A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82678"/>
    <w:rsid w:val="00D902A4"/>
    <w:rsid w:val="00DA47DC"/>
    <w:rsid w:val="00DA507C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B182B"/>
    <w:rsid w:val="00EC330E"/>
    <w:rsid w:val="00EE0CED"/>
    <w:rsid w:val="00F02AF6"/>
    <w:rsid w:val="00F041BD"/>
    <w:rsid w:val="00F31D08"/>
    <w:rsid w:val="00F70A81"/>
    <w:rsid w:val="00F8744C"/>
    <w:rsid w:val="00F96283"/>
    <w:rsid w:val="00FB0F7A"/>
    <w:rsid w:val="00FB6B4C"/>
    <w:rsid w:val="00FB7CF7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B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B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St-2893/2016-30</izvorni_sadrzaj>
    <derivirana_varijabla naziv="DomainObject.Oznaka_1">St-2893/2016-30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2893</izvorni_sadrzaj>
    <derivirana_varijabla naziv="DomainObject.Predmet.Broj_1">2893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St-2893/2016</izvorni_sadrzaj>
    <derivirana_varijabla naziv="DomainObject.Predmet.OznakaBroj_1">St-2893/2016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GALDOVO TEKSTIL j.d.o.o. za trgovinu i usluge zastupanog po punomoćniku Alka Baričević</izvorni_sadrzaj>
    <derivirana_varijabla naziv="DomainObject.Predmet.ProtustrankaFormated_1">  GALDOVO TEKSTIL j.d.o.o. za trgovinu i usluge zastupanog po punomoćniku Alka Baričević</derivirana_varijabla>
  </DomainObject.Predmet.ProtustrankaFormated>
  <DomainObject.Predmet.ProtustrankaFormatedOIB>
    <izvorni_sadrzaj>  GALDOVO TEKSTIL j.d.o.o. za trgovinu i usluge, OIB 96416941759 zastupanog po punomoćniku Alka Baričević</izvorni_sadrzaj>
    <derivirana_varijabla naziv="DomainObject.Predmet.ProtustrankaFormatedOIB_1">  GALDOVO TEKSTIL j.d.o.o. za trgovinu i usluge, OIB 96416941759 zastupanog po punomoćniku Alka Baričević</derivirana_varijabla>
  </DomainObject.Predmet.ProtustrankaFormatedOIB>
  <DomainObject.Predmet.ProtustrankaFormatedWithAdress>
    <izvorni_sadrzaj> GALDOVO TEKSTIL j.d.o.o. za trgovinu i usluge, Galdovačka 139, 44000 Sisak zastupanog po punomoćniku Alka Baričević</izvorni_sadrzaj>
    <derivirana_varijabla naziv="DomainObject.Predmet.ProtustrankaFormatedWithAdress_1"> GALDOVO TEKSTIL j.d.o.o. za trgovinu i usluge, Galdovačka 139, 44000 Sisak zastupanog po punomoćniku Alka Baričević</derivirana_varijabla>
  </DomainObject.Predmet.ProtustrankaFormatedWithAdress>
  <DomainObject.Predmet.ProtustrankaFormatedWithAdressOIB>
    <izvorni_sadrzaj> GALDOVO TEKSTIL j.d.o.o. za trgovinu i usluge, OIB 96416941759, Galdovačka 139, 44000 Sisak zastupanog po punomoćniku Alka Baričević</izvorni_sadrzaj>
    <derivirana_varijabla naziv="DomainObject.Predmet.ProtustrankaFormatedWithAdressOIB_1"> GALDOVO TEKSTIL j.d.o.o. za trgovinu i usluge, OIB 96416941759, Galdovačka 139, 44000 Sisak zastupanog po punomoćniku Alka Baričević</derivirana_varijabla>
  </DomainObject.Predmet.ProtustrankaFormatedWithAdressOIB>
  <DomainObject.Predmet.ProtustrankaWithAdress>
    <izvorni_sadrzaj>GALDOVO TEKSTIL j.d.o.o. za trgovinu i usluge Galdovačka 139, 44000 Sisak</izvorni_sadrzaj>
    <derivirana_varijabla naziv="DomainObject.Predmet.ProtustrankaWithAdress_1">GALDOVO TEKSTIL j.d.o.o. za trgovinu i usluge Galdovačka 139, 44000 Sisak</derivirana_varijabla>
  </DomainObject.Predmet.ProtustrankaWithAdress>
  <DomainObject.Predmet.ProtustrankaWithAdressOIB>
    <izvorni_sadrzaj>GALDOVO TEKSTIL j.d.o.o. za trgovinu i usluge, OIB 96416941759, Galdovačka 139, 44000 Sisak</izvorni_sadrzaj>
    <derivirana_varijabla naziv="DomainObject.Predmet.ProtustrankaWithAdressOIB_1">GALDOVO TEKSTIL j.d.o.o. za trgovinu i usluge, OIB 96416941759, Galdovačka 139, 44000 Sisak</derivirana_varijabla>
  </DomainObject.Predmet.ProtustrankaWithAdressOIB>
  <DomainObject.Predmet.ProtustrankaNazivFormated>
    <izvorni_sadrzaj>GALDOVO TEKSTIL j.d.o.o. za trgovinu i usluge</izvorni_sadrzaj>
    <derivirana_varijabla naziv="DomainObject.Predmet.ProtustrankaNazivFormated_1">GALDOVO TEKSTIL j.d.o.o. za trgovinu i usluge</derivirana_varijabla>
  </DomainObject.Predmet.ProtustrankaNazivFormated>
  <DomainObject.Predmet.ProtustrankaNazivFormatedOIB>
    <izvorni_sadrzaj>GALDOVO TEKSTIL j.d.o.o. za trgovinu i usluge, OIB 96416941759</izvorni_sadrzaj>
    <derivirana_varijabla naziv="DomainObject.Predmet.ProtustrankaNazivFormatedOIB_1">GALDOVO TEKSTIL j.d.o.o. za trgovinu i usluge, OIB 96416941759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Alka Baričević; VJEROVNICI</izvorni_sadrzaj>
    <derivirana_varijabla naziv="DomainObject.Predmet.StrankaFormated_1">  FINA Regionalni centar Zagreb; Alka Baričević; VJEROVNICI</derivirana_varijabla>
  </DomainObject.Predmet.StrankaFormated>
  <DomainObject.Predmet.StrankaFormatedOIB>
    <izvorni_sadrzaj>  FINA Regionalni centar Zagreb, OIB 85821130368; Alka Baričević, OIB 33585565077; VJEROVNICI</izvorni_sadrzaj>
    <derivirana_varijabla naziv="DomainObject.Predmet.StrankaFormatedOIB_1">  FINA Regionalni centar Zagreb, OIB 85821130368; Alka Baričević, OIB 33585565077; VJEROVNICI</derivirana_varijabla>
  </DomainObject.Predmet.StrankaFormatedOIB>
  <DomainObject.Predmet.StrankaFormatedWithAdress>
    <izvorni_sadrzaj> FINA Regionalni centar Zagreb, Trg svibanjskih žrtava 1995. br. 1, 10000 Zagreb; Alka Baričević, Galdovačka 139, 44000 Sisak; VJEROVNICI</izvorni_sadrzaj>
    <derivirana_varijabla naziv="DomainObject.Predmet.StrankaFormatedWithAdress_1"> FINA Regionalni centar Zagreb, Trg svibanjskih žrtava 1995. br. 1, 10000 Zagreb; Alka Baričević, Galdovačka 139, 44000 Sisak; VJEROVNICI</derivirana_varijabla>
  </DomainObject.Predmet.StrankaFormatedWithAdress>
  <DomainObject.Predmet.StrankaFormatedWithAdressOIB>
    <izvorni_sadrzaj> FINA Regionalni centar Zagreb, OIB 85821130368, Trg svibanjskih žrtava 1995. br. 1, 10000 Zagreb; Alka Baričević, OIB 33585565077, Galdovačka 139, 44000 Sisak; VJEROVNICI</izvorni_sadrzaj>
    <derivirana_varijabla naziv="DomainObject.Predmet.StrankaFormatedWithAdressOIB_1"> FINA Regionalni centar Zagreb, OIB 85821130368, Trg svibanjskih žrtava 1995. br. 1, 10000 Zagreb; Alka Baričević, OIB 33585565077, Galdovačka 139, 44000 Sisak; VJEROVNICI</derivirana_varijabla>
  </DomainObject.Predmet.StrankaFormatedWithAdressOIB>
  <DomainObject.Predmet.StrankaWithAdress>
    <izvorni_sadrzaj>FINA Regionalni centar Zagreb Trg svibanjskih žrtava 1995. br. 1,10000 Zagreb,Alka Baričević Galdovačka 139,44000 Sisak,VJEROVNICI </izvorni_sadrzaj>
    <derivirana_varijabla naziv="DomainObject.Predmet.StrankaWithAdress_1">FINA Regionalni centar Zagreb Trg svibanjskih žrtava 1995. br. 1,10000 Zagreb,Alka Baričević Galdovačka 139,44000 Sisak,VJEROVNICI </derivirana_varijabla>
  </DomainObject.Predmet.StrankaWithAdress>
  <DomainObject.Predmet.StrankaWithAdressOIB>
    <izvorni_sadrzaj>FINA Regionalni centar Zagreb, OIB 85821130368, Trg svibanjskih žrtava 1995. br. 1,10000 Zagreb,Alka Baričević, OIB 33585565077, Galdovačka 139,44000 Sisak,VJEROVNICI</izvorni_sadrzaj>
    <derivirana_varijabla naziv="DomainObject.Predmet.StrankaWithAdressOIB_1">FINA Regionalni centar Zagreb, OIB 85821130368, Trg svibanjskih žrtava 1995. br. 1,10000 Zagreb,Alka Baričević, OIB 33585565077, Galdovačka 139,44000 Sisak,VJEROVNICI</derivirana_varijabla>
  </DomainObject.Predmet.StrankaWithAdressOIB>
  <DomainObject.Predmet.StrankaNazivFormated>
    <izvorni_sadrzaj>FINA Regionalni centar Zagreb,Alka Baričević,VJEROVNICI</izvorni_sadrzaj>
    <derivirana_varijabla naziv="DomainObject.Predmet.StrankaNazivFormated_1">FINA Regionalni centar Zagreb,Alka Baričević,VJEROVNICI</derivirana_varijabla>
  </DomainObject.Predmet.StrankaNazivFormated>
  <DomainObject.Predmet.StrankaNazivFormatedOIB>
    <izvorni_sadrzaj>FINA Regionalni centar Zagreb, OIB 85821130368,Alka Baričević, OIB 33585565077,VJEROVNICI</izvorni_sadrzaj>
    <derivirana_varijabla naziv="DomainObject.Predmet.StrankaNazivFormatedOIB_1">FINA Regionalni centar Zagreb, OIB 85821130368,Alka Baričević, OIB 33585565077,VJEROVNICI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Alka Baričević</item>
      <item>VJEROVNICI</item>
    </izvorni_sadrzaj>
    <derivirana_varijabla naziv="DomainObject.Predmet.StrankaListFormated_1">
      <item>FINA Regionalni centar Zagreb</item>
      <item>Alka Baričević</item>
      <item>VJEROVNICI</item>
    </derivirana_varijabla>
  </DomainObject.Predmet.StrankaListFormated>
  <DomainObject.Predmet.StrankaListFormatedOIB>
    <izvorni_sadrzaj>
      <item>FINA Regionalni centar Zagreb, OIB 85821130368</item>
      <item>Alka Baričević, OIB 33585565077</item>
      <item>VJEROVNICI</item>
    </izvorni_sadrzaj>
    <derivirana_varijabla naziv="DomainObject.Predmet.StrankaListFormatedOIB_1">
      <item>FINA Regionalni centar Zagreb, OIB 85821130368</item>
      <item>Alka Baričević, OIB 33585565077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Alka Baričević, Galdovačka 139, 44000 Sisak</item>
      <item>VJEROVNICI</item>
    </izvorni_sadrzaj>
    <derivirana_varijabla naziv="DomainObject.Predmet.StrankaListFormatedWithAdress_1">
      <item>FINA Regionalni centar Zagreb, Trg svibanjskih žrtava 1995. br. 1, 10000 Zagreb</item>
      <item>Alka Baričević, Galdovačka 139,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Alka Baričević, OIB 33585565077, Galdovačka 139,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Alka Baričević, OIB 33585565077, Galdovačka 139, 44000 Sisak</item>
      <item>VJEROVNICI</item>
    </derivirana_varijabla>
  </DomainObject.Predmet.StrankaListFormatedWithAdressOIB>
  <DomainObject.Predmet.StrankaListNazivFormated>
    <izvorni_sadrzaj>
      <item>FINA Regionalni centar Zagreb</item>
      <item>Alka Baričević</item>
      <item>VJEROVNICI</item>
    </izvorni_sadrzaj>
    <derivirana_varijabla naziv="DomainObject.Predmet.StrankaListNazivFormated_1">
      <item>FINA Regionalni centar Zagreb</item>
      <item>Alka Baričević</item>
      <item>VJEROVNICI</item>
    </derivirana_varijabla>
  </DomainObject.Predmet.StrankaListNazivFormated>
  <DomainObject.Predmet.StrankaListNazivFormatedOIB>
    <izvorni_sadrzaj>
      <item>FINA Regionalni centar Zagreb, OIB 85821130368</item>
      <item>Alka Baričević, OIB 33585565077</item>
      <item>VJEROVNICI</item>
    </izvorni_sadrzaj>
    <derivirana_varijabla naziv="DomainObject.Predmet.StrankaListNazivFormatedOIB_1">
      <item>FINA Regionalni centar Zagreb, OIB 85821130368</item>
      <item>Alka Baričević, OIB 33585565077</item>
      <item>VJEROVNICI</item>
    </derivirana_varijabla>
  </DomainObject.Predmet.StrankaListNazivFormatedOIB>
  <DomainObject.Predmet.ProtuStrankaListFormated>
    <izvorni_sadrzaj>
      <item>GALDOVO TEKSTIL j.d.o.o. za trgovinu i usluge zastupanog po punomoćniku Alka Baričević</item>
    </izvorni_sadrzaj>
    <derivirana_varijabla naziv="DomainObject.Predmet.ProtuStrankaListFormated_1">
      <item>GALDOVO TEKSTIL j.d.o.o. za trgovinu i usluge zastupanog po punomoćniku Alka Baričević</item>
    </derivirana_varijabla>
  </DomainObject.Predmet.ProtuStrankaListFormated>
  <DomainObject.Predmet.ProtuStrankaListFormatedOIB>
    <izvorni_sadrzaj>
      <item>GALDOVO TEKSTIL j.d.o.o. za trgovinu i usluge, OIB 96416941759 zastupanog po punomoćniku Alka Baričević</item>
    </izvorni_sadrzaj>
    <derivirana_varijabla naziv="DomainObject.Predmet.ProtuStrankaListFormatedOIB_1">
      <item>GALDOVO TEKSTIL j.d.o.o. za trgovinu i usluge, OIB 96416941759 zastupanog po punomoćniku Alka Baričević</item>
    </derivirana_varijabla>
  </DomainObject.Predmet.ProtuStrankaListFormatedOIB>
  <DomainObject.Predmet.ProtuStrankaListFormatedWithAdress>
    <izvorni_sadrzaj>
      <item>GALDOVO TEKSTIL j.d.o.o. za trgovinu i usluge, Galdovačka 139, 44000 Sisak zastupanog po punomoćniku Alka Baričević</item>
    </izvorni_sadrzaj>
    <derivirana_varijabla naziv="DomainObject.Predmet.ProtuStrankaListFormatedWithAdress_1">
      <item>GALDOVO TEKSTIL j.d.o.o. za trgovinu i usluge, Galdovačka 139, 44000 Sisak zastupanog po punomoćniku Alka Baričević</item>
    </derivirana_varijabla>
  </DomainObject.Predmet.ProtuStrankaListFormatedWithAdress>
  <DomainObject.Predmet.ProtuStrankaListFormatedWithAdressOIB>
    <izvorni_sadrzaj>
      <item>GALDOVO TEKSTIL j.d.o.o. za trgovinu i usluge, OIB 96416941759, Galdovačka 139, 44000 Sisak zastupanog po punomoćniku Alka Baričević</item>
    </izvorni_sadrzaj>
    <derivirana_varijabla naziv="DomainObject.Predmet.ProtuStrankaListFormatedWithAdressOIB_1">
      <item>GALDOVO TEKSTIL j.d.o.o. za trgovinu i usluge, OIB 96416941759, Galdovačka 139, 44000 Sisak zastupanog po punomoćniku Alka Baričević</item>
    </derivirana_varijabla>
  </DomainObject.Predmet.ProtuStrankaListFormatedWithAdressOIB>
  <DomainObject.Predmet.ProtuStrankaListNazivFormated>
    <izvorni_sadrzaj>
      <item>GALDOVO TEKSTIL j.d.o.o. za trgovinu i usluge</item>
    </izvorni_sadrzaj>
    <derivirana_varijabla naziv="DomainObject.Predmet.ProtuStrankaListNazivFormated_1">
      <item>GALDOVO TEKSTIL j.d.o.o. za trgovinu i usluge</item>
    </derivirana_varijabla>
  </DomainObject.Predmet.ProtuStrankaListNazivFormated>
  <DomainObject.Predmet.ProtuStrankaListNazivFormatedOIB>
    <izvorni_sadrzaj>
      <item>GALDOVO TEKSTIL j.d.o.o. za trgovinu i usluge, OIB 96416941759</item>
    </izvorni_sadrzaj>
    <derivirana_varijabla naziv="DomainObject.Predmet.ProtuStrankaListNazivFormatedOIB_1">
      <item>GALDOVO TEKSTIL j.d.o.o. za trgovinu i usluge, OIB 96416941759</item>
    </derivirana_varijabla>
  </DomainObject.Predmet.ProtuStrankaListNazivFormatedOIB>
  <DomainObject.Predmet.OstaliListFormated>
    <izvorni_sadrzaj>
      <item>Alka Baričević punomoćnik sudionika u postupku GALDOVO TEKSTIL j.d.o.o. za trgovinu i usluge</item>
      <item>OTP banka Hrvatska dioničko društvo</item>
      <item>Petar Popović</item>
    </izvorni_sadrzaj>
    <derivirana_varijabla naziv="DomainObject.Predmet.OstaliListFormated_1">
      <item>Alka Baričević punomoćnik sudionika u postupku GALDOVO TEKSTIL j.d.o.o. za trgovinu i usluge</item>
      <item>OTP banka Hrvatska dioničko društvo</item>
      <item>Petar Popović</item>
    </derivirana_varijabla>
  </DomainObject.Predmet.OstaliListFormated>
  <DomainObject.Predmet.OstaliListFormatedOIB>
    <izvorni_sadrzaj>
      <item>Alka Baričević, OIB 33585565077 punomoćnik sudionika u postupku GALDOVO TEKSTIL j.d.o.o. za trgovinu i usluge</item>
      <item>OTP banka Hrvatska dioničko društvo, OIB 52508873833</item>
      <item>Petar Popović, OIB 89375564266</item>
    </izvorni_sadrzaj>
    <derivirana_varijabla naziv="DomainObject.Predmet.OstaliListFormatedOIB_1">
      <item>Alka Baričević, OIB 33585565077 punomoćnik sudionika u postupku GALDOVO TEKSTIL j.d.o.o. za trgovinu i usluge</item>
      <item>OTP banka Hrvatska dioničko društvo, OIB 52508873833</item>
      <item>Petar Popović, OIB 89375564266</item>
    </derivirana_varijabla>
  </DomainObject.Predmet.OstaliListFormatedOIB>
  <DomainObject.Predmet.OstaliListFormatedWithAdress>
    <izvorni_sadrzaj>
      <item>Alka Baričević, Galdovačka 139, 44000 Sisak punomoćnik sudionika u postupku GALDOVO TEKSTIL j.d.o.o. za trgovinu i usluge</item>
      <item>OTP banka Hrvatska dioničko društvo, Ulica Domovinskog rata 3, 23000 Zadar</item>
      <item>Petar Popović, Maksimirska Cesta 88, 10000 Zagreb</item>
    </izvorni_sadrzaj>
    <derivirana_varijabla naziv="DomainObject.Predmet.OstaliListFormatedWithAdress_1">
      <item>Alka Baričević, Galdovačka 139, 44000 Sisak punomoćnik sudionika u postupku GALDOVO TEKSTIL j.d.o.o. za trgovinu i usluge</item>
      <item>OTP banka Hrvatska dioničko društvo, Ulica Domovinskog rata 3, 23000 Zadar</item>
      <item>Petar Popović, Maksimirska Cesta 88, 10000 Zagreb</item>
    </derivirana_varijabla>
  </DomainObject.Predmet.OstaliListFormatedWithAdress>
  <DomainObject.Predmet.OstaliListFormatedWithAdressOIB>
    <izvorni_sadrzaj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  <item>Petar Popović, OIB 89375564266, Maksimirska Cesta 88, 10000 Zagreb</item>
    </izvorni_sadrzaj>
    <derivirana_varijabla naziv="DomainObject.Predmet.OstaliListFormatedWithAdressOIB_1">
      <item>Alka Baričević, OIB 33585565077, Galdovačka 139, 44000 Sisak punomoćnik sudionika u postupku GALDOVO TEKSTIL j.d.o.o. za trgovinu i usluge</item>
      <item>OTP banka Hrvatska dioničko društvo, OIB 52508873833, Ulica Domovinskog rata 3, 23000 Zadar</item>
      <item>Petar Popović, OIB 89375564266, Maksimirska Cesta 88, 10000 Zagreb</item>
    </derivirana_varijabla>
  </DomainObject.Predmet.OstaliListFormatedWithAdressOIB>
  <DomainObject.Predmet.OstaliListNazivFormated>
    <izvorni_sadrzaj>
      <item>Alka Baričević</item>
      <item>OTP banka Hrvatska dioničko društvo</item>
      <item>Petar Popović</item>
    </izvorni_sadrzaj>
    <derivirana_varijabla naziv="DomainObject.Predmet.OstaliListNazivFormated_1">
      <item>Alka Baričević</item>
      <item>OTP banka Hrvatska dioničko društvo</item>
      <item>Petar Popović</item>
    </derivirana_varijabla>
  </DomainObject.Predmet.OstaliListNazivFormated>
  <DomainObject.Predmet.OstaliListNazivFormatedOIB>
    <izvorni_sadrzaj>
      <item>Alka Baričević, OIB 33585565077</item>
      <item>OTP banka Hrvatska dioničko društvo, OIB 52508873833</item>
      <item>Petar Popović, OIB 89375564266</item>
    </izvorni_sadrzaj>
    <derivirana_varijabla naziv="DomainObject.Predmet.OstaliListNazivFormatedOIB_1">
      <item>Alka Baričević, OIB 33585565077</item>
      <item>OTP banka Hrvatska dioničko društvo, OIB 52508873833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St-2893/2016-30</izvorni_sadrzaj>
    <derivirana_varijabla naziv="DomainObject.PoslovniBrojDokumenta_1">St-2893/2016-30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GALDOVO TEKSTIL j.d.o.o. za trgovinu i usluge</izvorni_sadrzaj>
    <derivirana_varijabla naziv="DomainObject.Predmet.ProtustrankaIDrugi_1">GALDOVO TEKSTIL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GALDOVO TEKSTIL j.d.o.o. za trgovinu i usluge, OIB 96416941759, Galdovačka 139, 44000 Sisak</izvorni_sadrzaj>
    <derivirana_varijabla naziv="DomainObject.Predmet.ProtustrankaIDrugiAdressOIB_1">GALDOVO TEKSTIL j.d.o.o. za trgovinu i usluge, OIB 96416941759, Galdovačka 139,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GALDOVO TEKSTIL j.d.o.o. za trgovinu i usluge</item>
      <item>Alka Baričević</item>
      <item>VJEROVNICI</item>
      <item>Alka Baričević</item>
      <item>OTP banka Hrvatska dioničko društvo</item>
      <item>Petar Popović</item>
    </izvorni_sadrzaj>
    <derivirana_varijabla naziv="DomainObject.Predmet.SudioniciListNaziv_1">
      <item>FINA Regionalni centar Zagreb</item>
      <item>GALDOVO TEKSTIL j.d.o.o. za trgovinu i usluge</item>
      <item>Alka Baričević</item>
      <item>VJEROVNICI</item>
      <item>Alka Baričević</item>
      <item>OTP banka Hrvatska dioničko društvo</item>
      <item>Petar Popović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VJEROVNICI</item>
      <item>Alka Baričević, OIB 33585565077, Galdovačka 139,44000 Sisak</item>
      <item>OTP banka Hrvatska dioničko društvo, OIB 52508873833, Ulica Domovinskog rata 3,23000 Zadar</item>
      <item>Petar Popović, OIB 89375564266, Maksimirska Cesta 88,10000 Zagreb</item>
    </izvorni_sadrzaj>
    <derivirana_varijabla naziv="DomainObject.Predmet.SudioniciListAdressOIB_1">
      <item>FINA Regionalni centar Zagreb, OIB 85821130368, Trg svibanjskih žrtava 1995. br. 1,10000 Zagreb</item>
      <item>GALDOVO TEKSTIL j.d.o.o. za trgovinu i usluge, OIB 96416941759, Galdovačka 139,44000 Sisak</item>
      <item>Alka Baričević, OIB 33585565077, Galdovačka 139,44000 Sisak</item>
      <item>VJEROVNICI</item>
      <item>Alka Baričević, OIB 33585565077, Galdovačka 139,44000 Sisak</item>
      <item>OTP banka Hrvatska dioničko društvo, OIB 52508873833, Ulica Domovinskog rata 3,23000 Zadar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96416941759</item>
      <item>, OIB 33585565077</item>
      <item>, OIB null</item>
      <item>, OIB 33585565077</item>
      <item>, OIB 52508873833</item>
      <item>, OIB 89375564266</item>
    </izvorni_sadrzaj>
    <derivirana_varijabla naziv="DomainObject.Predmet.SudioniciListNazivOIB_1">
      <item>, OIB 85821130368</item>
      <item>, OIB 96416941759</item>
      <item>, OIB 33585565077</item>
      <item>, OIB null</item>
      <item>, OIB 33585565077</item>
      <item>, OIB 52508873833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A399F-2E65-49CB-B061-67E2EFF1C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498</properties:Words>
  <properties:Characters>2833</properties:Characters>
  <properties:Lines>70</properties:Lines>
  <properties:Paragraphs>24</properties:Paragraphs>
  <properties:TotalTime>321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Karmela Dolenc</cp:lastModifiedBy>
  <cp:lastPrinted>2017-07-05T08:44:00Z</cp:lastPrinted>
  <dcterms:modified xmlns:xsi="http://www.w3.org/2001/XMLSchema-instance" xsi:type="dcterms:W3CDTF">2017-07-05T08:44:00Z</dcterms:modified>
  <cp:revision>17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St-2893/2016-30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