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6b882" w14:paraId="496b882" w:rsidRDefault="00710F46" w:rsidP="00710F46" w:rsidR="00710F46">
      <w:pPr>
        <w:jc w:val="right"/>
        <w15:collapsed w:val="false"/>
      </w:pPr>
      <w:bookmarkStart w:name="_GoBack" w:id="0"/>
      <w:bookmarkEnd w:id="0"/>
      <w:r>
        <w:t>Poslovni broj: 9 St-</w:t>
      </w:r>
      <w:r w:rsidR="00331C8F">
        <w:t>101</w:t>
      </w:r>
      <w:r>
        <w:t>/1</w:t>
      </w:r>
      <w:r w:rsidR="00331C8F">
        <w:t>5</w:t>
      </w:r>
      <w:r w:rsidR="00B51AB3">
        <w:t>-6</w:t>
      </w:r>
    </w:p>
    <w:p w:rsidRDefault="00B51AB3" w:rsidP="00B51AB3" w:rsidR="00B51AB3" w:rsidRPr="00B51AB3">
      <w:pPr>
        <w:widowControl w:val="false"/>
        <w:spacing w:lineRule="auto" w:line="240" w:after="0"/>
        <w:jc w:val="both"/>
        <w:rPr>
          <w:rFonts w:eastAsia="Times New Roman"/>
          <w:snapToGrid w:val="false"/>
        </w:rPr>
      </w:pPr>
      <w:r w:rsidRPr="00B51AB3">
        <w:rPr>
          <w:rFonts w:eastAsia="Times New Roman"/>
          <w:bCs/>
          <w:snapToGrid w:val="false"/>
        </w:rPr>
        <w:t xml:space="preserve">                     </w:t>
      </w:r>
      <w:r w:rsidRPr="00B51AB3">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B51AB3">
        <w:rPr>
          <w:rFonts w:eastAsia="Times New Roman"/>
          <w:bCs/>
          <w:snapToGrid w:val="false"/>
        </w:rPr>
        <w:tab/>
      </w:r>
      <w:r w:rsidRPr="00B51AB3">
        <w:rPr>
          <w:rFonts w:eastAsia="Times New Roman"/>
          <w:bCs/>
          <w:snapToGrid w:val="false"/>
        </w:rPr>
        <w:tab/>
        <w:t xml:space="preserve">                             </w:t>
      </w:r>
    </w:p>
    <w:p w:rsidRDefault="00B51AB3" w:rsidP="00B51AB3" w:rsidR="00B51AB3" w:rsidRPr="00B51AB3">
      <w:pPr>
        <w:widowControl w:val="false"/>
        <w:spacing w:lineRule="auto" w:line="240" w:after="0"/>
        <w:jc w:val="both"/>
        <w:rPr>
          <w:rFonts w:eastAsia="Times New Roman"/>
          <w:snapToGrid w:val="false"/>
        </w:rPr>
      </w:pPr>
      <w:r w:rsidRPr="00B51AB3">
        <w:rPr>
          <w:rFonts w:eastAsia="Times New Roman"/>
          <w:snapToGrid w:val="false"/>
        </w:rPr>
        <w:t xml:space="preserve">       REPUBLIKA HRVATSKA</w:t>
      </w:r>
    </w:p>
    <w:p w:rsidRDefault="00B51AB3" w:rsidP="00B51AB3" w:rsidR="00B51AB3" w:rsidRPr="00B51AB3">
      <w:pPr>
        <w:widowControl w:val="false"/>
        <w:spacing w:lineRule="auto" w:line="240" w:after="0"/>
        <w:jc w:val="both"/>
        <w:rPr>
          <w:rFonts w:eastAsia="Times New Roman"/>
          <w:snapToGrid w:val="false"/>
        </w:rPr>
      </w:pPr>
      <w:r w:rsidRPr="00B51AB3">
        <w:rPr>
          <w:rFonts w:eastAsia="Times New Roman"/>
          <w:snapToGrid w:val="false"/>
        </w:rPr>
        <w:t>TRGOVAČKI SUD U VARAŽDINU</w:t>
      </w:r>
    </w:p>
    <w:p w:rsidRDefault="00B51AB3" w:rsidP="00B51AB3" w:rsidR="00B51AB3" w:rsidRPr="00B51AB3">
      <w:pPr>
        <w:widowControl w:val="false"/>
        <w:spacing w:lineRule="auto" w:line="240" w:after="0"/>
        <w:rPr>
          <w:rFonts w:eastAsia="Times New Roman"/>
          <w:bCs/>
          <w:snapToGrid w:val="false"/>
        </w:rPr>
      </w:pPr>
      <w:r w:rsidRPr="00B51AB3">
        <w:rPr>
          <w:rFonts w:eastAsia="Times New Roman"/>
          <w:snapToGrid w:val="false"/>
        </w:rPr>
        <w:t xml:space="preserve">                  B. Radić 2</w:t>
      </w:r>
      <w:r w:rsidRPr="00B51AB3">
        <w:rPr>
          <w:rFonts w:eastAsia="Times New Roman"/>
          <w:bCs/>
          <w:snapToGrid w:val="false"/>
        </w:rPr>
        <w:t xml:space="preserve">                   </w:t>
      </w:r>
      <w:r w:rsidRPr="00B51AB3">
        <w:rPr>
          <w:rFonts w:eastAsia="Times New Roman"/>
          <w:bCs/>
          <w:snapToGrid w:val="false"/>
        </w:rPr>
        <w:tab/>
      </w:r>
      <w:r w:rsidRPr="00B51AB3">
        <w:rPr>
          <w:rFonts w:eastAsia="Times New Roman"/>
          <w:bCs/>
          <w:snapToGrid w:val="false"/>
        </w:rPr>
        <w:tab/>
      </w:r>
      <w:r w:rsidRPr="00B51AB3">
        <w:rPr>
          <w:rFonts w:eastAsia="Times New Roman"/>
          <w:bCs/>
          <w:snapToGrid w:val="false"/>
        </w:rPr>
        <w:tab/>
      </w:r>
    </w:p>
    <w:p w:rsidRDefault="00710F46" w:rsidP="00710F46" w:rsidR="00710F46"/>
    <w:p w:rsidRDefault="00710F46" w:rsidP="00710F46" w:rsidR="00710F46">
      <w:pPr>
        <w:jc w:val="center"/>
      </w:pPr>
      <w:r>
        <w:t>R E P U B L I K A  H R V A T S K A</w:t>
      </w:r>
    </w:p>
    <w:p w:rsidRDefault="00710F46" w:rsidP="00710F46" w:rsidR="00710F46">
      <w:pPr>
        <w:jc w:val="center"/>
      </w:pPr>
      <w:r>
        <w:t>R J E Š E NJ E</w:t>
      </w:r>
    </w:p>
    <w:p w:rsidRDefault="005A0A02" w:rsidP="00710F46" w:rsidR="00710F46">
      <w:pPr>
        <w:spacing w:lineRule="auto" w:line="240" w:after="0"/>
        <w:jc w:val="both"/>
      </w:pPr>
      <w:r>
        <w:rPr>
          <w:rFonts w:eastAsia="Calibri"/>
        </w:rPr>
        <w:tab/>
      </w:r>
      <w:r w:rsidR="00331C8F">
        <w:t>Trgovački sud u Varaždinu po sucu toga suda Maji Valušnig, kao stečajnom sucu, u stečajnom  predmetu, povodom prijedloga predlagatelja FINANCIJSKE AGENCIJE, Zagreb, Ilica 307, za otvaranje stečajnog postupka nad dužnikom FERO-TEHNIKA d.o.o., Strahoninec, Marka Kovača 19, MBS: 070025355, OIB: 99350505075</w:t>
      </w:r>
      <w:r w:rsidR="00B03237">
        <w:rPr>
          <w:rFonts w:eastAsia="Calibri"/>
        </w:rPr>
        <w:t>,</w:t>
      </w:r>
      <w:r>
        <w:rPr>
          <w:rFonts w:eastAsia="Calibri"/>
        </w:rPr>
        <w:t xml:space="preserve"> dana </w:t>
      </w:r>
      <w:r w:rsidR="00331C8F">
        <w:rPr>
          <w:rFonts w:eastAsia="Calibri"/>
        </w:rPr>
        <w:t>16</w:t>
      </w:r>
      <w:r w:rsidR="00710F46">
        <w:rPr>
          <w:rFonts w:eastAsia="Calibri"/>
        </w:rPr>
        <w:t xml:space="preserve">. </w:t>
      </w:r>
      <w:r w:rsidR="00331C8F">
        <w:rPr>
          <w:rFonts w:eastAsia="Calibri"/>
        </w:rPr>
        <w:t>rujna</w:t>
      </w:r>
      <w:r w:rsidR="00710F46">
        <w:rPr>
          <w:rFonts w:eastAsia="Calibri"/>
        </w:rPr>
        <w:t xml:space="preserve"> 201</w:t>
      </w:r>
      <w:r w:rsidR="00331C8F">
        <w:rPr>
          <w:rFonts w:eastAsia="Calibri"/>
        </w:rPr>
        <w:t>5</w:t>
      </w:r>
      <w:r w:rsidR="00710F46">
        <w:rPr>
          <w:rFonts w:eastAsia="Calibri"/>
        </w:rPr>
        <w:t>.</w:t>
      </w:r>
    </w:p>
    <w:p w:rsidRDefault="00710F46" w:rsidP="00710F46" w:rsidR="00710F46">
      <w:pPr>
        <w:spacing w:lineRule="auto" w:line="240" w:after="0"/>
        <w:jc w:val="center"/>
      </w:pPr>
    </w:p>
    <w:p w:rsidRDefault="00710F46" w:rsidP="00710F46" w:rsidR="00710F46">
      <w:pPr>
        <w:spacing w:lineRule="auto" w:line="240" w:after="0"/>
        <w:jc w:val="center"/>
      </w:pPr>
      <w:r>
        <w:t>r i j e š i o  j e</w:t>
      </w:r>
    </w:p>
    <w:p w:rsidRDefault="00710F46" w:rsidP="00710F46" w:rsidR="00710F46">
      <w:pPr>
        <w:spacing w:lineRule="auto" w:line="240" w:after="0"/>
        <w:jc w:val="center"/>
      </w:pPr>
    </w:p>
    <w:p w:rsidRDefault="00710F46" w:rsidP="00710F46" w:rsidR="00710F46">
      <w:pPr>
        <w:spacing w:lineRule="auto" w:line="240" w:after="0"/>
        <w:jc w:val="both"/>
      </w:pPr>
      <w:r>
        <w:tab/>
      </w:r>
      <w:r w:rsidR="00C504CF">
        <w:t xml:space="preserve">I. </w:t>
      </w:r>
      <w:r>
        <w:t xml:space="preserve">Otvara se stečajni postupak nad dužnikom </w:t>
      </w:r>
      <w:r w:rsidR="00331C8F" w:rsidRPr="00331C8F">
        <w:rPr>
          <w:rFonts w:eastAsia="Calibri"/>
        </w:rPr>
        <w:t>FERO-TEHNIKA d.o.o., Strahoninec, Marka Kovača 19, MBS: 070025355, OIB: 99350505075</w:t>
      </w:r>
      <w:r>
        <w:t xml:space="preserve">, s danom </w:t>
      </w:r>
      <w:r w:rsidR="00331C8F">
        <w:t>16</w:t>
      </w:r>
      <w:r>
        <w:t xml:space="preserve">. </w:t>
      </w:r>
      <w:r w:rsidR="00331C8F">
        <w:t xml:space="preserve">rujna </w:t>
      </w:r>
      <w:r>
        <w:t>201</w:t>
      </w:r>
      <w:r w:rsidR="00331C8F">
        <w:t>5. u 15</w:t>
      </w:r>
      <w:r>
        <w:t xml:space="preserve">,00 sati. </w:t>
      </w:r>
    </w:p>
    <w:p w:rsidRDefault="00710F46" w:rsidP="00710F46" w:rsidR="00710F46">
      <w:pPr>
        <w:spacing w:lineRule="auto" w:line="240" w:after="0"/>
      </w:pPr>
    </w:p>
    <w:p w:rsidRDefault="00710F46" w:rsidP="00331C8F" w:rsidR="00331C8F" w:rsidRPr="00331C8F">
      <w:pPr>
        <w:spacing w:lineRule="auto" w:line="240" w:after="0"/>
        <w:jc w:val="both"/>
      </w:pPr>
      <w:r>
        <w:tab/>
        <w:t xml:space="preserve">II. Za stečajnog upravitelja imenuje se </w:t>
      </w:r>
      <w:r w:rsidR="00331C8F" w:rsidRPr="00331C8F">
        <w:t>Sanja Kraljek, Čakovec, Kralja Tomislava 14, OIB: 44015522626.</w:t>
      </w:r>
    </w:p>
    <w:p w:rsidRDefault="00E840A7" w:rsidP="00710F46" w:rsidR="00E840A7">
      <w:pPr>
        <w:spacing w:lineRule="auto" w:line="240" w:after="0"/>
        <w:jc w:val="both"/>
      </w:pPr>
    </w:p>
    <w:p w:rsidRDefault="00C504CF" w:rsidP="00710F46" w:rsidR="00710F46">
      <w:pPr>
        <w:spacing w:lineRule="auto" w:line="240" w:after="0"/>
        <w:jc w:val="both"/>
      </w:pPr>
      <w:r>
        <w:tab/>
      </w:r>
      <w:r w:rsidR="00710F46">
        <w:t xml:space="preserve">II. Pozivaju se vjerovnici stečajnog dužnika da u roku od 30 dana od dana objave oglasa o otvaranju stečajnog postupka u Narodnim novinama prijave svoje tražbine stečajnom upravitelju </w:t>
      </w:r>
      <w:r w:rsidR="00331C8F" w:rsidRPr="00331C8F">
        <w:t>Sanj</w:t>
      </w:r>
      <w:r w:rsidR="00331C8F">
        <w:t>i</w:t>
      </w:r>
      <w:r w:rsidR="00331C8F" w:rsidRPr="00331C8F">
        <w:t xml:space="preserve"> Kraljek, Čakovec, Kralja Tomislava 14</w:t>
      </w:r>
      <w:r w:rsidR="00E840A7" w:rsidRPr="00E840A7">
        <w:t>,</w:t>
      </w:r>
      <w:r w:rsidR="00710F46">
        <w:t xml:space="preserve"> u skladu sa čl. 173. Stečajnog zakona (Narodne novine broj 44/96., 29/99., 129/00., 123/03., 197/03., 187/04., 82/06., 116/10. 25/12. i 133/12, u daljnjem tekstu SZ) i to u dva primjerka s ispravama iz kojih tražbina proizlazi, odnosno kojima se dokazuje, uz potvrdu o plaćenoj pristojbi u iznosu od 2% vrijednosti tražbine, ali najviše 500,00 kn na žiro-račun državnog proračuna broj IBAN: HR 12 1001 0051 8630 00160, model HR64 5045-3574-220</w:t>
      </w:r>
      <w:r w:rsidR="00B51AB3">
        <w:t>10115</w:t>
      </w:r>
      <w:r w:rsidR="00710F46">
        <w:t>.</w:t>
      </w:r>
    </w:p>
    <w:p w:rsidRDefault="00710F46" w:rsidP="00710F46" w:rsidR="00710F46">
      <w:pPr>
        <w:spacing w:lineRule="auto" w:line="240" w:after="0"/>
        <w:jc w:val="both"/>
      </w:pPr>
    </w:p>
    <w:p w:rsidRDefault="00C504CF" w:rsidP="00710F46" w:rsidR="00710F46">
      <w:pPr>
        <w:spacing w:lineRule="auto" w:line="240" w:after="0"/>
        <w:jc w:val="both"/>
      </w:pPr>
      <w:r>
        <w:tab/>
      </w:r>
      <w:r w:rsidR="00710F46">
        <w:t>IV. Pozivaju se dužnikovi dužnici da svoje obveze prema stečajnom dužniku ispune bez odlaganja izravno stečajnom upravitelju za stečajnog dužnika, a razlučni i izlučni vjerovnici da u roku iz točke III. izreke ovog rješenja obavijeste stečajnog upravitelja o svojim pravima u skladu s odredbama čl. 173. st. 4., 5. i 6. SZ.</w:t>
      </w:r>
    </w:p>
    <w:p w:rsidRDefault="00710F46" w:rsidP="00710F46" w:rsidR="00710F46">
      <w:pPr>
        <w:spacing w:lineRule="auto" w:line="240" w:after="0"/>
        <w:jc w:val="both"/>
      </w:pPr>
    </w:p>
    <w:p w:rsidRDefault="00C504CF" w:rsidP="00710F46" w:rsidR="00B51AB3">
      <w:pPr>
        <w:spacing w:lineRule="auto" w:line="240" w:after="0"/>
        <w:jc w:val="both"/>
      </w:pPr>
      <w:r>
        <w:tab/>
      </w:r>
      <w:r w:rsidR="00710F46">
        <w:t xml:space="preserve">V. Ročište vjerovnika na kojem će se ispitati prijavljene tražbine-ispitno ročište određuje se za dan </w:t>
      </w:r>
    </w:p>
    <w:p w:rsidRDefault="00331C8F" w:rsidP="00B51AB3" w:rsidR="00B51AB3">
      <w:pPr>
        <w:spacing w:lineRule="auto" w:line="240" w:after="0"/>
        <w:jc w:val="center"/>
      </w:pPr>
      <w:r>
        <w:t>17</w:t>
      </w:r>
      <w:r w:rsidR="00710F46">
        <w:t xml:space="preserve">. </w:t>
      </w:r>
      <w:r>
        <w:t>studenog</w:t>
      </w:r>
      <w:r w:rsidR="008F6BEA">
        <w:t xml:space="preserve"> </w:t>
      </w:r>
      <w:r w:rsidR="00710F46">
        <w:t>201</w:t>
      </w:r>
      <w:r>
        <w:t>5</w:t>
      </w:r>
      <w:r w:rsidR="00710F46">
        <w:t>. u 1</w:t>
      </w:r>
      <w:r>
        <w:t>2</w:t>
      </w:r>
      <w:r w:rsidR="00710F46">
        <w:t xml:space="preserve">,00 sati </w:t>
      </w:r>
    </w:p>
    <w:p w:rsidRDefault="00710F46" w:rsidP="00B51AB3" w:rsidR="00710F46">
      <w:pPr>
        <w:spacing w:lineRule="auto" w:line="240" w:after="0"/>
        <w:jc w:val="center"/>
      </w:pPr>
      <w:r>
        <w:t>kod Trgovačkog suda u Varaždinu, Braće Radić 2, soba broj 221/II kat.</w:t>
      </w:r>
    </w:p>
    <w:p w:rsidRDefault="00710F46" w:rsidP="00710F46" w:rsidR="00710F46">
      <w:pPr>
        <w:spacing w:lineRule="auto" w:line="240" w:after="0"/>
        <w:jc w:val="both"/>
      </w:pPr>
    </w:p>
    <w:p w:rsidRDefault="00C504CF" w:rsidP="00710F46" w:rsidR="00710F46">
      <w:pPr>
        <w:spacing w:lineRule="auto" w:line="240" w:after="0"/>
        <w:jc w:val="both"/>
      </w:pPr>
      <w:r>
        <w:tab/>
      </w:r>
      <w:r w:rsidR="00710F46">
        <w:t>VI. Ročište vjerovnika na kojem će se na temelju izvješća stečajnog upravitelja odlučivati o daljnjem tijeku stečajnog post</w:t>
      </w:r>
      <w:r w:rsidR="008F6BEA">
        <w:t>upka-izvještajno ročište održat</w:t>
      </w:r>
      <w:r w:rsidR="00710F46">
        <w:t xml:space="preserve"> će se istoga dana na istome mjestu odmah nakon ispitnog ročišta.</w:t>
      </w:r>
    </w:p>
    <w:p w:rsidRDefault="00C504CF" w:rsidP="004167F7" w:rsidR="004167F7">
      <w:pPr>
        <w:spacing w:lineRule="auto" w:line="240" w:after="0"/>
      </w:pPr>
      <w:r>
        <w:lastRenderedPageBreak/>
        <w:tab/>
      </w:r>
      <w:r w:rsidR="00710F46">
        <w:t>VII.</w:t>
      </w:r>
      <w:r w:rsidR="004167F7" w:rsidRPr="004167F7">
        <w:t xml:space="preserve"> </w:t>
      </w:r>
      <w:r w:rsidR="004167F7">
        <w:t>Nalaže se zabilježba otvaranja ovog stečajnog postupka</w:t>
      </w:r>
      <w:r w:rsidR="00194362" w:rsidRPr="00194362">
        <w:t xml:space="preserve"> </w:t>
      </w:r>
      <w:r w:rsidR="00194362">
        <w:t xml:space="preserve">zemljišno-knjižnom odjelu Općinskog suda u </w:t>
      </w:r>
      <w:r w:rsidR="00331C8F">
        <w:t>Čakovcu</w:t>
      </w:r>
      <w:r w:rsidR="008F6BEA">
        <w:t xml:space="preserve">, Zemljišnoknjižni odjel </w:t>
      </w:r>
      <w:r w:rsidR="00331C8F">
        <w:t>Čakovec</w:t>
      </w:r>
      <w:r w:rsidR="004167F7">
        <w:t xml:space="preserve">: </w:t>
      </w:r>
    </w:p>
    <w:p w:rsidRDefault="004167F7" w:rsidP="004167F7" w:rsidR="004167F7">
      <w:pPr>
        <w:spacing w:lineRule="auto" w:line="240" w:after="0"/>
      </w:pPr>
    </w:p>
    <w:p w:rsidRDefault="004600E6" w:rsidP="008F6BEA" w:rsidR="00331C8F">
      <w:pPr>
        <w:spacing w:lineRule="auto" w:line="240" w:after="0"/>
        <w:jc w:val="both"/>
      </w:pPr>
      <w:r>
        <w:tab/>
        <w:t>-</w:t>
      </w:r>
      <w:r w:rsidR="004167F7">
        <w:t xml:space="preserve">na nekretnini </w:t>
      </w:r>
      <w:r w:rsidR="00194362">
        <w:t xml:space="preserve">upisanoj u </w:t>
      </w:r>
      <w:r w:rsidR="004167F7">
        <w:t>zk.</w:t>
      </w:r>
      <w:r w:rsidR="00194362">
        <w:t xml:space="preserve"> </w:t>
      </w:r>
      <w:r w:rsidR="004167F7">
        <w:t>ul.</w:t>
      </w:r>
      <w:r w:rsidR="00194362">
        <w:t xml:space="preserve"> </w:t>
      </w:r>
      <w:r w:rsidR="004167F7">
        <w:t xml:space="preserve">br. </w:t>
      </w:r>
      <w:r w:rsidR="00331C8F">
        <w:t>1934</w:t>
      </w:r>
      <w:r w:rsidR="00194362">
        <w:t xml:space="preserve"> k. o. </w:t>
      </w:r>
      <w:r w:rsidR="00331C8F">
        <w:t>Strahoninec</w:t>
      </w:r>
      <w:r w:rsidR="00194362">
        <w:t>, zkčbr</w:t>
      </w:r>
      <w:r w:rsidR="004167F7">
        <w:t xml:space="preserve">. </w:t>
      </w:r>
      <w:r w:rsidR="00331C8F">
        <w:t>311/61, poslovni objekt, površine 1543 m2 i dvorište površine 4332 m2,</w:t>
      </w:r>
    </w:p>
    <w:p w:rsidRDefault="00331C8F" w:rsidP="008F6BEA" w:rsidR="004167F7">
      <w:pPr>
        <w:spacing w:lineRule="auto" w:line="240" w:after="0"/>
        <w:jc w:val="both"/>
      </w:pPr>
      <w:r>
        <w:tab/>
        <w:t xml:space="preserve"> </w:t>
      </w:r>
      <w:r w:rsidR="004167F7">
        <w:t xml:space="preserve"> </w:t>
      </w:r>
    </w:p>
    <w:p w:rsidRDefault="00331C8F" w:rsidP="00331C8F" w:rsidR="00331C8F">
      <w:pPr>
        <w:spacing w:lineRule="auto" w:line="240" w:after="0"/>
        <w:jc w:val="both"/>
      </w:pPr>
      <w:r>
        <w:tab/>
        <w:t>-na nekretnini upisanoj u zk. ul. br. 3313 k. o. Strahoninec, zkčbr. 311/83, oran</w:t>
      </w:r>
      <w:r w:rsidR="00B51AB3">
        <w:t>ice Topolovec površine 1472 čhv.</w:t>
      </w:r>
    </w:p>
    <w:p w:rsidRDefault="004600E6" w:rsidP="00710F46" w:rsidR="004600E6">
      <w:pPr>
        <w:spacing w:lineRule="auto" w:line="240" w:after="0"/>
        <w:jc w:val="both"/>
      </w:pPr>
    </w:p>
    <w:p w:rsidRDefault="004600E6" w:rsidP="00710F46" w:rsidR="00710F46">
      <w:pPr>
        <w:spacing w:lineRule="auto" w:line="240" w:after="0"/>
        <w:jc w:val="both"/>
      </w:pPr>
      <w:r>
        <w:tab/>
        <w:t xml:space="preserve">VIII. </w:t>
      </w:r>
      <w:r w:rsidR="00710F46">
        <w:t>Rješenje o otvara</w:t>
      </w:r>
      <w:r>
        <w:t>nju stečajnog postupka dostavit</w:t>
      </w:r>
      <w:r w:rsidR="00710F46">
        <w:t xml:space="preserve"> će se sudskom registru ovog suda radi zabilježbe otvaranja stečajnog postupka u sudskom registru</w:t>
      </w:r>
      <w:r w:rsidRPr="004600E6">
        <w:t xml:space="preserve"> </w:t>
      </w:r>
      <w:r>
        <w:t xml:space="preserve">i Općinskom sudu u </w:t>
      </w:r>
      <w:r w:rsidR="00331C8F">
        <w:t>Čakovcu</w:t>
      </w:r>
      <w:r w:rsidR="008F6BEA">
        <w:t xml:space="preserve">, Zemljišnoknjižni odjel </w:t>
      </w:r>
      <w:r w:rsidR="00331C8F">
        <w:t>Čakovec</w:t>
      </w:r>
      <w:r>
        <w:t xml:space="preserve"> radi zabilježbe otvaranja stečajnog postupka u zemljišnim knjigama</w:t>
      </w:r>
      <w:r w:rsidR="00710F46">
        <w:t>.</w:t>
      </w:r>
    </w:p>
    <w:p w:rsidRDefault="00710F46" w:rsidP="00710F46" w:rsidR="00710F46">
      <w:pPr>
        <w:spacing w:lineRule="auto" w:line="240" w:after="0"/>
        <w:jc w:val="both"/>
      </w:pPr>
    </w:p>
    <w:p w:rsidRDefault="00C504CF" w:rsidP="00331C8F" w:rsidR="00710F46">
      <w:pPr>
        <w:spacing w:lineRule="auto" w:line="240" w:after="0"/>
        <w:jc w:val="both"/>
      </w:pPr>
      <w:r>
        <w:tab/>
      </w:r>
      <w:r w:rsidR="004600E6">
        <w:t>IX</w:t>
      </w:r>
      <w:r w:rsidR="00710F46">
        <w:t xml:space="preserve">. Oglas o otvaranju stečajnog postupka objavljuje se isticanjem na </w:t>
      </w:r>
      <w:r w:rsidR="00331C8F">
        <w:t>e-</w:t>
      </w:r>
      <w:r w:rsidR="00710F46">
        <w:t>oglasnoj ploči ovog suda s dano</w:t>
      </w:r>
      <w:r w:rsidR="00331C8F">
        <w:t>m otvaranja stečajnog postupka.</w:t>
      </w:r>
    </w:p>
    <w:p w:rsidRDefault="00331C8F" w:rsidP="00331C8F" w:rsidR="00331C8F">
      <w:pPr>
        <w:spacing w:lineRule="auto" w:line="240" w:after="0"/>
        <w:jc w:val="both"/>
      </w:pPr>
    </w:p>
    <w:p w:rsidRDefault="00710F46" w:rsidP="00C504CF" w:rsidR="00710F46">
      <w:pPr>
        <w:spacing w:lineRule="auto" w:line="240" w:after="0"/>
        <w:jc w:val="center"/>
      </w:pPr>
      <w:r>
        <w:t>Obrazloženje</w:t>
      </w:r>
    </w:p>
    <w:p w:rsidRDefault="00C504CF" w:rsidP="00C504CF" w:rsidR="00C504CF">
      <w:pPr>
        <w:spacing w:lineRule="auto" w:line="240" w:after="0"/>
        <w:jc w:val="both"/>
      </w:pPr>
      <w:r>
        <w:tab/>
      </w:r>
    </w:p>
    <w:p w:rsidRDefault="00C504CF" w:rsidP="008F6BEA" w:rsidR="00B03237" w:rsidRPr="00970E2C">
      <w:pPr>
        <w:spacing w:lineRule="auto" w:line="240" w:after="0"/>
        <w:jc w:val="both"/>
        <w:rPr>
          <w:rFonts w:eastAsia="Calibri"/>
          <w:color w:themeColor="text1" w:val="000000"/>
        </w:rPr>
      </w:pPr>
      <w:r>
        <w:tab/>
      </w:r>
      <w:r w:rsidR="00331C8F" w:rsidRPr="00331C8F">
        <w:rPr>
          <w:rFonts w:eastAsia="Calibri"/>
          <w:color w:themeColor="text1" w:val="000000"/>
        </w:rPr>
        <w:t>Predlagatelj je 6. srpnja 2015. podnio ovome sudu prijedlog za otvaranje stečajnog postupka nad dužnikom FERO-TEHNIKA d.o.o., Strahoninec, Marka Kovača 19, MBS: 070025355, OIB: 99350505075 sukladno čl. 27. st.4. Zakona o financijskom poslovanju i predstečajnoj nagodbi (''Narodne novine'' broj 108/12, 144/12, 81/13 i 112/13 u daljnjem tekstu ZFPPN) jer je rješenjem Financijske agencije Regionalni centar Zagreb, Nagodbeno vijeće ZG05 od 17. lipnja 2015. koje je postalo izvršno 6. svibnja 2015. obustavljen postupak predstečajne nagodbe nad dužnikom, a kod navedenog dužnika postoje razlozi za otvaranje stečajnog postupka i to stečajni razlog nesposobnosti za plaćanje što dokazuje priloženom potvrdom da dužnik ima  evidentirane neizvršene osnove za plaćanj</w:t>
      </w:r>
      <w:r w:rsidR="00970E2C">
        <w:rPr>
          <w:rFonts w:eastAsia="Calibri"/>
          <w:color w:themeColor="text1" w:val="000000"/>
        </w:rPr>
        <w:t>e u razdoblju duljem od 60 dana</w:t>
      </w:r>
      <w:r w:rsidR="00B03237">
        <w:t>,</w:t>
      </w:r>
      <w:r w:rsidR="00B03237" w:rsidRPr="00B03237">
        <w:t xml:space="preserve"> nakon čega je sud donio rješenje poslovni broj St-</w:t>
      </w:r>
      <w:r w:rsidR="00970E2C">
        <w:t>101/15-3</w:t>
      </w:r>
      <w:r w:rsidR="00AF5E27">
        <w:t xml:space="preserve"> </w:t>
      </w:r>
      <w:r w:rsidR="00B03237" w:rsidRPr="00B03237">
        <w:t xml:space="preserve">od </w:t>
      </w:r>
      <w:r w:rsidR="00970E2C">
        <w:t>8</w:t>
      </w:r>
      <w:r w:rsidR="00B03237" w:rsidRPr="00B03237">
        <w:t xml:space="preserve">. </w:t>
      </w:r>
      <w:r w:rsidR="00970E2C">
        <w:t>srpnja</w:t>
      </w:r>
      <w:r w:rsidR="00B03237" w:rsidRPr="00B03237">
        <w:t xml:space="preserve"> 201</w:t>
      </w:r>
      <w:r w:rsidR="00970E2C">
        <w:t>5</w:t>
      </w:r>
      <w:r w:rsidR="00B03237" w:rsidRPr="00B03237">
        <w:t>. kojim je pokrenut prethodni postupak radi utvrđivanja uvjeta za otvaranje stečajnog postupka.</w:t>
      </w:r>
    </w:p>
    <w:p w:rsidRDefault="00C504CF" w:rsidP="00C504CF" w:rsidR="00C504CF">
      <w:pPr>
        <w:spacing w:lineRule="auto" w:line="240" w:after="0"/>
        <w:jc w:val="both"/>
      </w:pPr>
    </w:p>
    <w:p w:rsidRDefault="00B03237" w:rsidP="00B03237" w:rsidR="00B03237" w:rsidRPr="00B03237">
      <w:pPr>
        <w:spacing w:lineRule="auto" w:line="240" w:after="0"/>
        <w:jc w:val="both"/>
      </w:pPr>
      <w:r>
        <w:tab/>
      </w:r>
      <w:r w:rsidRPr="00B03237">
        <w:t>Postojanje stečajnog razloga nesposobnosti za plaćanje dužnika potvrdi</w:t>
      </w:r>
      <w:r w:rsidR="00970E2C">
        <w:t>o</w:t>
      </w:r>
      <w:r w:rsidRPr="00B03237">
        <w:t xml:space="preserve"> je i </w:t>
      </w:r>
      <w:r w:rsidR="00970E2C">
        <w:t>direktor</w:t>
      </w:r>
      <w:r>
        <w:t xml:space="preserve"> dužnika</w:t>
      </w:r>
      <w:r w:rsidRPr="00B03237">
        <w:t xml:space="preserve"> na ročištu radi izjašnjenja o prijedlogu za otvaranje stečajnog postupka održanom </w:t>
      </w:r>
      <w:r w:rsidR="00970E2C">
        <w:t>10</w:t>
      </w:r>
      <w:r w:rsidRPr="00B03237">
        <w:t xml:space="preserve">. </w:t>
      </w:r>
      <w:r w:rsidR="00970E2C">
        <w:t>rujna</w:t>
      </w:r>
      <w:r w:rsidRPr="00B03237">
        <w:t xml:space="preserve"> 201</w:t>
      </w:r>
      <w:r w:rsidR="00970E2C">
        <w:t>5</w:t>
      </w:r>
      <w:r w:rsidRPr="00B03237">
        <w:t>.</w:t>
      </w:r>
      <w:r>
        <w:t xml:space="preserve"> i nije </w:t>
      </w:r>
      <w:r w:rsidR="004600E6">
        <w:t>se protivi</w:t>
      </w:r>
      <w:r w:rsidR="00970E2C">
        <w:t>o</w:t>
      </w:r>
      <w:r w:rsidR="004600E6">
        <w:t xml:space="preserve"> otvaranju stečajno</w:t>
      </w:r>
      <w:r>
        <w:t>g postupka.</w:t>
      </w:r>
    </w:p>
    <w:p w:rsidRDefault="00B03237" w:rsidP="00B03237" w:rsidR="00B03237" w:rsidRPr="00B03237">
      <w:pPr>
        <w:spacing w:lineRule="auto" w:line="240" w:after="0"/>
      </w:pPr>
    </w:p>
    <w:p w:rsidRDefault="00B03237" w:rsidP="00B03237" w:rsidR="00B03237" w:rsidRPr="00B03237">
      <w:pPr>
        <w:spacing w:lineRule="auto" w:line="240" w:after="0"/>
        <w:jc w:val="both"/>
      </w:pPr>
      <w:r w:rsidRPr="00B03237">
        <w:tab/>
        <w:t>Slijedom navedenoga, iz priložene potvrde predlagatelja, kao adekvatnog dokaza za utvrđenje postojanja stečajnog razloga nesposobnosti za plaćanje dužnika (čl. 4. st. 6. Stečajnog zakona), nedvojbeno proizlazi da je dužnik nesposoban za plaćanje jer su na računu dužnika evidentirane nepodmirene obveze kod banke koja za njega obavlja poslove platnog prometa u razdoblju duljem od 60 dana, a koje je trebalo na temelju valjanih osnova za naplatu, bez daljnjeg pristanka dužnika naplatiti s bilo kojeg od njegovih računa.</w:t>
      </w:r>
    </w:p>
    <w:p w:rsidRDefault="00B03237" w:rsidP="00B03237" w:rsidR="00B03237" w:rsidRPr="00B03237">
      <w:pPr>
        <w:spacing w:lineRule="auto" w:line="240" w:after="0"/>
        <w:jc w:val="both"/>
      </w:pPr>
    </w:p>
    <w:p w:rsidRDefault="00B03237" w:rsidP="004600E6" w:rsidR="004600E6">
      <w:pPr>
        <w:spacing w:lineRule="auto" w:line="240" w:after="0"/>
        <w:jc w:val="both"/>
      </w:pPr>
      <w:r w:rsidRPr="00B03237">
        <w:tab/>
        <w:t>S obzirom na to da se stečaj može otvoriti kada je ispunjen jedan od zakonom predviđenih stečajnih razloga (čl. 4. st. 1. Stečajnog zakona), primjenom čl. 53., 54. i 55. Stečajnog zakona odlučeno je kao u izreci.</w:t>
      </w:r>
    </w:p>
    <w:p w:rsidRDefault="004600E6" w:rsidP="004600E6" w:rsidR="004600E6">
      <w:pPr>
        <w:spacing w:lineRule="auto" w:line="240" w:after="0"/>
        <w:jc w:val="both"/>
      </w:pPr>
      <w:r>
        <w:tab/>
      </w:r>
    </w:p>
    <w:p w:rsidRDefault="004600E6" w:rsidP="004600E6" w:rsidR="004600E6">
      <w:pPr>
        <w:spacing w:lineRule="auto" w:line="240" w:after="0"/>
        <w:jc w:val="both"/>
      </w:pPr>
      <w:r>
        <w:tab/>
        <w:t>Na temelju prokaznog popisa dužnika utvrđeno je da je stečajni dužnik vlasnik nekretnin</w:t>
      </w:r>
      <w:r w:rsidR="00970E2C">
        <w:t>a</w:t>
      </w:r>
      <w:r>
        <w:t xml:space="preserve"> naveden</w:t>
      </w:r>
      <w:r w:rsidR="00970E2C">
        <w:t>ih</w:t>
      </w:r>
      <w:r>
        <w:t xml:space="preserve"> u točki VII izreke ovog rješenja.</w:t>
      </w:r>
    </w:p>
    <w:p w:rsidRDefault="004600E6" w:rsidP="004600E6" w:rsidR="004600E6">
      <w:pPr>
        <w:spacing w:lineRule="auto" w:line="240" w:after="0"/>
        <w:jc w:val="both"/>
      </w:pPr>
    </w:p>
    <w:p w:rsidRDefault="004600E6" w:rsidP="004600E6" w:rsidR="004600E6">
      <w:pPr>
        <w:spacing w:lineRule="auto" w:line="240" w:after="0"/>
        <w:jc w:val="both"/>
      </w:pPr>
      <w:r>
        <w:lastRenderedPageBreak/>
        <w:tab/>
        <w:t>Stoga je na temelju odredbe članka 54. st. 6. SZ odlučeno kao u točki VII izreke ovog rješenja.</w:t>
      </w:r>
    </w:p>
    <w:p w:rsidRDefault="00710F46" w:rsidP="00C504CF" w:rsidR="00710F46">
      <w:pPr>
        <w:spacing w:lineRule="auto" w:line="240" w:after="0"/>
        <w:jc w:val="both"/>
      </w:pPr>
    </w:p>
    <w:p w:rsidRDefault="00710F46" w:rsidP="00B03237" w:rsidR="00710F46">
      <w:pPr>
        <w:spacing w:lineRule="auto" w:line="240" w:after="0"/>
        <w:jc w:val="center"/>
      </w:pPr>
      <w:r>
        <w:t>U Varaždinu</w:t>
      </w:r>
      <w:r w:rsidR="00B51AB3">
        <w:t>,</w:t>
      </w:r>
      <w:r>
        <w:t xml:space="preserve"> </w:t>
      </w:r>
      <w:r w:rsidR="00970E2C">
        <w:t>16</w:t>
      </w:r>
      <w:r>
        <w:t xml:space="preserve">. </w:t>
      </w:r>
      <w:r w:rsidR="00970E2C">
        <w:t>rujna</w:t>
      </w:r>
      <w:r>
        <w:t xml:space="preserve"> 201</w:t>
      </w:r>
      <w:r w:rsidR="00970E2C">
        <w:t>5</w:t>
      </w:r>
      <w:r>
        <w:t>.</w:t>
      </w:r>
    </w:p>
    <w:p w:rsidRDefault="00B51AB3" w:rsidP="00B03237" w:rsidR="00B51AB3">
      <w:pPr>
        <w:spacing w:lineRule="auto" w:line="240" w:after="0"/>
        <w:jc w:val="center"/>
      </w:pPr>
    </w:p>
    <w:p w:rsidRDefault="00B51AB3" w:rsidP="00B03237" w:rsidR="00B51AB3">
      <w:pPr>
        <w:spacing w:lineRule="auto" w:line="240" w:after="0"/>
        <w:jc w:val="center"/>
      </w:pPr>
    </w:p>
    <w:p w:rsidRDefault="00B51AB3" w:rsidP="00B51AB3" w:rsidR="00710F46">
      <w:pPr>
        <w:spacing w:lineRule="auto" w:line="240" w:after="0"/>
        <w:jc w:val="both"/>
      </w:pPr>
      <w:r>
        <w:tab/>
      </w:r>
      <w:r>
        <w:tab/>
      </w:r>
      <w:r>
        <w:tab/>
      </w:r>
      <w:r>
        <w:tab/>
      </w:r>
      <w:r>
        <w:tab/>
      </w:r>
      <w:r>
        <w:tab/>
      </w:r>
      <w:r>
        <w:tab/>
      </w:r>
      <w:r>
        <w:tab/>
      </w:r>
      <w:r w:rsidR="00F17ED4">
        <w:t xml:space="preserve">  </w:t>
      </w:r>
      <w:r>
        <w:tab/>
      </w:r>
      <w:r w:rsidR="00F17ED4">
        <w:t xml:space="preserve">  </w:t>
      </w:r>
      <w:r w:rsidR="00710F46">
        <w:t>SUDAC</w:t>
      </w:r>
    </w:p>
    <w:p w:rsidRDefault="00710F46" w:rsidP="00B51AB3" w:rsidR="00710F46">
      <w:pPr>
        <w:spacing w:lineRule="auto" w:line="240" w:after="0"/>
        <w:jc w:val="both"/>
      </w:pPr>
    </w:p>
    <w:p w:rsidRDefault="00710F46" w:rsidP="00DD7C4F" w:rsidR="00DD7C4F">
      <w:pPr>
        <w:spacing w:lineRule="auto" w:line="240" w:after="0"/>
        <w:jc w:val="both"/>
      </w:pPr>
      <w:r>
        <w:t xml:space="preserve">          </w:t>
      </w:r>
      <w:r w:rsidR="00B51AB3">
        <w:tab/>
      </w:r>
      <w:r w:rsidR="00B51AB3">
        <w:tab/>
      </w:r>
      <w:r w:rsidR="00B51AB3">
        <w:tab/>
      </w:r>
      <w:r w:rsidR="00B51AB3">
        <w:tab/>
      </w:r>
      <w:r w:rsidR="00B51AB3">
        <w:tab/>
      </w:r>
      <w:r w:rsidR="00B51AB3">
        <w:tab/>
      </w:r>
      <w:r w:rsidR="00B51AB3">
        <w:tab/>
      </w:r>
      <w:r w:rsidR="00B51AB3">
        <w:tab/>
        <w:t xml:space="preserve">       </w:t>
      </w:r>
      <w:r>
        <w:t>Maja Valušnig</w:t>
      </w:r>
    </w:p>
    <w:p w:rsidRDefault="00F17ED4" w:rsidP="00DD7C4F" w:rsidR="00710F46">
      <w:pPr>
        <w:spacing w:lineRule="auto" w:line="240" w:after="0"/>
        <w:jc w:val="both"/>
      </w:pPr>
      <w:r>
        <w:t xml:space="preserve"> </w:t>
      </w:r>
    </w:p>
    <w:p w:rsidRDefault="00B51AB3" w:rsidP="00710F46" w:rsidR="00B51AB3">
      <w:pPr>
        <w:spacing w:lineRule="auto" w:line="240" w:after="0"/>
      </w:pPr>
    </w:p>
    <w:p w:rsidRDefault="00B51AB3" w:rsidP="00710F46" w:rsidR="00B51AB3">
      <w:pPr>
        <w:spacing w:lineRule="auto" w:line="240" w:after="0"/>
      </w:pPr>
    </w:p>
    <w:p w:rsidRDefault="00B51AB3" w:rsidP="00710F46" w:rsidR="00B51AB3">
      <w:pPr>
        <w:spacing w:lineRule="auto" w:line="240" w:after="0"/>
      </w:pPr>
    </w:p>
    <w:p w:rsidRDefault="00710F46" w:rsidP="00710F46" w:rsidR="00710F46">
      <w:pPr>
        <w:spacing w:lineRule="auto" w:line="240" w:after="0"/>
      </w:pPr>
      <w:r>
        <w:t>UPUTA O PRAVNOM LIJEKU:</w:t>
      </w:r>
    </w:p>
    <w:p w:rsidRDefault="00710F46" w:rsidP="004600E6" w:rsidR="00710F46">
      <w:pPr>
        <w:spacing w:lineRule="auto" w:line="240" w:after="0"/>
        <w:jc w:val="both"/>
      </w:pPr>
      <w:r>
        <w:t>Protiv ovoga rješenja zastupnik po zakonu dužnika do dana nastupanja pravnih posljedica otvaranja stečajnog postupka može podnijeti žalbu u roku od osam dana, pis</w:t>
      </w:r>
      <w:r w:rsidR="004600E6">
        <w:t xml:space="preserve">ano </w:t>
      </w:r>
      <w:r>
        <w:t>u četiri primjerka, putem ovog suda, Visokom trgovačkom sudu RH. Žalba ne zadržava izvršenje ovog rješenja.</w:t>
      </w:r>
    </w:p>
    <w:p w:rsidRDefault="00710F46" w:rsidP="00710F46" w:rsidR="00710F46">
      <w:pPr>
        <w:spacing w:lineRule="auto" w:line="240" w:after="0"/>
      </w:pPr>
    </w:p>
    <w:p w:rsidRDefault="00710F46" w:rsidP="00710F46" w:rsidR="00710F46">
      <w:pPr>
        <w:spacing w:lineRule="auto" w:line="240" w:after="0"/>
      </w:pPr>
      <w:r>
        <w:t>DNA:</w:t>
      </w:r>
    </w:p>
    <w:p w:rsidRDefault="00970E2C" w:rsidP="00970E2C" w:rsidR="00970E2C" w:rsidRPr="00970E2C">
      <w:pPr>
        <w:pStyle w:val="Odlomakpopisa"/>
        <w:numPr>
          <w:ilvl w:val="0"/>
          <w:numId w:val="1"/>
        </w:numPr>
        <w:spacing w:lineRule="auto" w:line="240"/>
        <w:ind w:hanging="357" w:left="714"/>
      </w:pPr>
      <w:r w:rsidRPr="00970E2C">
        <w:t>Financijska agencija, Zagreb, Ilica 307</w:t>
      </w:r>
    </w:p>
    <w:p w:rsidRDefault="00AF5E27" w:rsidP="00970E2C" w:rsidR="00AF5E27">
      <w:pPr>
        <w:pStyle w:val="Odlomakpopisa"/>
        <w:numPr>
          <w:ilvl w:val="0"/>
          <w:numId w:val="1"/>
        </w:numPr>
        <w:spacing w:lineRule="auto" w:line="240" w:after="0"/>
        <w:ind w:hanging="357" w:left="714"/>
      </w:pPr>
      <w:r>
        <w:t xml:space="preserve">Županijsko državno odvjetništvo, Građansko-upravni odjel </w:t>
      </w:r>
    </w:p>
    <w:p w:rsidRDefault="00970E2C" w:rsidP="00970E2C" w:rsidR="00970E2C" w:rsidRPr="00970E2C">
      <w:pPr>
        <w:pStyle w:val="Odlomakpopisa"/>
        <w:numPr>
          <w:ilvl w:val="0"/>
          <w:numId w:val="1"/>
        </w:numPr>
        <w:spacing w:lineRule="auto" w:line="240" w:after="0"/>
        <w:ind w:hanging="357" w:left="714"/>
      </w:pPr>
      <w:r w:rsidRPr="00331C8F">
        <w:rPr>
          <w:rFonts w:eastAsia="Calibri"/>
        </w:rPr>
        <w:t>FERO-TEHNIKA d.o.o., Strahoninec, Marka Kovača 19</w:t>
      </w:r>
    </w:p>
    <w:p w:rsidRDefault="00B51AB3" w:rsidP="00970E2C" w:rsidR="00AF5E27">
      <w:pPr>
        <w:pStyle w:val="Odlomakpopisa"/>
        <w:numPr>
          <w:ilvl w:val="0"/>
          <w:numId w:val="1"/>
        </w:numPr>
        <w:spacing w:lineRule="auto" w:line="240" w:after="0"/>
        <w:ind w:hanging="357" w:left="714"/>
      </w:pPr>
      <w:r>
        <w:t>D</w:t>
      </w:r>
      <w:r w:rsidR="00AF5E27">
        <w:t xml:space="preserve">irektor dužnika </w:t>
      </w:r>
      <w:r w:rsidR="00970E2C">
        <w:t>Mario Topolnjak, Strahoninec, Marka Kovača 19</w:t>
      </w:r>
    </w:p>
    <w:p w:rsidRDefault="00B51AB3" w:rsidP="00970E2C" w:rsidR="00970E2C">
      <w:pPr>
        <w:pStyle w:val="Odlomakpopisa"/>
        <w:numPr>
          <w:ilvl w:val="0"/>
          <w:numId w:val="1"/>
        </w:numPr>
        <w:spacing w:lineRule="auto" w:line="240" w:after="0"/>
        <w:ind w:hanging="357" w:left="714"/>
      </w:pPr>
      <w:r>
        <w:t>S</w:t>
      </w:r>
      <w:r w:rsidR="00710F46">
        <w:t xml:space="preserve">tečajni upravitelj </w:t>
      </w:r>
      <w:r w:rsidR="00970E2C" w:rsidRPr="00331C8F">
        <w:t>Sanja Kraljek, Čakovec, Kralja Tomislava 14</w:t>
      </w:r>
    </w:p>
    <w:p w:rsidRDefault="00710F46" w:rsidP="00970E2C" w:rsidR="00970E2C">
      <w:pPr>
        <w:pStyle w:val="Odlomakpopisa"/>
        <w:numPr>
          <w:ilvl w:val="0"/>
          <w:numId w:val="1"/>
        </w:numPr>
        <w:spacing w:lineRule="auto" w:line="240" w:after="0"/>
        <w:ind w:hanging="357" w:left="714"/>
      </w:pPr>
      <w:r>
        <w:t>Ministarstvo financija, Porezna uprava, Područni ured</w:t>
      </w:r>
      <w:r w:rsidR="00970E2C">
        <w:t xml:space="preserve"> Sjeverna Hrvatska</w:t>
      </w:r>
      <w:r w:rsidR="00F218EC">
        <w:t xml:space="preserve">, </w:t>
      </w:r>
      <w:r w:rsidR="00970E2C">
        <w:t>Čakovec, Otokara Keršovanija 11</w:t>
      </w:r>
    </w:p>
    <w:p w:rsidRDefault="00970E2C" w:rsidP="00970E2C" w:rsidR="004600E6">
      <w:pPr>
        <w:pStyle w:val="Odlomakpopisa"/>
        <w:numPr>
          <w:ilvl w:val="0"/>
          <w:numId w:val="1"/>
        </w:numPr>
        <w:spacing w:lineRule="auto" w:line="240" w:after="0"/>
        <w:ind w:hanging="357" w:left="714"/>
      </w:pPr>
      <w:r>
        <w:t>e-o</w:t>
      </w:r>
      <w:r w:rsidR="00710F46">
        <w:t>glasna ploča</w:t>
      </w:r>
    </w:p>
    <w:p w:rsidRDefault="00710F46" w:rsidP="00970E2C" w:rsidR="00710F46">
      <w:pPr>
        <w:pStyle w:val="Odlomakpopisa"/>
        <w:numPr>
          <w:ilvl w:val="0"/>
          <w:numId w:val="1"/>
        </w:numPr>
        <w:spacing w:lineRule="auto" w:line="240" w:after="0"/>
        <w:ind w:hanging="357" w:left="714"/>
      </w:pPr>
      <w:r>
        <w:t>Sudski registar</w:t>
      </w:r>
    </w:p>
    <w:p w:rsidRDefault="004600E6" w:rsidP="00970E2C" w:rsidR="004600E6">
      <w:pPr>
        <w:pStyle w:val="Odlomakpopisa"/>
        <w:numPr>
          <w:ilvl w:val="0"/>
          <w:numId w:val="1"/>
        </w:numPr>
        <w:spacing w:lineRule="auto" w:line="240" w:after="0"/>
        <w:ind w:hanging="357" w:left="714"/>
      </w:pPr>
      <w:r>
        <w:t xml:space="preserve">Općinski sud u </w:t>
      </w:r>
      <w:r w:rsidR="00970E2C">
        <w:t>Čakovcu</w:t>
      </w:r>
      <w:r>
        <w:t>, Zemljišnoknjižni odjel</w:t>
      </w:r>
      <w:r w:rsidR="00AF5E27">
        <w:t xml:space="preserve"> </w:t>
      </w:r>
      <w:r w:rsidR="00970E2C">
        <w:t>Čakovec, Ruđera Boškovića 18</w:t>
      </w:r>
    </w:p>
    <w:p w:rsidRDefault="00710F46" w:rsidP="00710F46" w:rsidR="00710F46">
      <w:pPr>
        <w:spacing w:lineRule="auto" w:line="240" w:after="0"/>
      </w:pPr>
    </w:p>
    <w:p w:rsidRDefault="00710F46" w:rsidP="00710F46" w:rsidR="00710F46">
      <w:pPr>
        <w:spacing w:lineRule="auto" w:line="240" w:after="0"/>
      </w:pPr>
    </w:p>
    <w:p w:rsidRDefault="00710F46" w:rsidP="00710F46" w:rsidR="00710F46"/>
    <w:p w:rsidRDefault="00710F46" w:rsidP="00710F46" w:rsidR="00710F46"/>
    <w:p w:rsidRDefault="00B51AB3" w:rsidP="00B51AB3" w:rsidR="00E01330">
      <w:pPr>
        <w:tabs>
          <w:tab w:pos="3171" w:val="left"/>
        </w:tabs>
      </w:pPr>
      <w:r>
        <w:tab/>
      </w:r>
    </w:p>
    <w:sectPr w:rsidSect="00B51AB3" w:rsidR="00E01330">
      <w:headerReference w:type="default" r:id="rId11"/>
      <w:footerReference w:type="default" r:id="rId12"/>
      <w:headerReference w:type="first" r:id="rId13"/>
      <w:pgSz w:h="16838" w:w="11906"/>
      <w:pgMar w:gutter="0" w:footer="720" w:header="720" w:left="1418" w:bottom="1418" w:right="1416"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262" w:rsidP="00710F46" w:rsidR="00080262">
      <w:pPr>
        <w:spacing w:lineRule="auto" w:line="240" w:after="0"/>
      </w:pPr>
      <w:r>
        <w:separator/>
      </w:r>
    </w:p>
  </w:endnote>
  <w:endnote w:id="0" w:type="continuationSeparator">
    <w:p w:rsidRDefault="00080262" w:rsidP="00710F46" w:rsidR="0008026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F46" w:rsidR="00710F46">
    <w:pPr>
      <w:pStyle w:val="Podnoje"/>
      <w:jc w:val="center"/>
    </w:pPr>
  </w:p>
  <w:p w:rsidRDefault="00710F46" w:rsidR="00710F4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262" w:rsidP="00710F46" w:rsidR="00080262">
      <w:pPr>
        <w:spacing w:lineRule="auto" w:line="240" w:after="0"/>
      </w:pPr>
      <w:r>
        <w:separator/>
      </w:r>
    </w:p>
  </w:footnote>
  <w:footnote w:id="0" w:type="continuationSeparator">
    <w:p w:rsidRDefault="00080262" w:rsidP="00710F46" w:rsidR="0008026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7633015"/>
      <w:docPartObj>
        <w:docPartGallery w:val="Page Numbers (Top of Page)"/>
        <w:docPartUnique/>
      </w:docPartObj>
    </w:sdtPr>
    <w:sdtEndPr/>
    <w:sdtContent>
      <w:p w:rsidRDefault="00710F46" w:rsidR="00710F46">
        <w:pPr>
          <w:pStyle w:val="Zaglavlje"/>
          <w:jc w:val="center"/>
        </w:pPr>
        <w:r>
          <w:fldChar w:fldCharType="begin"/>
        </w:r>
        <w:r>
          <w:instrText>PAGE   \* MERGEFORMAT</w:instrText>
        </w:r>
        <w:r>
          <w:fldChar w:fldCharType="separate"/>
        </w:r>
        <w:r w:rsidR="00DD7C4F">
          <w:rPr>
            <w:noProof/>
          </w:rPr>
          <w:t>3</w:t>
        </w:r>
        <w:r>
          <w:fldChar w:fldCharType="end"/>
        </w:r>
      </w:p>
    </w:sdtContent>
  </w:sdt>
  <w:p w:rsidRDefault="00710F46" w:rsidP="00710F46" w:rsidR="00710F46">
    <w:pPr>
      <w:jc w:val="right"/>
    </w:pPr>
    <w:r>
      <w:t>Poslovni broj: 9 St-1</w:t>
    </w:r>
    <w:r w:rsidR="00331C8F">
      <w:t>01</w:t>
    </w:r>
    <w:r>
      <w:t>/1</w:t>
    </w:r>
    <w:r w:rsidR="00331C8F">
      <w:t>5</w:t>
    </w:r>
    <w:r w:rsidR="00B51AB3">
      <w:t>-</w:t>
    </w:r>
    <w:r w:rsidR="00F17ED4">
      <w:t>6</w:t>
    </w:r>
  </w:p>
  <w:p w:rsidRDefault="00710F46" w:rsidR="00710F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F46" w:rsidR="00710F46">
    <w:pPr>
      <w:pStyle w:val="Zaglavlje"/>
      <w:jc w:val="center"/>
    </w:pPr>
  </w:p>
  <w:p w:rsidRDefault="00710F46" w:rsidR="00710F4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B32BC"/>
    <w:multiLevelType w:val="hybridMultilevel"/>
    <w:tmpl w:val="7022247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B7A32EF"/>
    <w:multiLevelType w:val="hybridMultilevel"/>
    <w:tmpl w:val="1A044F96"/>
    <w:lvl w:tplc="088C669E" w:ilvl="0">
      <w:start w:val="1"/>
      <w:numFmt w:val="decimal"/>
      <w:lvlText w:val="%1."/>
      <w:lvlJc w:val="left"/>
      <w:pPr>
        <w:ind w:hanging="360" w:left="720"/>
      </w:pPr>
      <w:rPr>
        <w:rFonts w:eastAsia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defaultTabStop w:val="708"/>
  <w:hyphenationZone w:val="425"/>
  <w:drawingGridHorizontalSpacing w:val="110"/>
  <w:drawingGridVerticalSpacing w:val="299"/>
  <w:displayHorizontalDrawingGridEvery w:val="0"/>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0F46"/>
    <w:rsid w:val="00080262"/>
    <w:rsid w:val="00194362"/>
    <w:rsid w:val="00331C8F"/>
    <w:rsid w:val="00397891"/>
    <w:rsid w:val="004167F7"/>
    <w:rsid w:val="004600E6"/>
    <w:rsid w:val="005A0A02"/>
    <w:rsid w:val="00605C60"/>
    <w:rsid w:val="00710F46"/>
    <w:rsid w:val="007F7C10"/>
    <w:rsid w:val="008C451A"/>
    <w:rsid w:val="008F6BEA"/>
    <w:rsid w:val="00970E2C"/>
    <w:rsid w:val="00AF5E27"/>
    <w:rsid w:val="00B03237"/>
    <w:rsid w:val="00B24815"/>
    <w:rsid w:val="00B51AB3"/>
    <w:rsid w:val="00C504CF"/>
    <w:rsid w:val="00D448C8"/>
    <w:rsid w:val="00DD7C4F"/>
    <w:rsid w:val="00E01330"/>
    <w:rsid w:val="00E840A7"/>
    <w:rsid w:val="00EB2694"/>
    <w:rsid w:val="00F17ED4"/>
    <w:rsid w:val="00F218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10F4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10F46"/>
  </w:style>
  <w:style w:styleId="Podnoje" w:type="paragraph">
    <w:name w:val="footer"/>
    <w:basedOn w:val="Normal"/>
    <w:link w:val="PodnojeChar"/>
    <w:uiPriority w:val="99"/>
    <w:unhideWhenUsed/>
    <w:rsid w:val="00710F4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10F46"/>
  </w:style>
  <w:style w:styleId="Odlomakpopisa" w:type="paragraph">
    <w:name w:val="List Paragraph"/>
    <w:basedOn w:val="Normal"/>
    <w:uiPriority w:val="34"/>
    <w:qFormat/>
    <w:rsid w:val="00C504CF"/>
    <w:pPr>
      <w:ind w:left="720"/>
      <w:contextualSpacing/>
    </w:pPr>
  </w:style>
  <w:style w:styleId="Tekstbalonia" w:type="paragraph">
    <w:name w:val="Balloon Text"/>
    <w:basedOn w:val="Normal"/>
    <w:link w:val="TekstbaloniaChar"/>
    <w:uiPriority w:val="99"/>
    <w:semiHidden/>
    <w:unhideWhenUsed/>
    <w:rsid w:val="00B51AB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AB3"/>
    <w:rPr>
      <w:rFonts w:cs="Tahoma" w:hAnsi="Tahoma" w:ascii="Tahoma"/>
      <w:sz w:val="16"/>
      <w:szCs w:val="16"/>
    </w:rPr>
  </w:style>
  <w:style w:styleId="Tekstrezerviranogmjesta" w:type="character">
    <w:name w:val="Placeholder Text"/>
    <w:basedOn w:val="Zadanifontodlomka"/>
    <w:uiPriority w:val="99"/>
    <w:semiHidden/>
    <w:rsid w:val="00DD7C4F"/>
    <w:rPr>
      <w:color w:val="808080"/>
      <w:bdr w:space="0" w:sz="0" w:color="auto" w:val="none"/>
      <w:shd w:fill="auto" w:color="auto" w:val="clear"/>
    </w:rPr>
  </w:style>
  <w:style w:customStyle="true" w:styleId="eSPISCCParagraphDefaultFont" w:type="character">
    <w:name w:val="eSPIS_CC_Paragraph Default Font"/>
    <w:basedOn w:val="Zadanifontodlomka"/>
    <w:rsid w:val="00DD7C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7C4F"/>
    <w:rPr>
      <w:bdr w:space="0" w:sz="0" w:color="auto" w:val="none"/>
      <w:shd w:fill="FFFFCC" w:color="auto" w:val="clear"/>
      <w:lang w:val="hr-HR"/>
    </w:rPr>
  </w:style>
  <w:style w:customStyle="true" w:styleId="PozadinaSvijetloCrvena" w:type="character">
    <w:name w:val="Pozadina_SvijetloCrvena"/>
    <w:basedOn w:val="eSPISCCParagraphDefaultFont"/>
    <w:rsid w:val="00DD7C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7C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10F4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10F46"/>
  </w:style>
  <w:style w:styleId="Podnoje" w:type="paragraph">
    <w:name w:val="footer"/>
    <w:basedOn w:val="Normal"/>
    <w:link w:val="PodnojeChar"/>
    <w:uiPriority w:val="99"/>
    <w:unhideWhenUsed/>
    <w:rsid w:val="00710F4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10F46"/>
  </w:style>
  <w:style w:styleId="Odlomakpopisa" w:type="paragraph">
    <w:name w:val="List Paragraph"/>
    <w:basedOn w:val="Normal"/>
    <w:uiPriority w:val="34"/>
    <w:qFormat/>
    <w:rsid w:val="00C504CF"/>
    <w:pPr>
      <w:ind w:left="720"/>
      <w:contextualSpacing/>
    </w:pPr>
  </w:style>
  <w:style w:styleId="Tekstbalonia" w:type="paragraph">
    <w:name w:val="Balloon Text"/>
    <w:basedOn w:val="Normal"/>
    <w:link w:val="TekstbaloniaChar"/>
    <w:uiPriority w:val="99"/>
    <w:semiHidden/>
    <w:unhideWhenUsed/>
    <w:rsid w:val="00B51AB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AB3"/>
    <w:rPr>
      <w:rFonts w:ascii="Tahoma" w:cs="Tahoma" w:hAnsi="Tahoma"/>
      <w:sz w:val="16"/>
      <w:szCs w:val="16"/>
    </w:rPr>
  </w:style>
  <w:style w:styleId="Tekstrezerviranogmjesta" w:type="character">
    <w:name w:val="Placeholder Text"/>
    <w:basedOn w:val="Zadanifontodlomka"/>
    <w:uiPriority w:val="99"/>
    <w:semiHidden/>
    <w:rsid w:val="00DD7C4F"/>
    <w:rPr>
      <w:color w:val="808080"/>
      <w:bdr w:color="auto" w:space="0" w:sz="0" w:val="none"/>
      <w:shd w:color="auto" w:fill="auto" w:val="clear"/>
    </w:rPr>
  </w:style>
  <w:style w:customStyle="1" w:styleId="eSPISCCParagraphDefaultFont" w:type="character">
    <w:name w:val="eSPIS_CC_Paragraph Default Font"/>
    <w:basedOn w:val="Zadanifontodlomka"/>
    <w:rsid w:val="00DD7C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7C4F"/>
    <w:rPr>
      <w:bdr w:color="auto" w:space="0" w:sz="0" w:val="none"/>
      <w:shd w:color="auto" w:fill="FFFFCC" w:val="clear"/>
      <w:lang w:val="hr-HR"/>
    </w:rPr>
  </w:style>
  <w:style w:customStyle="1" w:styleId="PozadinaSvijetloCrvena" w:type="character">
    <w:name w:val="Pozadina_SvijetloCrvena"/>
    <w:basedOn w:val="eSPISCCParagraphDefaultFont"/>
    <w:rsid w:val="00DD7C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7C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735321">
      <w:bodyDiv w:val="true"/>
      <w:marLeft w:val="0"/>
      <w:marRight w:val="0"/>
      <w:marTop w:val="0"/>
      <w:marBottom w:val="0"/>
      <w:divBdr>
        <w:top w:space="0" w:sz="0" w:color="auto" w:val="none"/>
        <w:left w:space="0" w:sz="0" w:color="auto" w:val="none"/>
        <w:bottom w:space="0" w:sz="0" w:color="auto" w:val="none"/>
        <w:right w:space="0" w:sz="0" w:color="auto" w:val="none"/>
      </w:divBdr>
    </w:div>
    <w:div w:id="311561262">
      <w:bodyDiv w:val="true"/>
      <w:marLeft w:val="0"/>
      <w:marRight w:val="0"/>
      <w:marTop w:val="0"/>
      <w:marBottom w:val="0"/>
      <w:divBdr>
        <w:top w:space="0" w:sz="0" w:color="auto" w:val="none"/>
        <w:left w:space="0" w:sz="0" w:color="auto" w:val="none"/>
        <w:bottom w:space="0" w:sz="0" w:color="auto" w:val="none"/>
        <w:right w:space="0" w:sz="0" w:color="auto" w:val="none"/>
      </w:divBdr>
    </w:div>
    <w:div w:id="1504274284">
      <w:bodyDiv w:val="true"/>
      <w:marLeft w:val="0"/>
      <w:marRight w:val="0"/>
      <w:marTop w:val="0"/>
      <w:marBottom w:val="0"/>
      <w:divBdr>
        <w:top w:space="0" w:sz="0" w:color="auto" w:val="none"/>
        <w:left w:space="0" w:sz="0" w:color="auto" w:val="none"/>
        <w:bottom w:space="0" w:sz="0" w:color="auto" w:val="none"/>
        <w:right w:space="0" w:sz="0" w:color="auto" w:val="none"/>
      </w:divBdr>
      <w:divsChild>
        <w:div w:id="260265235">
          <w:marLeft w:val="3150"/>
          <w:marRight w:val="0"/>
          <w:marTop w:val="0"/>
          <w:marBottom w:val="0"/>
          <w:divBdr>
            <w:top w:space="0" w:sz="0" w:color="auto" w:val="none"/>
            <w:left w:space="0" w:sz="0" w:color="auto" w:val="none"/>
            <w:bottom w:space="0" w:sz="0" w:color="auto" w:val="none"/>
            <w:right w:space="0" w:sz="0" w:color="auto" w:val="none"/>
          </w:divBdr>
          <w:divsChild>
            <w:div w:id="954554731">
              <w:marLeft w:val="0"/>
              <w:marRight w:val="0"/>
              <w:marTop w:val="0"/>
              <w:marBottom w:val="0"/>
              <w:divBdr>
                <w:top w:space="6" w:sz="6" w:color="AAAAAA" w:val="single"/>
                <w:left w:space="6" w:sz="6" w:color="AAAAAA" w:val="single"/>
                <w:bottom w:space="6" w:sz="6" w:color="AAAAAA" w:val="single"/>
                <w:right w:space="6" w:sz="6" w:color="AAAAAA" w:val="single"/>
              </w:divBdr>
              <w:divsChild>
                <w:div w:id="5326928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679771556">
      <w:bodyDiv w:val="true"/>
      <w:marLeft w:val="0"/>
      <w:marRight w:val="0"/>
      <w:marTop w:val="0"/>
      <w:marBottom w:val="0"/>
      <w:divBdr>
        <w:top w:space="0" w:sz="0" w:color="auto" w:val="none"/>
        <w:left w:space="0" w:sz="0" w:color="auto" w:val="none"/>
        <w:bottom w:space="0" w:sz="0" w:color="auto" w:val="none"/>
        <w:right w:space="0" w:sz="0" w:color="auto" w:val="none"/>
      </w:divBdr>
    </w:div>
    <w:div w:id="17370474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2015.</izvorni_sadrzaj>
    <derivirana_varijabla naziv="DomainObject.Predmet.DatumOsnivanja_1">7.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St-101/2015</izvorni_sadrzaj>
    <derivirana_varijabla naziv="DomainObject.Predmet.OznakaBroj_1">St-101/2015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FERO-TEHNIKA društvo s ograničenom odgovornošću za proizvodnju i trgovinu</izvorni_sadrzaj>
    <derivirana_varijabla naziv="DomainObject.Predmet.ProtustrankaFormated_1">  FERO-TEHNIKA društvo s ograničenom odgovornošću za proizvodnju i trgovinu</derivirana_varijabla>
  </DomainObject.Predmet.ProtustrankaFormated>
  <DomainObject.Predmet.ProtustrankaFormatedOIB>
    <izvorni_sadrzaj>  FERO-TEHNIKA društvo s ograničenom odgovornošću za proizvodnju i trgovinu, OIB 99350505075</izvorni_sadrzaj>
    <derivirana_varijabla naziv="DomainObject.Predmet.ProtustrankaFormatedOIB_1">  FERO-TEHNIKA društvo s ograničenom odgovornošću za proizvodnju i trgovinu, OIB 99350505075</derivirana_varijabla>
  </DomainObject.Predmet.ProtustrankaFormatedOIB>
  <DomainObject.Predmet.ProtustrankaFormatedWithAdress>
    <izvorni_sadrzaj> FERO-TEHNIKA društvo s ograničenom odgovornošću za proizvodnju i trgovinu, Marka Kovača 19, 40000 Strahoninec</izvorni_sadrzaj>
    <derivirana_varijabla naziv="DomainObject.Predmet.ProtustrankaFormatedWithAdress_1"> FERO-TEHNIKA društvo s ograničenom odgovornošću za proizvodnju i trgovinu, Marka Kovača 19, 40000 Strahoninec</derivirana_varijabla>
  </DomainObject.Predmet.ProtustrankaFormatedWithAdress>
  <DomainObject.Predmet.ProtustrankaFormatedWithAdressOIB>
    <izvorni_sadrzaj> FERO-TEHNIKA društvo s ograničenom odgovornošću za proizvodnju i trgovinu, OIB 99350505075, Marka Kovača 19, 40000 Strahoninec</izvorni_sadrzaj>
    <derivirana_varijabla naziv="DomainObject.Predmet.ProtustrankaFormatedWithAdressOIB_1"> FERO-TEHNIKA društvo s ograničenom odgovornošću za proizvodnju i trgovinu, OIB 99350505075, Marka Kovača 19, 40000 Strahoninec</derivirana_varijabla>
  </DomainObject.Predmet.ProtustrankaFormatedWithAdressOIB>
  <DomainObject.Predmet.ProtustrankaWithAdress>
    <izvorni_sadrzaj>FERO-TEHNIKA društvo s ograničenom odgovornošću za proizvodnju i trgovinu Marka Kovača 19, 40000 Strahoninec</izvorni_sadrzaj>
    <derivirana_varijabla naziv="DomainObject.Predmet.ProtustrankaWithAdress_1">FERO-TEHNIKA društvo s ograničenom odgovornošću za proizvodnju i trgovinu Marka Kovača 19, 40000 Strahoninec</derivirana_varijabla>
  </DomainObject.Predmet.ProtustrankaWithAdress>
  <DomainObject.Predmet.ProtustrankaWithAdressOIB>
    <izvorni_sadrzaj>FERO-TEHNIKA društvo s ograničenom odgovornošću za proizvodnju i trgovinu, OIB 99350505075, Marka Kovača 19, 40000 Strahoninec</izvorni_sadrzaj>
    <derivirana_varijabla naziv="DomainObject.Predmet.ProtustrankaWithAdressOIB_1">FERO-TEHNIKA društvo s ograničenom odgovornošću za proizvodnju i trgovinu, OIB 99350505075, Marka Kovača 19, 40000 Strahoninec</derivirana_varijabla>
  </DomainObject.Predmet.ProtustrankaWithAdressOIB>
  <DomainObject.Predmet.ProtustrankaNazivFormated>
    <izvorni_sadrzaj>FERO-TEHNIKA društvo s ograničenom odgovornošću za proizvodnju i trgovinu</izvorni_sadrzaj>
    <derivirana_varijabla naziv="DomainObject.Predmet.ProtustrankaNazivFormated_1">FERO-TEHNIKA društvo s ograničenom odgovornošću za proizvodnju i trgovinu</derivirana_varijabla>
  </DomainObject.Predmet.ProtustrankaNazivFormated>
  <DomainObject.Predmet.ProtustrankaNazivFormatedOIB>
    <izvorni_sadrzaj>FERO-TEHNIKA društvo s ograničenom odgovornošću za proizvodnju i trgovinu, OIB 99350505075</izvorni_sadrzaj>
    <derivirana_varijabla naziv="DomainObject.Predmet.ProtustrankaNazivFormatedOIB_1">FERO-TEHNIKA društvo s ograničenom odgovornošću za proizvodnju i trgovinu, OIB 99350505075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izvorni_sadrzaj>
    <derivirana_varijabla naziv="DomainObject.Predmet.StrankaFormated_1">  Financijska agencija regionalni centar</derivirana_varijabla>
  </DomainObject.Predmet.StrankaFormated>
  <DomainObject.Predmet.StrankaFormatedOIB>
    <izvorni_sadrzaj>  Financijska agencija regionalni centar</izvorni_sadrzaj>
    <derivirana_varijabla naziv="DomainObject.Predmet.StrankaFormatedOIB_1">  Financijska agencija regionalni centar</derivirana_varijabla>
  </DomainObject.Predmet.StrankaFormatedOIB>
  <DomainObject.Predmet.StrankaFormatedWithAdress>
    <izvorni_sadrzaj> Financijska agencija regionalni centar, Ilica 307, 10000 Zagreb</izvorni_sadrzaj>
    <derivirana_varijabla naziv="DomainObject.Predmet.StrankaFormatedWithAdress_1"> Financijska agencija regionalni centar, Ilica 307, 10000 Zagreb</derivirana_varijabla>
  </DomainObject.Predmet.StrankaFormatedWithAdress>
  <DomainObject.Predmet.StrankaFormatedWithAdressOIB>
    <izvorni_sadrzaj> Financijska agencija regionalni centar, Ilica 307, 10000 Zagreb</izvorni_sadrzaj>
    <derivirana_varijabla naziv="DomainObject.Predmet.StrankaFormatedWithAdressOIB_1"> Financijska agencija regionalni centar, Ilica 307, 10000 Zagreb</derivirana_varijabla>
  </DomainObject.Predmet.StrankaFormatedWithAdressOIB>
  <DomainObject.Predmet.StrankaWithAdress>
    <izvorni_sadrzaj>Financijska agencija regionalni centar Ilica 307,10000 Zagreb</izvorni_sadrzaj>
    <derivirana_varijabla naziv="DomainObject.Predmet.StrankaWithAdress_1">Financijska agencija regionalni centar Ilica 307,10000 Zagreb</derivirana_varijabla>
  </DomainObject.Predmet.StrankaWithAdress>
  <DomainObject.Predmet.StrankaWithAdressOIB>
    <izvorni_sadrzaj>Financijska agencija regionalni centar, Ilica 307,10000 Zagreb</izvorni_sadrzaj>
    <derivirana_varijabla naziv="DomainObject.Predmet.StrankaWithAdressOIB_1">Financijska agencija regionalni centar, Ilica 307,10000 Zagreb</derivirana_varijabla>
  </DomainObject.Predmet.StrankaWithAdressOIB>
  <DomainObject.Predmet.StrankaNazivFormated>
    <izvorni_sadrzaj>Financijska agencija regionalni centar</izvorni_sadrzaj>
    <derivirana_varijabla naziv="DomainObject.Predmet.StrankaNazivFormated_1">Financijska agencija regionalni centar</derivirana_varijabla>
  </DomainObject.Predmet.StrankaNazivFormated>
  <DomainObject.Predmet.StrankaNazivFormatedOIB>
    <izvorni_sadrzaj>Financijska agencija regionalni centar</izvorni_sadrzaj>
    <derivirana_varijabla naziv="DomainObject.Predmet.StrankaNazivFormatedOIB_1">Financijska agencija regionalni centar</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7230130.54</izvorni_sadrzaj>
    <derivirana_varijabla naziv="DomainObject.Predmet.TrenutnaVrijednost_1">7230130.54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 regionalni centar</item>
    </izvorni_sadrzaj>
    <derivirana_varijabla naziv="DomainObject.Predmet.StrankaListFormated_1">
      <item>Financijska agencija regionalni centar</item>
    </derivirana_varijabla>
  </DomainObject.Predmet.StrankaListFormated>
  <DomainObject.Predmet.StrankaListFormatedOIB>
    <izvorni_sadrzaj>
      <item>Financijska agencija regionalni centar</item>
    </izvorni_sadrzaj>
    <derivirana_varijabla naziv="DomainObject.Predmet.StrankaListFormatedOIB_1">
      <item>Financijska agencija regionalni centar</item>
    </derivirana_varijabla>
  </DomainObject.Predmet.StrankaListFormatedOIB>
  <DomainObject.Predmet.StrankaListFormatedWithAdress>
    <izvorni_sadrzaj>
      <item>Financijska agencija regionalni centar, Ilica 307, 10000 Zagreb</item>
    </izvorni_sadrzaj>
    <derivirana_varijabla naziv="DomainObject.Predmet.StrankaListFormatedWithAdress_1">
      <item>Financijska agencija regionalni centar, Ilica 307, 10000 Zagreb</item>
    </derivirana_varijabla>
  </DomainObject.Predmet.StrankaListFormatedWithAdress>
  <DomainObject.Predmet.StrankaListFormatedWithAdressOIB>
    <izvorni_sadrzaj>
      <item>Financijska agencija regionalni centar, Ilica 307, 10000 Zagreb</item>
    </izvorni_sadrzaj>
    <derivirana_varijabla naziv="DomainObject.Predmet.StrankaListFormatedWithAdressOIB_1">
      <item>Financijska agencija regionalni centar, Ilica 307, 10000 Zagreb</item>
    </derivirana_varijabla>
  </DomainObject.Predmet.StrankaListFormatedWithAdressOIB>
  <DomainObject.Predmet.StrankaListNazivFormated>
    <izvorni_sadrzaj>
      <item>Financijska agencija regionalni centar</item>
    </izvorni_sadrzaj>
    <derivirana_varijabla naziv="DomainObject.Predmet.StrankaListNazivFormated_1">
      <item>Financijska agencija regionalni centar</item>
    </derivirana_varijabla>
  </DomainObject.Predmet.StrankaListNazivFormated>
  <DomainObject.Predmet.StrankaListNazivFormatedOIB>
    <izvorni_sadrzaj>
      <item>Financijska agencija regionalni centar</item>
    </izvorni_sadrzaj>
    <derivirana_varijabla naziv="DomainObject.Predmet.StrankaListNazivFormatedOIB_1">
      <item>Financijska agencija regionalni centar</item>
    </derivirana_varijabla>
  </DomainObject.Predmet.StrankaListNazivFormatedOIB>
  <DomainObject.Predmet.ProtuStrankaListFormated>
    <izvorni_sadrzaj>
      <item>FERO-TEHNIKA društvo s ograničenom odgovornošću za proizvodnju i trgovinu</item>
    </izvorni_sadrzaj>
    <derivirana_varijabla naziv="DomainObject.Predmet.ProtuStrankaListFormated_1">
      <item>FERO-TEHNIKA društvo s ograničenom odgovornošću za proizvodnju i trgovinu</item>
    </derivirana_varijabla>
  </DomainObject.Predmet.ProtuStrankaListFormated>
  <DomainObject.Predmet.ProtuStrankaListFormatedOIB>
    <izvorni_sadrzaj>
      <item>FERO-TEHNIKA društvo s ograničenom odgovornošću za proizvodnju i trgovinu, OIB 99350505075</item>
    </izvorni_sadrzaj>
    <derivirana_varijabla naziv="DomainObject.Predmet.ProtuStrankaListFormatedOIB_1">
      <item>FERO-TEHNIKA društvo s ograničenom odgovornošću za proizvodnju i trgovinu, OIB 99350505075</item>
    </derivirana_varijabla>
  </DomainObject.Predmet.ProtuStrankaListFormatedOIB>
  <DomainObject.Predmet.ProtuStrankaListFormatedWithAdress>
    <izvorni_sadrzaj>
      <item>FERO-TEHNIKA društvo s ograničenom odgovornošću za proizvodnju i trgovinu, Marka Kovača 19, 40000 Strahoninec</item>
    </izvorni_sadrzaj>
    <derivirana_varijabla naziv="DomainObject.Predmet.ProtuStrankaListFormatedWithAdress_1">
      <item>FERO-TEHNIKA društvo s ograničenom odgovornošću za proizvodnju i trgovinu, Marka Kovača 19, 40000 Strahoninec</item>
    </derivirana_varijabla>
  </DomainObject.Predmet.ProtuStrankaListFormatedWithAdress>
  <DomainObject.Predmet.ProtuStrankaListFormatedWithAdressOIB>
    <izvorni_sadrzaj>
      <item>FERO-TEHNIKA društvo s ograničenom odgovornošću za proizvodnju i trgovinu, OIB 99350505075, Marka Kovača 19, 40000 Strahoninec</item>
    </izvorni_sadrzaj>
    <derivirana_varijabla naziv="DomainObject.Predmet.ProtuStrankaListFormatedWithAdressOIB_1">
      <item>FERO-TEHNIKA društvo s ograničenom odgovornošću za proizvodnju i trgovinu, OIB 99350505075, Marka Kovača 19, 40000 Strahoninec</item>
    </derivirana_varijabla>
  </DomainObject.Predmet.ProtuStrankaListFormatedWithAdressOIB>
  <DomainObject.Predmet.ProtuStrankaListNazivFormated>
    <izvorni_sadrzaj>
      <item>FERO-TEHNIKA društvo s ograničenom odgovornošću za proizvodnju i trgovinu</item>
    </izvorni_sadrzaj>
    <derivirana_varijabla naziv="DomainObject.Predmet.ProtuStrankaListNazivFormated_1">
      <item>FERO-TEHNIKA društvo s ograničenom odgovornošću za proizvodnju i trgovinu</item>
    </derivirana_varijabla>
  </DomainObject.Predmet.ProtuStrankaListNazivFormated>
  <DomainObject.Predmet.ProtuStrankaListNazivFormatedOIB>
    <izvorni_sadrzaj>
      <item>FERO-TEHNIKA društvo s ograničenom odgovornošću za proizvodnju i trgovinu, OIB 99350505075</item>
    </izvorni_sadrzaj>
    <derivirana_varijabla naziv="DomainObject.Predmet.ProtuStrankaListNazivFormatedOIB_1">
      <item>FERO-TEHNIKA društvo s ograničenom odgovornošću za proizvodnju i trgovinu, OIB 99350505075</item>
    </derivirana_varijabla>
  </DomainObject.Predmet.ProtuStrankaListNazivFormatedOIB>
  <DomainObject.Predmet.OstaliListFormated>
    <izvorni_sadrzaj>
      <item>Sudski registar</item>
      <item>Županijsko državno odvjetništvo</item>
      <item>Mario Topolnjak</item>
      <item>Sanja Kraljek</item>
    </izvorni_sadrzaj>
    <derivirana_varijabla naziv="DomainObject.Predmet.OstaliListFormated_1">
      <item>Sudski registar</item>
      <item>Županijsko državno odvjetništvo</item>
      <item>Mario Topolnjak</item>
      <item>Sanja Kraljek</item>
    </derivirana_varijabla>
  </DomainObject.Predmet.OstaliListFormated>
  <DomainObject.Predmet.OstaliListFormatedOIB>
    <izvorni_sadrzaj>
      <item>Sudski registar</item>
      <item>Županijsko državno odvjetništvo</item>
      <item>Mario Topolnjak, OIB 00527264548</item>
      <item>Sanja Kraljek, OIB 44015522626</item>
    </izvorni_sadrzaj>
    <derivirana_varijabla naziv="DomainObject.Predmet.OstaliListFormatedOIB_1">
      <item>Sudski registar</item>
      <item>Županijsko državno odvjetništvo</item>
      <item>Mario Topolnjak, OIB 00527264548</item>
      <item>Sanja Kraljek, OIB 44015522626</item>
    </derivirana_varijabla>
  </DomainObject.Predmet.OstaliListFormatedOIB>
  <DomainObject.Predmet.OstaliListFormatedWithAdress>
    <izvorni_sadrzaj>
      <item>Sudski registar</item>
      <item>Županijsko državno odvjetništvo</item>
      <item>Mario Topolnjak, Marka Kovača 19, 40000 Strahoninec</item>
      <item>Sanja Kraljek, Ulica Kralja Tomislava 14, 40000 Čakovec</item>
    </izvorni_sadrzaj>
    <derivirana_varijabla naziv="DomainObject.Predmet.OstaliListFormatedWithAdress_1">
      <item>Sudski registar</item>
      <item>Županijsko državno odvjetništvo</item>
      <item>Mario Topolnjak, Marka Kovača 19, 40000 Strahoninec</item>
      <item>Sanja Kraljek, Ulica Kralja Tomislava 14, 40000 Čakovec</item>
    </derivirana_varijabla>
  </DomainObject.Predmet.OstaliListFormatedWithAdress>
  <DomainObject.Predmet.OstaliListFormatedWithAdressOIB>
    <izvorni_sadrzaj>
      <item>Sudski registar</item>
      <item>Županijsko državno odvjetništvo</item>
      <item>Mario Topolnjak, OIB 00527264548, Marka Kovača 19, 40000 Strahoninec</item>
      <item>Sanja Kraljek, OIB 44015522626, Ulica Kralja Tomislava 14, 40000 Čakovec</item>
    </izvorni_sadrzaj>
    <derivirana_varijabla naziv="DomainObject.Predmet.OstaliListFormatedWithAdressOIB_1">
      <item>Sudski registar</item>
      <item>Županijsko državno odvjetništvo</item>
      <item>Mario Topolnjak, OIB 00527264548, Marka Kovača 19, 40000 Strahoninec</item>
      <item>Sanja Kraljek, OIB 44015522626, Ulica Kralja Tomislava 14, 40000 Čakovec</item>
    </derivirana_varijabla>
  </DomainObject.Predmet.OstaliListFormatedWithAdressOIB>
  <DomainObject.Predmet.OstaliListNazivFormated>
    <izvorni_sadrzaj>
      <item>Sudski registar</item>
      <item>Županijsko državno odvjetništvo</item>
      <item>Mario Topolnjak</item>
      <item>Sanja Kraljek</item>
    </izvorni_sadrzaj>
    <derivirana_varijabla naziv="DomainObject.Predmet.OstaliListNazivFormated_1">
      <item>Sudski registar</item>
      <item>Županijsko državno odvjetništvo</item>
      <item>Mario Topolnjak</item>
      <item>Sanja Kraljek</item>
    </derivirana_varijabla>
  </DomainObject.Predmet.OstaliListNazivFormated>
  <DomainObject.Predmet.OstaliListNazivFormatedOIB>
    <izvorni_sadrzaj>
      <item>Sudski registar</item>
      <item>Županijsko državno odvjetništvo</item>
      <item>Mario Topolnjak, OIB 00527264548</item>
      <item>Sanja Kraljek, OIB 44015522626</item>
    </izvorni_sadrzaj>
    <derivirana_varijabla naziv="DomainObject.Predmet.OstaliListNazivFormatedOIB_1">
      <item>Sudski registar</item>
      <item>Županijsko državno odvjetništvo</item>
      <item>Mario Topolnjak, OIB 00527264548</item>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Financijska agencija regionalni centar</izvorni_sadrzaj>
    <derivirana_varijabla naziv="DomainObject.Predmet.StrankaIDrugi_1">Financijska agencija regionalni centar</derivirana_varijabla>
  </DomainObject.Predmet.StrankaIDrugi>
  <DomainObject.Predmet.ProtustrankaIDrugi>
    <izvorni_sadrzaj>FERO-TEHNIKA društvo s ograničenom odgovornošću za proizvodnju i trgovinu</izvorni_sadrzaj>
    <derivirana_varijabla naziv="DomainObject.Predmet.ProtustrankaIDrugi_1">FERO-TEHNIKA društvo s ograničenom odgovornošću za proizvodnju i trgovinu</derivirana_varijabla>
  </DomainObject.Predmet.ProtustrankaIDrugi>
  <DomainObject.Predmet.StrankaIDrugiAdressOIB>
    <izvorni_sadrzaj>Financijska agencija regionalni centar, Ilica 307, 10000 Zagreb</izvorni_sadrzaj>
    <derivirana_varijabla naziv="DomainObject.Predmet.StrankaIDrugiAdressOIB_1">Financijska agencija regionalni centar, Ilica 307, 10000 Zagreb</derivirana_varijabla>
  </DomainObject.Predmet.StrankaIDrugiAdressOIB>
  <DomainObject.Predmet.ProtustrankaIDrugiAdressOIB>
    <izvorni_sadrzaj>FERO-TEHNIKA društvo s ograničenom odgovornošću za proizvodnju i trgovinu, OIB 99350505075, Marka Kovača 19, 40000 Strahoninec</izvorni_sadrzaj>
    <derivirana_varijabla naziv="DomainObject.Predmet.ProtustrankaIDrugiAdressOIB_1">FERO-TEHNIKA društvo s ograničenom odgovornošću za proizvodnju i trgovinu, OIB 99350505075, Marka Kovača 19, 40000 Strahoninec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item>
      <item>FERO-TEHNIKA društvo s ograničenom odgovornošću za proizvodnju i trgovinu</item>
      <item>Sudski registar</item>
      <item>Županijsko državno odvjetništvo</item>
      <item>Mario Topolnjak</item>
      <item>Sanja Kraljek</item>
    </izvorni_sadrzaj>
    <derivirana_varijabla naziv="DomainObject.Predmet.SudioniciListNaziv_1">
      <item>Financijska agencija regionalni centar</item>
      <item>FERO-TEHNIKA društvo s ograničenom odgovornošću za proizvodnju i trgovinu</item>
      <item>Sudski registar</item>
      <item>Županijsko državno odvjetništvo</item>
      <item>Mario Topolnjak</item>
      <item>Sanja Kraljek</item>
    </derivirana_varijabla>
  </DomainObject.Predmet.SudioniciListNaziv>
  <DomainObject.Predmet.SudioniciListAdressOIB>
    <izvorni_sadrzaj>
      <item>Financijska agencija regionalni centar, Ilica 307,10000 Zagreb</item>
      <item>FERO-TEHNIKA društvo s ograničenom odgovornošću za proizvodnju i trgovinu, OIB 99350505075, Marka Kovača 19,40000 Strahoninec</item>
      <item>Sudski registar</item>
      <item>Županijsko državno odvjetništvo</item>
      <item>Mario Topolnjak, OIB 00527264548, Marka Kovača 19,40000 Strahoninec</item>
      <item>Sanja Kraljek, OIB 44015522626, Ulica Kralja Tomislava 14,40000 Čakovec</item>
    </izvorni_sadrzaj>
    <derivirana_varijabla naziv="DomainObject.Predmet.SudioniciListAdressOIB_1">
      <item>Financijska agencija regionalni centar, Ilica 307,10000 Zagreb</item>
      <item>FERO-TEHNIKA društvo s ograničenom odgovornošću za proizvodnju i trgovinu, OIB 99350505075, Marka Kovača 19,40000 Strahoninec</item>
      <item>Sudski registar</item>
      <item>Županijsko državno odvjetništvo</item>
      <item>Mario Topolnjak, OIB 00527264548, Marka Kovača 19,40000 Strahoninec</item>
      <item>Sanja Kraljek, OIB 44015522626, Ulica Kralja Tomislava 14,40000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99350505075</item>
      <item>, OIB null</item>
      <item>, OIB null</item>
      <item>, OIB 00527264548</item>
      <item>, OIB 44015522626</item>
    </izvorni_sadrzaj>
    <derivirana_varijabla naziv="DomainObject.Predmet.SudioniciListNazivOIB_1">
      <item>, OIB null</item>
      <item>, OIB 99350505075</item>
      <item>, OIB null</item>
      <item>, OIB null</item>
      <item>, OIB 00527264548</item>
      <item>, OIB 44015522626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E4A541-42F3-4ECB-87CA-A715805758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904</properties:Words>
  <properties:Characters>5130</properties:Characters>
  <properties:Lines>128</properties:Lines>
  <properties:Paragraphs>43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2015-09-16T08:10:00Z</dcterms:created>
  <dc:creator>Maja Valušnig</dc:creator>
  <cp:lastModifiedBy>Nevenka Vuković</cp:lastModifiedBy>
  <cp:lastPrinted>2015-09-16T08:24:00Z</cp:lastPrinted>
  <dcterms:modified xmlns:xsi="http://www.w3.org/2001/XMLSchema-instance" xsi:type="dcterms:W3CDTF">2015-09-16T08:26:00Z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