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e567" w14:paraId="8d6e567" w:rsidRDefault="009A1626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60229">
        <w:rPr>
          <w:rFonts w:cs="Times New Roman" w:eastAsia="Times New Roman"/>
          <w:lang w:eastAsia="hr-HR"/>
        </w:rPr>
        <w:t>6560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60229">
        <w:rPr>
          <w:rFonts w:cs="Times New Roman" w:eastAsia="Times New Roman"/>
          <w:lang w:eastAsia="hr-HR"/>
        </w:rPr>
        <w:t>PETA AVENIJA OGLAŠAVANJE j.d.o.o. Zagreb, Hrvatskog proljeća 30, OIB: 30148294098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60229">
        <w:rPr>
          <w:rFonts w:cs="Times New Roman" w:eastAsia="Times New Roman"/>
          <w:lang w:eastAsia="hr-HR"/>
        </w:rPr>
        <w:t>105.011,34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111" w:rsidP="00101D38" w:rsidR="008C5111">
      <w:pPr>
        <w:spacing w:after="0"/>
      </w:pPr>
      <w:r>
        <w:separator/>
      </w:r>
    </w:p>
  </w:endnote>
  <w:endnote w:id="0" w:type="continuationSeparator">
    <w:p w:rsidRDefault="008C5111" w:rsidP="00101D38" w:rsidR="008C51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111" w:rsidP="00101D38" w:rsidR="008C5111">
      <w:pPr>
        <w:spacing w:after="0"/>
      </w:pPr>
      <w:r>
        <w:separator/>
      </w:r>
    </w:p>
  </w:footnote>
  <w:footnote w:id="0" w:type="continuationSeparator">
    <w:p w:rsidRDefault="008C5111" w:rsidP="00101D38" w:rsidR="008C511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626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60229">
      <w:t>6560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0229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8C5111"/>
    <w:rsid w:val="009A162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5E9F"/>
    <w:rsid w:val="00B96E00"/>
    <w:rsid w:val="00CE34FB"/>
    <w:rsid w:val="00D15391"/>
    <w:rsid w:val="00D242FE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A1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A1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6560</izvorni_sadrzaj>
    <derivirana_varijabla naziv="DomainObject.Predmet.Broj_1">6560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St-6560/2015</izvorni_sadrzaj>
    <derivirana_varijabla naziv="DomainObject.Predmet.OznakaBroj_1">St-6560/2015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 AVENIJA OGLAŠAVANJE j.d.o.o. zastupanog po punomoćniku Sandra Kiš Broz</izvorni_sadrzaj>
    <derivirana_varijabla naziv="DomainObject.Predmet.ProtustrankaFormated_1">  PETA AVENIJA OGLAŠAVANJE j.d.o.o. zastupanog po punomoćniku Sandra Kiš Broz</derivirana_varijabla>
  </DomainObject.Predmet.ProtustrankaFormated>
  <DomainObject.Predmet.ProtustrankaFormatedOIB>
    <izvorni_sadrzaj>  PETA AVENIJA OGLAŠAVANJE j.d.o.o., OIB 30148294098 zastupanog po punomoćniku Sandra Kiš Broz</izvorni_sadrzaj>
    <derivirana_varijabla naziv="DomainObject.Predmet.ProtustrankaFormatedOIB_1">  PETA AVENIJA OGLAŠAVANJE j.d.o.o., OIB 30148294098 zastupanog po punomoćniku Sandra Kiš Broz</derivirana_varijabla>
  </DomainObject.Predmet.ProtustrankaFormatedOIB>
  <DomainObject.Predmet.ProtustrankaFormatedWithAdress>
    <izvorni_sadrzaj> PETA AVENIJA OGLAŠAVANJE j.d.o.o., Hrvatskog proljeća 30, 10000 Zagreb zastupanog po punomoćniku Sandra Kiš Broz</izvorni_sadrzaj>
    <derivirana_varijabla naziv="DomainObject.Predmet.ProtustrankaFormatedWithAdress_1"> PETA AVENIJA OGLAŠAVANJE j.d.o.o., Hrvatskog proljeća 30, 10000 Zagreb zastupanog po punomoćniku Sandra Kiš Broz</derivirana_varijabla>
  </DomainObject.Predmet.ProtustrankaFormatedWithAdress>
  <DomainObject.Predmet.ProtustrankaFormatedWithAdressOIB>
    <izvorni_sadrzaj> PETA AVENIJA OGLAŠAVANJE j.d.o.o., OIB 30148294098, Hrvatskog proljeća 30, 10000 Zagreb zastupanog po punomoćniku Sandra Kiš Broz</izvorni_sadrzaj>
    <derivirana_varijabla naziv="DomainObject.Predmet.ProtustrankaFormatedWithAdressOIB_1"> PETA AVENIJA OGLAŠAVANJE j.d.o.o., OIB 30148294098, Hrvatskog proljeća 30, 10000 Zagreb zastupanog po punomoćniku Sandra Kiš Broz</derivirana_varijabla>
  </DomainObject.Predmet.ProtustrankaFormatedWithAdressOIB>
  <DomainObject.Predmet.ProtustrankaWithAdress>
    <izvorni_sadrzaj>PETA AVENIJA OGLAŠAVANJE j.d.o.o. Hrvatskog proljeća 30, 10000 Zagreb</izvorni_sadrzaj>
    <derivirana_varijabla naziv="DomainObject.Predmet.ProtustrankaWithAdress_1">PETA AVENIJA OGLAŠAVANJE j.d.o.o. Hrvatskog proljeća 30, 10000 Zagreb</derivirana_varijabla>
  </DomainObject.Predmet.ProtustrankaWithAdress>
  <DomainObject.Predmet.ProtustrankaWithAdressOIB>
    <izvorni_sadrzaj>PETA AVENIJA OGLAŠAVANJE j.d.o.o., OIB 30148294098, Hrvatskog proljeća 30, 10000 Zagreb</izvorni_sadrzaj>
    <derivirana_varijabla naziv="DomainObject.Predmet.ProtustrankaWithAdressOIB_1">PETA AVENIJA OGLAŠAVANJE j.d.o.o., OIB 30148294098, Hrvatskog proljeća 30, 10000 Zagreb</derivirana_varijabla>
  </DomainObject.Predmet.ProtustrankaWithAdressOIB>
  <DomainObject.Predmet.ProtustrankaNazivFormated>
    <izvorni_sadrzaj>PETA AVENIJA OGLAŠAVANJE j.d.o.o.</izvorni_sadrzaj>
    <derivirana_varijabla naziv="DomainObject.Predmet.ProtustrankaNazivFormated_1">PETA AVENIJA OGLAŠAVANJE j.d.o.o.</derivirana_varijabla>
  </DomainObject.Predmet.ProtustrankaNazivFormated>
  <DomainObject.Predmet.ProtustrankaNazivFormatedOIB>
    <izvorni_sadrzaj>PETA AVENIJA OGLAŠAVANJE j.d.o.o., OIB 30148294098</izvorni_sadrzaj>
    <derivirana_varijabla naziv="DomainObject.Predmet.ProtustrankaNazivFormatedOIB_1">PETA AVENIJA OGLAŠAVANJE j.d.o.o., OIB 30148294098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 AVENIJA OGLAŠAVANJE j.d.o.o. zastupanog po punomoćniku Sandra Kiš Broz</item>
    </izvorni_sadrzaj>
    <derivirana_varijabla naziv="DomainObject.Predmet.ProtuStrankaListFormated_1">
      <item>PETA AVENIJA OGLAŠAVANJE j.d.o.o. zastupanog po punomoćniku Sandra Kiš Broz</item>
    </derivirana_varijabla>
  </DomainObject.Predmet.ProtuStrankaListFormated>
  <DomainObject.Predmet.ProtuStrankaListFormatedOIB>
    <izvorni_sadrzaj>
      <item>PETA AVENIJA OGLAŠAVANJE j.d.o.o., OIB 30148294098 zastupanog po punomoćniku Sandra Kiš Broz</item>
    </izvorni_sadrzaj>
    <derivirana_varijabla naziv="DomainObject.Predmet.ProtuStrankaListFormatedOIB_1">
      <item>PETA AVENIJA OGLAŠAVANJE j.d.o.o., OIB 30148294098 zastupanog po punomoćniku Sandra Kiš Broz</item>
    </derivirana_varijabla>
  </DomainObject.Predmet.ProtuStrankaListFormatedOIB>
  <DomainObject.Predmet.ProtuStrankaListFormatedWithAdress>
    <izvorni_sadrzaj>
      <item>PETA AVENIJA OGLAŠAVANJE j.d.o.o., Hrvatskog proljeća 30, 10000 Zagreb zastupanog po punomoćniku Sandra Kiš Broz</item>
    </izvorni_sadrzaj>
    <derivirana_varijabla naziv="DomainObject.Predmet.ProtuStrankaListFormatedWithAdress_1">
      <item>PETA AVENIJA OGLAŠAVANJE j.d.o.o., Hrvatskog proljeća 30, 10000 Zagreb zastupanog po punomoćniku Sandra Kiš Broz</item>
    </derivirana_varijabla>
  </DomainObject.Predmet.ProtuStrankaListFormatedWithAdress>
  <DomainObject.Predmet.ProtuStrankaListFormatedWithAdressOIB>
    <izvorni_sadrzaj>
      <item>PETA AVENIJA OGLAŠAVANJE j.d.o.o., OIB 30148294098, Hrvatskog proljeća 30, 10000 Zagreb zastupanog po punomoćniku Sandra Kiš Broz</item>
    </izvorni_sadrzaj>
    <derivirana_varijabla naziv="DomainObject.Predmet.ProtuStrankaListFormatedWithAdressOIB_1">
      <item>PETA AVENIJA OGLAŠAVANJE j.d.o.o., OIB 30148294098, Hrvatskog proljeća 30, 10000 Zagreb zastupanog po punomoćniku Sandra Kiš Broz</item>
    </derivirana_varijabla>
  </DomainObject.Predmet.ProtuStrankaListFormatedWithAdressOIB>
  <DomainObject.Predmet.ProtuStrankaListNazivFormated>
    <izvorni_sadrzaj>
      <item>PETA AVENIJA OGLAŠAVANJE j.d.o.o.</item>
    </izvorni_sadrzaj>
    <derivirana_varijabla naziv="DomainObject.Predmet.ProtuStrankaListNazivFormated_1">
      <item>PETA AVENIJA OGLAŠAVANJE j.d.o.o.</item>
    </derivirana_varijabla>
  </DomainObject.Predmet.ProtuStrankaListNazivFormated>
  <DomainObject.Predmet.ProtuStrankaListNazivFormatedOIB>
    <izvorni_sadrzaj>
      <item>PETA AVENIJA OGLAŠAVANJE j.d.o.o., OIB 30148294098</item>
    </izvorni_sadrzaj>
    <derivirana_varijabla naziv="DomainObject.Predmet.ProtuStrankaListNazivFormatedOIB_1">
      <item>PETA AVENIJA OGLAŠAVANJE j.d.o.o., OIB 30148294098</item>
    </derivirana_varijabla>
  </DomainObject.Predmet.ProtuStrankaListNazivFormatedOIB>
  <DomainObject.Predmet.OstaliListFormated>
    <izvorni_sadrzaj>
      <item>Sandra Kiš Broz punomoćnik sudionika u postupku PETA AVENIJA OGLAŠAVANJE j.d.o.o.</item>
    </izvorni_sadrzaj>
    <derivirana_varijabla naziv="DomainObject.Predmet.OstaliListFormated_1">
      <item>Sandra Kiš Broz punomoćnik sudionika u postupku PETA AVENIJA OGLAŠAVANJE j.d.o.o.</item>
    </derivirana_varijabla>
  </DomainObject.Predmet.OstaliListFormated>
  <DomainObject.Predmet.OstaliListFormatedOIB>
    <izvorni_sadrzaj>
      <item>Sandra Kiš Broz, OIB 91226451263 punomoćnik sudionika u postupku PETA AVENIJA OGLAŠAVANJE j.d.o.o.</item>
    </izvorni_sadrzaj>
    <derivirana_varijabla naziv="DomainObject.Predmet.OstaliListFormatedOIB_1">
      <item>Sandra Kiš Broz, OIB 91226451263 punomoćnik sudionika u postupku PETA AVENIJA OGLAŠAVANJE j.d.o.o.</item>
    </derivirana_varijabla>
  </DomainObject.Predmet.OstaliListFormatedOIB>
  <DomainObject.Predmet.OstaliListFormatedWithAdress>
    <izvorni_sadrzaj>
      <item>Sandra Kiš Broz, Ravninsko 20, 49225 Ravninsko punomoćnik sudionika u postupku PETA AVENIJA OGLAŠAVANJE j.d.o.o.</item>
    </izvorni_sadrzaj>
    <derivirana_varijabla naziv="DomainObject.Predmet.OstaliListFormatedWithAdress_1">
      <item>Sandra Kiš Broz, Ravninsko 20, 49225 Ravninsko punomoćnik sudionika u postupku PETA AVENIJA OGLAŠAVANJE j.d.o.o.</item>
    </derivirana_varijabla>
  </DomainObject.Predmet.OstaliListFormatedWithAdress>
  <DomainObject.Predmet.OstaliListFormatedWithAdressOIB>
    <izvorni_sadrzaj>
      <item>Sandra Kiš Broz, OIB 91226451263, Ravninsko 20, 49225 Ravninsko punomoćnik sudionika u postupku PETA AVENIJA OGLAŠAVANJE j.d.o.o.</item>
    </izvorni_sadrzaj>
    <derivirana_varijabla naziv="DomainObject.Predmet.OstaliListFormatedWithAdressOIB_1">
      <item>Sandra Kiš Broz, OIB 91226451263, Ravninsko 20, 49225 Ravninsko punomoćnik sudionika u postupku PETA AVENIJA OGLAŠAVANJE j.d.o.o.</item>
    </derivirana_varijabla>
  </DomainObject.Predmet.OstaliListFormatedWithAdressOIB>
  <DomainObject.Predmet.OstaliListNazivFormated>
    <izvorni_sadrzaj>
      <item>Sandra Kiš Broz</item>
    </izvorni_sadrzaj>
    <derivirana_varijabla naziv="DomainObject.Predmet.OstaliListNazivFormated_1">
      <item>Sandra Kiš Broz</item>
    </derivirana_varijabla>
  </DomainObject.Predmet.OstaliListNazivFormated>
  <DomainObject.Predmet.OstaliListNazivFormatedOIB>
    <izvorni_sadrzaj>
      <item>Sandra Kiš Broz, OIB 91226451263</item>
    </izvorni_sadrzaj>
    <derivirana_varijabla naziv="DomainObject.Predmet.OstaliListNazivFormatedOIB_1">
      <item>Sandra Kiš Broz, OIB 91226451263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 AVENIJA OGLAŠAVANJE j.d.o.o.</izvorni_sadrzaj>
    <derivirana_varijabla naziv="DomainObject.Predmet.ProtustrankaIDrugi_1">PETA AVENIJA OGLAŠAVANJE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 AVENIJA OGLAŠAVANJE j.d.o.o., OIB 30148294098, Hrvatskog proljeća 30, 10000 Zagreb</izvorni_sadrzaj>
    <derivirana_varijabla naziv="DomainObject.Predmet.ProtustrankaIDrugiAdressOIB_1">PETA AVENIJA OGLAŠAVANJE j.d.o.o., OIB 30148294098, Hrvatskog proljeća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 AVENIJA OGLAŠAVANJE j.d.o.o.</item>
      <item>FINA Regionalni centar Zagreb</item>
      <item>Sandra Kiš Broz</item>
    </izvorni_sadrzaj>
    <derivirana_varijabla naziv="DomainObject.Predmet.SudioniciListNaziv_1">
      <item>PETA AVENIJA OGLAŠAVANJE j.d.o.o.</item>
      <item>FINA Regionalni centar Zagreb</item>
      <item>Sandra Kiš Broz</item>
    </derivirana_varijabla>
  </DomainObject.Predmet.SudioniciListNaziv>
  <DomainObject.Predmet.SudioniciListAdressOIB>
    <izvorni_sadrzaj>
      <item>PETA AVENIJA OGLAŠAVANJE j.d.o.o., OIB 30148294098, Hrvatskog proljeća 30,10000 Zagreb</item>
      <item>FINA Regionalni centar Zagreb, OIB 85821130368, Trg svibanjskih žrtava 1995. 1,10000 Zagreb</item>
      <item>Sandra Kiš Broz, OIB 91226451263, Ravninsko 20,49225 Ravninsko</item>
    </izvorni_sadrzaj>
    <derivirana_varijabla naziv="DomainObject.Predmet.SudioniciListAdressOIB_1">
      <item>PETA AVENIJA OGLAŠAVANJE j.d.o.o., OIB 30148294098, Hrvatskog proljeća 30,10000 Zagreb</item>
      <item>FINA Regionalni centar Zagreb, OIB 85821130368, Trg svibanjskih žrtava 1995. 1,10000 Zagreb</item>
      <item>Sandra Kiš Broz, OIB 91226451263, Ravninsko 20,49225 Ravninsko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30148294098</item>
      <item>, OIB 85821130368</item>
      <item>, OIB 91226451263</item>
    </izvorni_sadrzaj>
    <derivirana_varijabla naziv="DomainObject.Predmet.SudioniciListNazivOIB_1">
      <item>, OIB 30148294098</item>
      <item>, OIB 85821130368</item>
      <item>, OIB 91226451263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1361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2015-12-18T12:18:00Z</dcterms:created>
  <dc:creator>Draženka Prpić</dc:creator>
  <cp:lastModifiedBy>Draženka Prpić</cp:lastModifiedBy>
  <cp:lastPrinted>2015-12-18T12:20:00Z</cp:lastPrinted>
  <dcterms:modified xmlns:xsi="http://www.w3.org/2001/XMLSchema-instance" xsi:type="dcterms:W3CDTF">2015-12-18T12:20:00Z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