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12ea" w14:paraId="ac312e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9326C8">
        <w:rPr>
          <w:rFonts w:hAnsi="Times New Roman" w:ascii="Times New Roman"/>
          <w:szCs w:val="24"/>
          <w:lang w:val="hr-HR"/>
        </w:rPr>
        <w:t>3. srpnja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5051D5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32965">
        <w:rPr>
          <w:rFonts w:hAnsi="Times New Roman" w:ascii="Times New Roman"/>
          <w:szCs w:val="24"/>
          <w:lang w:val="hr-HR"/>
        </w:rPr>
        <w:t xml:space="preserve">radi </w:t>
      </w:r>
      <w:r w:rsidR="00FF36A4" w:rsidRPr="005051D5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252AFD" w:rsidR="005B2E29" w:rsidRPr="005051D5">
      <w:pPr>
        <w:jc w:val="center"/>
        <w:rPr>
          <w:rFonts w:hAnsi="Times New Roman" w:ascii="Times New Roman"/>
          <w:lang w:val="hr-HR"/>
        </w:rPr>
      </w:pPr>
      <w:r w:rsidRPr="005051D5">
        <w:rPr>
          <w:rFonts w:hAnsi="Times New Roman" w:ascii="Times New Roman"/>
          <w:szCs w:val="24"/>
          <w:lang w:val="hr-HR"/>
        </w:rPr>
        <w:t>nad dužnikom</w:t>
      </w:r>
      <w:r w:rsidRPr="005051D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5051D5" w:rsidRPr="005051D5">
        <w:rPr>
          <w:rFonts w:hAnsi="Times New Roman" w:ascii="Times New Roman"/>
          <w:lang w:val="hr-HR"/>
        </w:rPr>
        <w:t>UNO-MARKETING – d.o.o., Ludbreg, Bana Jelačića 12, OIB: 55429609033</w:t>
      </w:r>
    </w:p>
    <w:p w:rsidRDefault="00E8232C" w:rsidP="00FC27CC" w:rsidR="00E8232C" w:rsidRPr="0068071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326C8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2052F5">
        <w:rPr>
          <w:rFonts w:hAnsi="Times New Roman" w:ascii="Times New Roman"/>
          <w:szCs w:val="24"/>
          <w:lang w:val="hr-HR"/>
        </w:rPr>
        <w:t>Tanja Purić-Stamenković</w:t>
      </w:r>
    </w:p>
    <w:p w:rsidRDefault="002052F5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-direktor dužnika Mladen </w:t>
      </w:r>
      <w:proofErr w:type="spellStart"/>
      <w:r>
        <w:rPr>
          <w:rFonts w:hAnsi="Times New Roman" w:ascii="Times New Roman"/>
          <w:szCs w:val="24"/>
          <w:lang w:val="hr-HR"/>
        </w:rPr>
        <w:t>Henec</w:t>
      </w:r>
      <w:proofErr w:type="spellEnd"/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2052F5">
      <w:pPr>
        <w:jc w:val="both"/>
        <w:rPr>
          <w:rFonts w:hAnsi="Times New Roman" w:ascii="Times New Roman"/>
          <w:szCs w:val="24"/>
          <w:lang w:val="hr-HR"/>
        </w:rPr>
      </w:pPr>
    </w:p>
    <w:p w:rsidRDefault="00BB6F70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02004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predaje ponovno u spis zahtjev za produljenje roka za podmirenje blokade te izjavljuje da su pred okončanjem sporovi iz kojih bi trebao dobiti novčana sredstva za namirenje vjerovnika.</w:t>
      </w:r>
    </w:p>
    <w:p w:rsidRDefault="00802004" w:rsidP="008355A6" w:rsidR="0080200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02004" w:rsidP="008355A6" w:rsidR="008020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 postavlja pitanje direktoru dužnika da li dužnik ima zaposlenih radnika i da li obavlja poslovanje, pa direktor dužnika odgovara: "Ne, dužnik nema niti jednog zaposlenog ali prema Zakonu o trgovačkim društvima firma može obavljati poslovanje bez zaposlenih, te napominje da su tri nekretnine u vlasništvu dužnika znatno veće vrijednosti od obaveza koje je dužnik dužan podmiriti svojim vjerovnicima."</w:t>
      </w:r>
    </w:p>
    <w:p w:rsidRDefault="00802004" w:rsidP="008355A6" w:rsidR="0080200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02004" w:rsidP="00DE0527" w:rsidR="008020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ostaje u cijelosti kod prijedloga za otvaranje stečajnog postupka, te da Republika Hrvatska još uvijek ima nena</w:t>
      </w:r>
      <w:r w:rsidR="00DE0527">
        <w:rPr>
          <w:rFonts w:hAnsi="Times New Roman" w:ascii="Times New Roman"/>
          <w:szCs w:val="24"/>
          <w:lang w:val="hr-HR"/>
        </w:rPr>
        <w:t>plaćenih tražbina prema dužniku, te direktor dužnika izjavljuje da ne osporava činjenicu da postoji dug prema Republici Hrvatskoj s osnova javnih davanja.</w:t>
      </w:r>
    </w:p>
    <w:p w:rsidRDefault="009326C8" w:rsidP="00DE0527" w:rsidR="009326C8">
      <w:pPr>
        <w:jc w:val="both"/>
        <w:rPr>
          <w:rFonts w:hAnsi="Times New Roman" w:ascii="Times New Roman"/>
          <w:szCs w:val="24"/>
          <w:lang w:val="hr-HR"/>
        </w:rPr>
      </w:pPr>
    </w:p>
    <w:p w:rsidRDefault="00BB6F70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BB6F70" w:rsidP="00BB6F70" w:rsidR="00BB6F70">
      <w:pPr>
        <w:jc w:val="both"/>
        <w:rPr>
          <w:rFonts w:hAnsi="Times New Roman" w:ascii="Times New Roman"/>
          <w:szCs w:val="24"/>
          <w:lang w:val="hr-HR"/>
        </w:rPr>
      </w:pPr>
    </w:p>
    <w:p w:rsidRDefault="00BB6F70" w:rsidP="00BB6F70" w:rsidR="00BB6F7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BB6F70" w:rsidP="00DE0527" w:rsidR="00BB6F70">
      <w:pPr>
        <w:rPr>
          <w:rFonts w:hAnsi="Times New Roman" w:ascii="Times New Roman"/>
          <w:szCs w:val="24"/>
          <w:lang w:val="hr-HR"/>
        </w:rPr>
      </w:pPr>
    </w:p>
    <w:p w:rsidRDefault="00BB6F70" w:rsidP="00BB6F70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Odluka će se </w:t>
      </w:r>
      <w:r w:rsidR="00DE0527">
        <w:rPr>
          <w:rFonts w:hAnsi="Times New Roman" w:ascii="Times New Roman"/>
          <w:szCs w:val="24"/>
          <w:lang w:val="hr-HR"/>
        </w:rPr>
        <w:t>donijeti pismenim putem</w:t>
      </w:r>
      <w:r>
        <w:rPr>
          <w:rFonts w:hAnsi="Times New Roman" w:ascii="Times New Roman"/>
          <w:szCs w:val="24"/>
          <w:lang w:val="hr-HR"/>
        </w:rPr>
        <w:t>.</w:t>
      </w:r>
    </w:p>
    <w:p w:rsidRDefault="002052F5" w:rsidP="00BB6F70" w:rsidR="002052F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7F1F" w:rsidP="00BB53E0" w:rsidR="00317F1F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DE0527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9B0" w:rsidR="005F19B0">
      <w:r>
        <w:separator/>
      </w:r>
    </w:p>
  </w:endnote>
  <w:endnote w:id="0" w:type="continuationSeparator">
    <w:p w:rsidRDefault="005F19B0" w:rsidR="005F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9B0" w:rsidR="005F19B0">
      <w:r>
        <w:separator/>
      </w:r>
    </w:p>
  </w:footnote>
  <w:footnote w:id="0" w:type="continuationSeparator">
    <w:p w:rsidRDefault="005F19B0" w:rsidR="005F1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E0527" w:rsidRPr="00DE0527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4431CF">
      <w:rPr>
        <w:rFonts w:hAnsi="Times New Roman" w:ascii="Times New Roman"/>
        <w:szCs w:val="24"/>
      </w:rPr>
      <w:t>618/17-</w:t>
    </w:r>
    <w:r w:rsidR="00802004">
      <w:rPr>
        <w:rFonts w:hAnsi="Times New Roman" w:ascii="Times New Roman"/>
        <w:szCs w:val="24"/>
      </w:rPr>
      <w:t>13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4F3B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052F5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17F1F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3F5"/>
    <w:rsid w:val="00432965"/>
    <w:rsid w:val="00433FBD"/>
    <w:rsid w:val="00441490"/>
    <w:rsid w:val="004431CF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1D5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97AD5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19B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E16B7"/>
    <w:rsid w:val="007F023E"/>
    <w:rsid w:val="007F5357"/>
    <w:rsid w:val="00802004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4D36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26C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32C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B6F7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0527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42534"/>
    <w:rsid w:val="00E55DF5"/>
    <w:rsid w:val="00E8073B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1F3E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3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3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St-618/2017-13</izvorni_sadrzaj>
    <derivirana_varijabla naziv="DomainObject.Zapisnik.Oznaka_1">St-618/2017-13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29.9.2017</izvorni_sadrzaj>
    <derivirana_varijabla naziv="DomainObject.Predmet.Opis_1">Prijedlog vjerovnika za otvaranje st. postupka 29.9.2017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UNO-MARKETING - društvo s ograničenom odgovornošću za proizvodnju, trgovinu i usluge</izvorni_sadrzaj>
    <derivirana_varijabla naziv="DomainObject.Predmet.ProtustrankaFormated_1">  UNO-MARKETING - društvo s ograničenom odgovornošću za proizvodnju, trgovinu i usluge</derivirana_varijabla>
  </DomainObject.Predmet.ProtustrankaFormated>
  <DomainObject.Predmet.ProtustrankaFormatedOIB>
    <izvorni_sadrzaj>  UNO-MARKETING - društvo s ograničenom odgovornošću za proizvodnju, trgovinu i usluge, OIB 55429609033</izvorni_sadrzaj>
    <derivirana_varijabla naziv="DomainObject.Predmet.ProtustrankaFormatedOIB_1">  UNO-MARKETING - društvo s ograničenom odgovornošću za proizvodnju, trgovinu i usluge, OIB 55429609033</derivirana_varijabla>
  </DomainObject.Predmet.ProtustrankaFormatedOIB>
  <DomainObject.Predmet.ProtustrankaFormatedWithAdress>
    <izvorni_sadrzaj> UNO-MARKETING - društvo s ograničenom odgovornošću za proizvodnju, trgovinu i usluge, Bana Jelačića 12, 42230 Ludbreg</izvorni_sadrzaj>
    <derivirana_varijabla naziv="DomainObject.Predmet.ProtustrankaFormatedWithAdress_1"> UNO-MARKETING - društvo s ograničenom odgovornošću za proizvodnju, trgovinu i usluge, Bana Jelačića 12, 42230 Ludbreg</derivirana_varijabla>
  </DomainObject.Predmet.ProtustrankaFormatedWithAdress>
  <DomainObject.Predmet.ProtustrankaFormatedWithAdressOIB>
    <izvorni_sadrzaj> UNO-MARKETING - društvo s ograničenom odgovornošću za proizvodnju, trgovinu i usluge, OIB 55429609033, Bana Jelačića 12, 42230 Ludbreg</izvorni_sadrzaj>
    <derivirana_varijabla naziv="DomainObject.Predmet.ProtustrankaFormatedWithAdressOIB_1"> UNO-MARKETING - društvo s ograničenom odgovornošću za proizvodnju, trgovinu i usluge, OIB 55429609033, Bana Jelačića 12, 42230 Ludbreg</derivirana_varijabla>
  </DomainObject.Predmet.ProtustrankaFormatedWithAdressOIB>
  <DomainObject.Predmet.ProtustrankaWithAdress>
    <izvorni_sadrzaj>UNO-MARKETING - društvo s ograničenom odgovornošću za proizvodnju, trgovinu i usluge Bana Jelačića 12, 42230 Ludbreg</izvorni_sadrzaj>
    <derivirana_varijabla naziv="DomainObject.Predmet.ProtustrankaWithAdress_1">UNO-MARKETING - društvo s ograničenom odgovornošću za proizvodnju, trgovinu i usluge Bana Jelačića 12, 42230 Ludbreg</derivirana_varijabla>
  </DomainObject.Predmet.ProtustrankaWithAdress>
  <DomainObject.Predmet.ProtustrankaWithAdressOIB>
    <izvorni_sadrzaj>UNO-MARKETING - društvo s ograničenom odgovornošću za proizvodnju, trgovinu i usluge, OIB 55429609033, Bana Jelačića 12, 42230 Ludbreg</izvorni_sadrzaj>
    <derivirana_varijabla naziv="DomainObject.Predmet.ProtustrankaWithAdressOIB_1">UNO-MARKETING - društvo s ograničenom odgovornošću za proizvodnju, trgovinu i usluge, OIB 55429609033, Bana Jelačića 12, 42230 Ludbreg</derivirana_varijabla>
  </DomainObject.Predmet.ProtustrankaWithAdressOIB>
  <DomainObject.Predmet.ProtustrankaNazivFormated>
    <izvorni_sadrzaj>UNO-MARKETING - društvo s ograničenom odgovornošću za proizvodnju, trgovinu i usluge</izvorni_sadrzaj>
    <derivirana_varijabla naziv="DomainObject.Predmet.ProtustrankaNazivFormated_1">UNO-MARKETING - društvo s ograničenom odgovornošću za proizvodnju, trgovinu i usluge</derivirana_varijabla>
  </DomainObject.Predmet.ProtustrankaNazivFormated>
  <DomainObject.Predmet.ProtustrankaNazivFormatedOIB>
    <izvorni_sadrzaj>UNO-MARKETING - društvo s ograničenom odgovornošću za proizvodnju, trgovinu i usluge, OIB 55429609033</izvorni_sadrzaj>
    <derivirana_varijabla naziv="DomainObject.Predmet.ProtustrankaNazivFormatedOIB_1">UNO-MARKETING - društvo s ograničenom odgovornošću za proizvodnju, trgovinu i usluge, OIB 55429609033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451655.11</izvorni_sadrzaj>
    <derivirana_varijabla naziv="DomainObject.Predmet.TrenutnaVrijednost_1">451655.11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UNO-MARKETING - društvo s ograničenom odgovornošću za proizvodnju, trgovinu i usluge</item>
    </izvorni_sadrzaj>
    <derivirana_varijabla naziv="DomainObject.Predmet.ProtuStrankaListFormated_1">
      <item>UNO-MARKETING - društvo s ograničenom odgovornošću za proizvodnju, trgovinu i usluge</item>
    </derivirana_varijabla>
  </DomainObject.Predmet.ProtuStrankaListFormated>
  <DomainObject.Predmet.ProtuStrankaListFormatedOIB>
    <izvorni_sadrzaj>
      <item>UNO-MARKETING - društvo s ograničenom odgovornošću za proizvodnju, trgovinu i usluge, OIB 55429609033</item>
    </izvorni_sadrzaj>
    <derivirana_varijabla naziv="DomainObject.Predmet.ProtuStrankaListFormatedOIB_1">
      <item>UNO-MARKETING - društvo s ograničenom odgovornošću za proizvodnju, trgovinu i usluge, OIB 55429609033</item>
    </derivirana_varijabla>
  </DomainObject.Predmet.ProtuStrankaListFormatedOIB>
  <DomainObject.Predmet.ProtuStrankaListFormatedWithAdress>
    <izvorni_sadrzaj>
      <item>UNO-MARKETING - društvo s ograničenom odgovornošću za proizvodnju, trgovinu i usluge, Bana Jelačića 12, 42230 Ludbreg</item>
    </izvorni_sadrzaj>
    <derivirana_varijabla naziv="DomainObject.Predmet.ProtuStrankaListFormatedWithAdress_1">
      <item>UNO-MARKETING - društvo s ograničenom odgovornošću za proizvodnju, trgovinu i usluge, Bana Jelačića 12, 42230 Ludbreg</item>
    </derivirana_varijabla>
  </DomainObject.Predmet.ProtuStrankaListFormatedWithAdress>
  <DomainObject.Predmet.Protu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ProtuStrankaListFormatedWithAdressOIB_1">
      <item>UNO-MARKETING - društvo s ograničenom odgovornošću za proizvodnju, trgovinu i usluge, OIB 55429609033, Bana Jelačića 12, 42230 Ludbreg</item>
    </derivirana_varijabla>
  </DomainObject.Predmet.ProtuStrankaListFormatedWithAdressOIB>
  <DomainObject.Predmet.ProtuStrankaListNazivFormated>
    <izvorni_sadrzaj>
      <item>UNO-MARKETING - društvo s ograničenom odgovornošću za proizvodnju, trgovinu i usluge</item>
    </izvorni_sadrzaj>
    <derivirana_varijabla naziv="DomainObject.Predmet.ProtuStrankaListNazivFormated_1">
      <item>UNO-MARKETING - društvo s ograničenom odgovornošću za proizvodnju, trgovinu i usluge</item>
    </derivirana_varijabla>
  </DomainObject.Predmet.ProtuStrankaListNazivFormated>
  <DomainObject.Predmet.ProtuStrankaListNazivFormatedOIB>
    <izvorni_sadrzaj>
      <item>UNO-MARKETING - društvo s ograničenom odgovornošću za proizvodnju, trgovinu i usluge, OIB 55429609033</item>
    </izvorni_sadrzaj>
    <derivirana_varijabla naziv="DomainObject.Predmet.ProtuStrankaListNazivFormatedOIB_1">
      <item>UNO-MARKETING - društvo s ograničenom odgovornošću za proizvodnju, trgovinu i usluge, OIB 55429609033</item>
    </derivirana_varijabla>
  </DomainObject.Predmet.ProtuStrankaListNazivFormatedOIB>
  <DomainObject.Predmet.OstaliListFormated>
    <izvorni_sadrzaj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izvorni_sadrzaj>
    <derivirana_varijabla naziv="DomainObject.Predmet.OstaliListFormated_1"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izvorni_sadrzaj>
    <derivirana_varijabla naziv="DomainObject.Predmet.OstaliListFormatedOIB_1"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izvorni_sadrzaj>
    <derivirana_varijabla naziv="DomainObject.Predmet.OstaliListFormatedWithAdress_1"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derivirana_varijabla>
  </DomainObject.Predmet.OstaliListFormatedWithAdress>
  <DomainObject.Predmet.OstaliListFormatedWithAdressOIB>
    <izvorni_sadrzaj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izvorni_sadrzaj>
    <derivirana_varijabla naziv="DomainObject.Predmet.OstaliListFormatedWithAdressOIB_1"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derivirana_varijabla>
  </DomainObject.Predmet.OstaliListFormatedWithAdressOIB>
  <DomainObject.Predmet.OstaliListNazivFormated>
    <izvorni_sadrzaj>
      <item>Mladen Henec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OstaliListNazivFormated_1">
      <item>Mladen Henec</item>
      <item>Županijsko državno odvjetništvo u Varaždinu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Mladen Henec, OIB 91986647249</item>
      <item>Županijsko državno odvjetništvo u Varaždinu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Mladen Henec, OIB 91986647249</item>
      <item>Županijsko državno odvjetništvo u Varaždinu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St-618/2017-13</izvorni_sadrzaj>
    <derivirana_varijabla naziv="DomainObject.PoslovniBrojDokumenta_1">St-618/2017-13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UNO-MARKETING - društvo s ograničenom odgovornošću za proizvodnju, trgovinu i usluge</izvorni_sadrzaj>
    <derivirana_varijabla naziv="DomainObject.Predmet.ProtustrankaIDrugi_1">UNO-MARKETING -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UNO-MARKETING - društvo s ograničenom odgovornošću za proizvodnju, trgovinu i usluge, OIB 55429609033, Bana Jelačića 12, 42230 Ludbreg</izvorni_sadrzaj>
    <derivirana_varijabla naziv="DomainObject.Predmet.ProtustrankaIDrugiAdressOIB_1">UNO-MARKETING - društvo s ograničenom odgovornošću za proizvodnju, trgovinu i usluge, OIB 55429609033, Bana Jelačića 12,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SudioniciListNaziv_1"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izvorni_sadrzaj>
    <derivirana_varijabla naziv="DomainObject.Predmet.SudioniciListAdressOIB_1"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91986647249</item>
      <item>, OIB 55429609033</item>
      <item>, OIB 18683136487</item>
      <item>, OIB null</item>
      <item>, OIB 85821130368</item>
      <item>, OIB null</item>
      <item>, OIB null</item>
    </izvorni_sadrzaj>
    <derivirana_varijabla naziv="DomainObject.Predmet.SudioniciListNazivOIB_1">
      <item>, OIB 91986647249</item>
      <item>, OIB 55429609033</item>
      <item>, OIB 18683136487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46D2E-F275-42F9-AE5C-1EDD99A7E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230</properties:Words>
  <properties:Characters>1344</properties:Characters>
  <properties:Lines>47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2018-07-03T06:38:00Z</cp:lastPrinted>
  <dcterms:modified xmlns:xsi="http://www.w3.org/2001/XMLSchema-instance" xsi:type="dcterms:W3CDTF">2018-07-03T11:21:00Z</dcterms:modified>
  <cp:revision>86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St-618/2017-13 / Zapisnik - Ročište radi rasprave o uvjetima za otvaranje steč. post. (ST-618-17- ZAPISNIK  3.7.2018..docx)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