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0749" w14:paraId="8710749" w:rsidRDefault="004A44B8" w:rsidP="004A44B8" w:rsidR="004A44B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A44B8" w:rsidP="004A44B8" w:rsidR="004A44B8">
      <w:pPr>
        <w:spacing w:after="0"/>
        <w:jc w:val="both"/>
      </w:pPr>
      <w:r>
        <w:t xml:space="preserve">       REPUBLIKA HRVATSKA</w:t>
      </w:r>
    </w:p>
    <w:p w:rsidRDefault="004A44B8" w:rsidP="004A44B8" w:rsidR="004A44B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A44B8" w:rsidP="004A44B8" w:rsidR="004A44B8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A44B8" w:rsidP="004A44B8" w:rsidR="004A44B8">
      <w:pPr>
        <w:spacing w:after="0"/>
        <w:rPr>
          <w:bCs/>
        </w:rPr>
      </w:pPr>
    </w:p>
    <w:p w:rsidRDefault="004A44B8" w:rsidP="004A44B8" w:rsidR="004A44B8">
      <w:pPr>
        <w:spacing w:after="0"/>
        <w:ind w:left="5664"/>
      </w:pPr>
      <w:r>
        <w:t>Poslovni broj: 3 St-637/16-4</w:t>
      </w:r>
    </w:p>
    <w:p w:rsidRDefault="004A44B8" w:rsidP="004A44B8" w:rsidR="004A44B8">
      <w:pPr>
        <w:spacing w:after="0"/>
        <w:rPr>
          <w:b/>
        </w:rPr>
      </w:pPr>
    </w:p>
    <w:p w:rsidRDefault="004A44B8" w:rsidP="004A44B8" w:rsidR="004A44B8">
      <w:pPr>
        <w:spacing w:after="0"/>
        <w:rPr>
          <w:b/>
        </w:rPr>
      </w:pPr>
    </w:p>
    <w:p w:rsidRDefault="004A44B8" w:rsidP="004A44B8" w:rsidR="004A44B8">
      <w:pPr>
        <w:spacing w:after="0"/>
        <w:jc w:val="center"/>
      </w:pPr>
      <w:r>
        <w:t>R E P U B L I K A   H R V A T S K A</w:t>
      </w:r>
    </w:p>
    <w:p w:rsidRDefault="004A44B8" w:rsidP="004A44B8" w:rsidR="004A44B8">
      <w:pPr>
        <w:spacing w:after="0"/>
        <w:rPr>
          <w:b/>
        </w:rPr>
      </w:pPr>
    </w:p>
    <w:p w:rsidRDefault="004A44B8" w:rsidP="004A44B8" w:rsidR="004A44B8">
      <w:pPr>
        <w:spacing w:after="0"/>
        <w:jc w:val="center"/>
      </w:pPr>
      <w:r>
        <w:t>R J E Š E N J E</w:t>
      </w:r>
    </w:p>
    <w:p w:rsidRDefault="004A44B8" w:rsidP="004A44B8" w:rsidR="004A44B8">
      <w:pPr>
        <w:spacing w:after="0"/>
        <w:jc w:val="center"/>
      </w:pPr>
    </w:p>
    <w:p w:rsidRDefault="004A44B8" w:rsidP="004A44B8" w:rsidR="004A44B8">
      <w:pPr>
        <w:spacing w:after="0"/>
        <w:jc w:val="both"/>
        <w:rPr>
          <w:b/>
        </w:rPr>
      </w:pPr>
    </w:p>
    <w:p w:rsidRDefault="004A44B8" w:rsidP="004A44B8" w:rsidR="004A44B8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KAŠTEL-KLES društvo s ograničenom odgovornošću za proizvodnju i usluge, skraćena tvrtka KAŠTEL-KLES d.o.o. Pribislavec, Kaštelska 8, MBS: 070094161, OIB: 78174052443, radi otvaranja stečajnog postupka nad dužnikom, dana 12. svibnja 2016. godine, </w:t>
      </w:r>
    </w:p>
    <w:p w:rsidRDefault="004A44B8" w:rsidP="004A44B8" w:rsidR="004A44B8">
      <w:pPr>
        <w:spacing w:after="0"/>
        <w:jc w:val="both"/>
      </w:pPr>
    </w:p>
    <w:p w:rsidRDefault="004A44B8" w:rsidP="004A44B8" w:rsidR="004A44B8">
      <w:pPr>
        <w:spacing w:after="0"/>
        <w:jc w:val="both"/>
      </w:pPr>
    </w:p>
    <w:p w:rsidRDefault="004A44B8" w:rsidP="004A44B8" w:rsidR="004A44B8">
      <w:pPr>
        <w:spacing w:after="0"/>
        <w:jc w:val="center"/>
      </w:pPr>
      <w:r>
        <w:t>r i j e š i o     j e</w:t>
      </w:r>
    </w:p>
    <w:p w:rsidRDefault="004A44B8" w:rsidP="004A44B8" w:rsidR="004A44B8">
      <w:pPr>
        <w:spacing w:after="0"/>
        <w:jc w:val="center"/>
      </w:pPr>
    </w:p>
    <w:p w:rsidRDefault="004A44B8" w:rsidP="004A44B8" w:rsidR="004A44B8">
      <w:pPr>
        <w:spacing w:after="0"/>
      </w:pPr>
    </w:p>
    <w:p w:rsidRDefault="004A44B8" w:rsidP="004A44B8" w:rsidR="004A44B8">
      <w:pPr>
        <w:spacing w:after="0"/>
        <w:jc w:val="both"/>
      </w:pPr>
      <w:r>
        <w:tab/>
        <w:t>I/ Pokreće se prethodni postupak radi utvrđivanja uvjeta za otvaranje stečajnog postupka nad dužnikom KAŠTEL-KLES društvo s ograničenom odgovornošću za proizvodnju i usluge, skraćena tvrtka KAŠTEL-KLES d.o.o. Pribislavec, Kaštelska 8, MBS: 070094161, OIB: 78174052443.</w:t>
      </w:r>
    </w:p>
    <w:p w:rsidRDefault="004A44B8" w:rsidP="004A44B8" w:rsidR="004A44B8">
      <w:pPr>
        <w:spacing w:after="0"/>
        <w:jc w:val="both"/>
      </w:pPr>
    </w:p>
    <w:p w:rsidRDefault="004A44B8" w:rsidP="004A44B8" w:rsidR="004A44B8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</w:t>
      </w:r>
    </w:p>
    <w:p w:rsidRDefault="004A44B8" w:rsidP="004A44B8" w:rsidR="004A44B8">
      <w:pPr>
        <w:spacing w:after="0"/>
        <w:jc w:val="both"/>
      </w:pPr>
    </w:p>
    <w:p w:rsidRDefault="004A44B8" w:rsidP="004A44B8" w:rsidR="004A44B8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07. srpnja 2016. u 09,00 sati</w:t>
      </w:r>
    </w:p>
    <w:p w:rsidRDefault="004A44B8" w:rsidP="004A44B8" w:rsidR="004A44B8">
      <w:pPr>
        <w:spacing w:after="0"/>
        <w:rPr>
          <w:b/>
          <w:u w:val="single"/>
        </w:rPr>
      </w:pPr>
    </w:p>
    <w:p w:rsidRDefault="004A44B8" w:rsidP="004A44B8" w:rsidR="004A44B8">
      <w:pPr>
        <w:spacing w:after="0"/>
        <w:ind w:firstLine="708"/>
        <w:jc w:val="both"/>
      </w:pPr>
      <w:r>
        <w:t>III/ Na ročište se pozivaju:</w:t>
      </w:r>
    </w:p>
    <w:p w:rsidRDefault="004A44B8" w:rsidP="004A44B8" w:rsidR="004A44B8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KAŠTEL-KLES d.o.o. Pribislavec, Kaštelska 8, uz prijedlog  </w:t>
      </w:r>
    </w:p>
    <w:p w:rsidRDefault="004A44B8" w:rsidP="004A44B8" w:rsidR="004A44B8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</w:t>
      </w:r>
    </w:p>
    <w:p w:rsidRDefault="004A44B8" w:rsidP="004A44B8" w:rsidR="004A44B8">
      <w:pPr>
        <w:spacing w:after="0"/>
        <w:jc w:val="both"/>
      </w:pPr>
    </w:p>
    <w:p w:rsidRDefault="004A44B8" w:rsidP="004A44B8" w:rsidR="004A44B8">
      <w:pPr>
        <w:spacing w:after="0"/>
        <w:jc w:val="both"/>
      </w:pPr>
    </w:p>
    <w:p w:rsidRDefault="004A44B8" w:rsidP="004A44B8" w:rsidR="004A44B8">
      <w:pPr>
        <w:spacing w:after="0"/>
        <w:jc w:val="center"/>
        <w:outlineLvl w:val="0"/>
      </w:pPr>
      <w:r>
        <w:t>Obrazloženje</w:t>
      </w:r>
    </w:p>
    <w:p w:rsidRDefault="004A44B8" w:rsidP="004A44B8" w:rsidR="004A44B8">
      <w:pPr>
        <w:spacing w:after="0"/>
        <w:jc w:val="center"/>
        <w:outlineLvl w:val="0"/>
      </w:pPr>
    </w:p>
    <w:p w:rsidRDefault="004A44B8" w:rsidP="004A44B8" w:rsidR="004A44B8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Očevidniku redoslijeda osnova za plaćanje ima evidentirane neizvršene osnove za plaćanje u </w:t>
      </w:r>
      <w:r>
        <w:lastRenderedPageBreak/>
        <w:t>neprekinutom razdoblju od 614 dana u ukupnom iznosu od 119.805,57 kn u koji iznos je uračunata kamata i naknada Financijske agencije za provedbu ovrhe na novčanim sredstvima. Prema podacima o broju zaposlenih dostavljenim od Hrvatskog zavoda za mirovinsko osiguranje dužnik ima 1 zaposlenih. Dužnik na dan 13.4.2016. u Jedinstvenom registru računa ima otvorene račune i oročena novčana sredstva kod Erste &amp; Steiermärkische bank d.d.</w:t>
      </w:r>
    </w:p>
    <w:p w:rsidRDefault="004A44B8" w:rsidP="004A44B8" w:rsidR="004A44B8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4A44B8" w:rsidP="004A44B8" w:rsidR="004A44B8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4A44B8" w:rsidP="004A44B8" w:rsidR="004A44B8">
      <w:pPr>
        <w:spacing w:after="0"/>
        <w:jc w:val="both"/>
      </w:pPr>
      <w:r>
        <w:tab/>
      </w:r>
      <w:r>
        <w:tab/>
        <w:t xml:space="preserve"> </w:t>
      </w:r>
    </w:p>
    <w:p w:rsidRDefault="004A44B8" w:rsidP="004A44B8" w:rsidR="004A44B8">
      <w:pPr>
        <w:spacing w:after="0"/>
        <w:jc w:val="both"/>
      </w:pPr>
    </w:p>
    <w:p w:rsidRDefault="004A44B8" w:rsidP="004A44B8" w:rsidR="004A44B8">
      <w:pPr>
        <w:spacing w:after="0"/>
        <w:jc w:val="both"/>
      </w:pPr>
    </w:p>
    <w:p w:rsidRDefault="004A44B8" w:rsidP="004A44B8" w:rsidR="004A44B8">
      <w:pPr>
        <w:spacing w:after="0"/>
        <w:ind w:firstLine="720"/>
        <w:jc w:val="center"/>
        <w:outlineLvl w:val="0"/>
      </w:pPr>
      <w:r>
        <w:t>U Varaždinu, 12. svibnja 2016. godine</w:t>
      </w:r>
    </w:p>
    <w:p w:rsidRDefault="004A44B8" w:rsidP="004A44B8" w:rsidR="004A44B8">
      <w:pPr>
        <w:spacing w:after="0"/>
        <w:ind w:firstLine="720"/>
        <w:jc w:val="center"/>
        <w:outlineLvl w:val="0"/>
      </w:pPr>
    </w:p>
    <w:p w:rsidRDefault="004A44B8" w:rsidP="004A44B8" w:rsidR="004A44B8">
      <w:pPr>
        <w:spacing w:after="0"/>
        <w:ind w:firstLine="720"/>
        <w:jc w:val="center"/>
      </w:pPr>
    </w:p>
    <w:p w:rsidRDefault="004A44B8" w:rsidP="004A44B8" w:rsidR="004A44B8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4A44B8" w:rsidP="004A44B8" w:rsidR="004A44B8">
      <w:pPr>
        <w:spacing w:after="0"/>
        <w:ind w:firstLine="720"/>
        <w:jc w:val="right"/>
      </w:pPr>
    </w:p>
    <w:p w:rsidRDefault="004A44B8" w:rsidP="004A44B8" w:rsidR="004A44B8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</w:p>
    <w:p w:rsidRDefault="004A44B8" w:rsidP="004A44B8" w:rsidR="004A44B8">
      <w:pPr>
        <w:spacing w:after="0"/>
        <w:ind w:firstLine="720"/>
        <w:jc w:val="center"/>
        <w:outlineLvl w:val="0"/>
      </w:pPr>
    </w:p>
    <w:p w:rsidRDefault="004A44B8" w:rsidP="004A44B8" w:rsidR="004A44B8">
      <w:pPr>
        <w:spacing w:after="0"/>
        <w:ind w:firstLine="720"/>
        <w:jc w:val="center"/>
        <w:outlineLvl w:val="0"/>
      </w:pPr>
    </w:p>
    <w:p w:rsidRDefault="004A44B8" w:rsidP="004A44B8" w:rsidR="004A44B8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4A44B8" w:rsidP="004A44B8" w:rsidR="004A44B8">
      <w:pPr>
        <w:spacing w:after="0"/>
        <w:ind w:firstLine="720"/>
        <w:jc w:val="right"/>
      </w:pPr>
    </w:p>
    <w:p w:rsidRDefault="004A44B8" w:rsidP="004A44B8" w:rsidR="004A44B8">
      <w:pPr>
        <w:spacing w:after="0"/>
        <w:ind w:firstLine="720"/>
        <w:jc w:val="right"/>
      </w:pPr>
    </w:p>
    <w:p w:rsidRDefault="004A44B8" w:rsidP="004A44B8" w:rsidR="004A44B8">
      <w:pPr>
        <w:spacing w:after="0"/>
      </w:pPr>
    </w:p>
    <w:p w:rsidRDefault="004A44B8" w:rsidP="004A44B8" w:rsidR="004A44B8">
      <w:pPr>
        <w:spacing w:after="0"/>
        <w:ind w:firstLine="720"/>
        <w:jc w:val="right"/>
      </w:pPr>
    </w:p>
    <w:p w:rsidRDefault="004A44B8" w:rsidP="004A44B8" w:rsidR="004A44B8">
      <w:pPr>
        <w:spacing w:after="0"/>
        <w:jc w:val="both"/>
        <w:outlineLvl w:val="0"/>
      </w:pPr>
      <w:r>
        <w:t>POUKA O PRAVNOM LIJEKU:</w:t>
      </w:r>
    </w:p>
    <w:p w:rsidRDefault="004A44B8" w:rsidP="004A44B8" w:rsidR="004A44B8">
      <w:pPr>
        <w:spacing w:after="0"/>
        <w:jc w:val="both"/>
      </w:pPr>
    </w:p>
    <w:p w:rsidRDefault="004A44B8" w:rsidP="004A44B8" w:rsidR="004A44B8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4A44B8" w:rsidP="004A44B8" w:rsidR="004A44B8">
      <w:pPr>
        <w:spacing w:after="0"/>
        <w:jc w:val="both"/>
      </w:pPr>
    </w:p>
    <w:p w:rsidRDefault="004A44B8" w:rsidP="004A44B8" w:rsidR="004A44B8">
      <w:pPr>
        <w:spacing w:after="0"/>
        <w:jc w:val="both"/>
      </w:pPr>
    </w:p>
    <w:p w:rsidRDefault="004A44B8" w:rsidP="004A44B8" w:rsidR="004A44B8">
      <w:pPr>
        <w:spacing w:after="0"/>
        <w:jc w:val="both"/>
      </w:pPr>
    </w:p>
    <w:p w:rsidRDefault="004A44B8" w:rsidP="004A44B8" w:rsidR="004A44B8">
      <w:pPr>
        <w:spacing w:after="0"/>
        <w:jc w:val="both"/>
      </w:pPr>
    </w:p>
    <w:p w:rsidRDefault="004A44B8" w:rsidP="004A44B8" w:rsidR="004A44B8">
      <w:pPr>
        <w:spacing w:after="0"/>
        <w:jc w:val="both"/>
      </w:pPr>
      <w:r>
        <w:t>DNA: 1. dužnik KAŠTEL-KLES d.o.o. Pribislavec, Kaštelska 8, Čakovec, uz prijedlog</w:t>
      </w:r>
    </w:p>
    <w:p w:rsidRDefault="004A44B8" w:rsidP="004A44B8" w:rsidR="004A44B8">
      <w:pPr>
        <w:spacing w:after="0"/>
        <w:jc w:val="both"/>
      </w:pPr>
      <w:r>
        <w:t xml:space="preserve">           2. ŽDO Varaždin, građansko-upravni odjel </w:t>
      </w:r>
    </w:p>
    <w:p w:rsidRDefault="004A44B8" w:rsidP="004A44B8" w:rsidR="004A44B8">
      <w:pPr>
        <w:spacing w:after="0"/>
        <w:jc w:val="both"/>
      </w:pPr>
      <w:r>
        <w:t xml:space="preserve"> </w:t>
      </w:r>
    </w:p>
    <w:p w:rsidRDefault="004A44B8" w:rsidP="004A44B8" w:rsidR="004A44B8">
      <w:pPr>
        <w:spacing w:after="0"/>
      </w:pPr>
    </w:p>
    <w:p w:rsidRDefault="00AE649C" w:rsidP="004A44B8" w:rsidR="00AE649C" w:rsidRPr="00B76F3C">
      <w:pPr>
        <w:pStyle w:val="Naslov3"/>
        <w:spacing w:after="0"/>
      </w:pPr>
    </w:p>
    <w:p w:rsidRDefault="001078A9" w:rsidP="004A44B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A44B8" w:rsidR="00AE649C" w:rsidRPr="00B76F3C">
      <w:pPr>
        <w:pStyle w:val="SudSjedite"/>
      </w:pPr>
      <w:r>
        <w:tab/>
      </w:r>
    </w:p>
    <w:p w:rsidRDefault="00DA0242" w:rsidP="004A44B8" w:rsidR="00DA0242">
      <w:pPr>
        <w:pStyle w:val="ZapisniarPotpis"/>
        <w:spacing w:after="0"/>
        <w:ind w:left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8A9" w:rsidP="00537B78" w:rsidR="001078A9">
      <w:r>
        <w:separator/>
      </w:r>
    </w:p>
  </w:endnote>
  <w:endnote w:id="0" w:type="continuationSeparator">
    <w:p w:rsidRDefault="001078A9" w:rsidP="00537B78" w:rsidR="00107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8A9" w:rsidP="00537B78" w:rsidR="001078A9">
      <w:r>
        <w:separator/>
      </w:r>
    </w:p>
  </w:footnote>
  <w:footnote w:id="0" w:type="continuationSeparator">
    <w:p w:rsidRDefault="001078A9" w:rsidP="00537B78" w:rsidR="001078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078A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2B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4B8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48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St-637/2016-4</izvorni_sadrzaj>
    <derivirana_varijabla naziv="DomainObject.Oznaka_1">St-637/2016-4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KAŠTEL-KLES društvo s ograničenom odgovornošću za proizvodnju i usluge</izvorni_sadrzaj>
    <derivirana_varijabla naziv="DomainObject.Predmet.ProtustrankaFormated_1">  KAŠTEL-KLES društvo s ograničenom odgovornošću za proizvodnju i usluge</derivirana_varijabla>
  </DomainObject.Predmet.ProtustrankaFormated>
  <DomainObject.Predmet.ProtustrankaFormatedOIB>
    <izvorni_sadrzaj>  KAŠTEL-KLES društvo s ograničenom odgovornošću za proizvodnju i usluge, OIB 78174052443</izvorni_sadrzaj>
    <derivirana_varijabla naziv="DomainObject.Predmet.ProtustrankaFormatedOIB_1">  KAŠTEL-KLES društvo s ograničenom odgovornošću za proizvodnju i usluge, OIB 78174052443</derivirana_varijabla>
  </DomainObject.Predmet.ProtustrankaFormatedOIB>
  <DomainObject.Predmet.ProtustrankaFormatedWithAdress>
    <izvorni_sadrzaj> KAŠTEL-KLES društvo s ograničenom odgovornošću za proizvodnju i usluge, Kaštelska 8, 40000 Pribislavec</izvorni_sadrzaj>
    <derivirana_varijabla naziv="DomainObject.Predmet.ProtustrankaFormatedWithAdress_1"> KAŠTEL-KLES društvo s ograničenom odgovornošću za proizvodnju i usluge, Kaštelska 8, 40000 Pribislavec</derivirana_varijabla>
  </DomainObject.Predmet.ProtustrankaFormatedWithAdress>
  <DomainObject.Predmet.ProtustrankaFormatedWithAdressOIB>
    <izvorni_sadrzaj> KAŠTEL-KLES društvo s ograničenom odgovornošću za proizvodnju i usluge, OIB 78174052443, Kaštelska 8, 40000 Pribislavec</izvorni_sadrzaj>
    <derivirana_varijabla naziv="DomainObject.Predmet.ProtustrankaFormatedWithAdressOIB_1"> KAŠTEL-KLES društvo s ograničenom odgovornošću za proizvodnju i usluge, OIB 78174052443, Kaštelska 8, 40000 Pribislavec</derivirana_varijabla>
  </DomainObject.Predmet.ProtustrankaFormatedWithAdressOIB>
  <DomainObject.Predmet.ProtustrankaWithAdress>
    <izvorni_sadrzaj>KAŠTEL-KLES društvo s ograničenom odgovornošću za proizvodnju i usluge Kaštelska 8, 40000 Pribislavec</izvorni_sadrzaj>
    <derivirana_varijabla naziv="DomainObject.Predmet.ProtustrankaWithAdress_1">KAŠTEL-KLES društvo s ograničenom odgovornošću za proizvodnju i usluge Kaštelska 8, 40000 Pribislavec</derivirana_varijabla>
  </DomainObject.Predmet.ProtustrankaWithAdress>
  <DomainObject.Predmet.ProtustrankaWithAdressOIB>
    <izvorni_sadrzaj>KAŠTEL-KLES društvo s ograničenom odgovornošću za proizvodnju i usluge, OIB 78174052443, Kaštelska 8, 40000 Pribislavec</izvorni_sadrzaj>
    <derivirana_varijabla naziv="DomainObject.Predmet.ProtustrankaWithAdressOIB_1">KAŠTEL-KLES društvo s ograničenom odgovornošću za proizvodnju i usluge, OIB 78174052443, Kaštelska 8, 40000 Pribislavec</derivirana_varijabla>
  </DomainObject.Predmet.ProtustrankaWithAdressOIB>
  <DomainObject.Predmet.ProtustrankaNazivFormated>
    <izvorni_sadrzaj>KAŠTEL-KLES društvo s ograničenom odgovornošću za proizvodnju i usluge</izvorni_sadrzaj>
    <derivirana_varijabla naziv="DomainObject.Predmet.ProtustrankaNazivFormated_1">KAŠTEL-KLES društvo s ograničenom odgovornošću za proizvodnju i usluge</derivirana_varijabla>
  </DomainObject.Predmet.ProtustrankaNazivFormated>
  <DomainObject.Predmet.ProtustrankaNazivFormatedOIB>
    <izvorni_sadrzaj>KAŠTEL-KLES društvo s ograničenom odgovornošću za proizvodnju i usluge, OIB 78174052443</izvorni_sadrzaj>
    <derivirana_varijabla naziv="DomainObject.Predmet.ProtustrankaNazivFormatedOIB_1">KAŠTEL-KLES društvo s ograničenom odgovornošću za proizvodnju i usluge, OIB 78174052443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119805.57</izvorni_sadrzaj>
    <derivirana_varijabla naziv="DomainObject.Predmet.TrenutnaVrijednost_1">119805.57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KAŠTEL-KLES društvo s ograničenom odgovornošću za proizvodnju i usluge</item>
    </izvorni_sadrzaj>
    <derivirana_varijabla naziv="DomainObject.Predmet.ProtuStrankaListFormated_1">
      <item>KAŠTEL-KLES društvo s ograničenom odgovornošću za proizvodnju i usluge</item>
    </derivirana_varijabla>
  </DomainObject.Predmet.ProtuStrankaListFormated>
  <DomainObject.Predmet.ProtuStrankaListFormatedOIB>
    <izvorni_sadrzaj>
      <item>KAŠTEL-KLES društvo s ograničenom odgovornošću za proizvodnju i usluge, OIB 78174052443</item>
    </izvorni_sadrzaj>
    <derivirana_varijabla naziv="DomainObject.Predmet.ProtuStrankaListFormatedOIB_1">
      <item>KAŠTEL-KLES društvo s ograničenom odgovornošću za proizvodnju i usluge, OIB 78174052443</item>
    </derivirana_varijabla>
  </DomainObject.Predmet.ProtuStrankaListFormatedOIB>
  <DomainObject.Predmet.ProtuStrankaListFormatedWithAdress>
    <izvorni_sadrzaj>
      <item>KAŠTEL-KLES društvo s ograničenom odgovornošću za proizvodnju i usluge, Kaštelska 8, 40000 Pribislavec</item>
    </izvorni_sadrzaj>
    <derivirana_varijabla naziv="DomainObject.Predmet.ProtuStrankaListFormatedWithAdress_1">
      <item>KAŠTEL-KLES društvo s ograničenom odgovornošću za proizvodnju i usluge, Kaštelska 8, 40000 Pribislavec</item>
    </derivirana_varijabla>
  </DomainObject.Predmet.ProtuStrankaListFormatedWithAdress>
  <DomainObject.Predmet.ProtuStrankaListFormatedWithAdressOIB>
    <izvorni_sadrzaj>
      <item>KAŠTEL-KLES društvo s ograničenom odgovornošću za proizvodnju i usluge, OIB 78174052443, Kaštelska 8, 40000 Pribislavec</item>
    </izvorni_sadrzaj>
    <derivirana_varijabla naziv="DomainObject.Predmet.ProtuStrankaListFormatedWithAdressOIB_1">
      <item>KAŠTEL-KLES društvo s ograničenom odgovornošću za proizvodnju i usluge, OIB 78174052443, Kaštelska 8, 40000 Pribislavec</item>
    </derivirana_varijabla>
  </DomainObject.Predmet.ProtuStrankaListFormatedWithAdressOIB>
  <DomainObject.Predmet.ProtuStrankaListNazivFormated>
    <izvorni_sadrzaj>
      <item>KAŠTEL-KLES društvo s ograničenom odgovornošću za proizvodnju i usluge</item>
    </izvorni_sadrzaj>
    <derivirana_varijabla naziv="DomainObject.Predmet.ProtuStrankaListNazivFormated_1">
      <item>KAŠTEL-KLES društvo s ograničenom odgovornošću za proizvodnju i usluge</item>
    </derivirana_varijabla>
  </DomainObject.Predmet.ProtuStrankaListNazivFormated>
  <DomainObject.Predmet.ProtuStrankaListNazivFormatedOIB>
    <izvorni_sadrzaj>
      <item>KAŠTEL-KLES društvo s ograničenom odgovornošću za proizvodnju i usluge, OIB 78174052443</item>
    </izvorni_sadrzaj>
    <derivirana_varijabla naziv="DomainObject.Predmet.ProtuStrankaListNazivFormatedOIB_1">
      <item>KAŠTEL-KLES društvo s ograničenom odgovornošću za proizvodnju i usluge, OIB 78174052443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St-637/2016-4</izvorni_sadrzaj>
    <derivirana_varijabla naziv="DomainObject.PoslovniBrojDokumenta_1">St-637/2016-4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KAŠTEL-KLES društvo s ograničenom odgovornošću za proizvodnju i usluge</izvorni_sadrzaj>
    <derivirana_varijabla naziv="DomainObject.Predmet.ProtustrankaIDrugi_1">KAŠTEL-KLES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KAŠTEL-KLES društvo s ograničenom odgovornošću za proizvodnju i usluge, OIB 78174052443, Kaštelska 8, 40000 Pribislavec</izvorni_sadrzaj>
    <derivirana_varijabla naziv="DomainObject.Predmet.ProtustrankaIDrugiAdressOIB_1">KAŠTEL-KLES društvo s ograničenom odgovornošću za proizvodnju i usluge, OIB 78174052443, Kaštelska 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KAŠTEL-KLES društvo s ograničenom odgovornošću za proizvodnju i usluge</item>
      <item>sudski registar</item>
    </izvorni_sadrzaj>
    <derivirana_varijabla naziv="DomainObject.Predmet.SudioniciListNaziv_1">
      <item>Financijska agencija</item>
      <item>KAŠTEL-KLES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</item>
      <item>KAŠTEL-KLES društvo s ograničenom odgovornošću za proizvodnju i usluge, OIB 78174052443, Kaštelska 8,40000 Pribislavec</item>
      <item>sudski registar</item>
    </izvorni_sadrzaj>
    <derivirana_varijabla naziv="DomainObject.Predmet.SudioniciListAdressOIB_1">
      <item>Financijska agencija, OIB 85821130368</item>
      <item>KAŠTEL-KLES društvo s ograničenom odgovornošću za proizvodnju i usluge, OIB 78174052443, Kaštelska 8,40000 Pribislavec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0167AF-B9FA-4753-8EE3-EDD5EC1584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2268</properties:Characters>
  <properties:Lines>85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2016-05-12T08:30:00Z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St-637/2016-4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