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01e2" w14:paraId="e2701e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A7B7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St-2118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814B1" w:rsidRPr="00C814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FERROMOTO CHRISTIANS d.o.o., Zagreb, Grada Vukovara 226, MBS: 080081035, OIB: 82652534305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C814B1" w:rsidRPr="00C814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FERROMOTO CHRISTIANS d.o.o., Zagreb, Grada Vukovara 226, MBS: 080081035, OIB: 82652534305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0A7B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4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B86677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6677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6677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86677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814B1" w:rsidRPr="00C814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4B1" w:rsidRPr="00C814B1">
        <w:rPr>
          <w:rFonts w:cs="Times New Roman" w:hAnsi="Times New Roman" w:ascii="Times New Roman"/>
          <w:sz w:val="24"/>
          <w:szCs w:val="24"/>
        </w:rPr>
        <w:t>FERROMOTO CHRISTIANS d.o.o., Zagreb, Grada Vukovara 226, MBS: 080081035, OIB: 82652534305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210B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A7B72">
      <w:rPr>
        <w:rFonts w:cs="Times New Roman" w:hAnsi="Times New Roman" w:ascii="Times New Roman"/>
        <w:sz w:val="24"/>
        <w:szCs w:val="24"/>
      </w:rPr>
      <w:tab/>
      <w:t>22. St-2118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A7B72"/>
    <w:rsid w:val="000F3A15"/>
    <w:rsid w:val="0012132B"/>
    <w:rsid w:val="00131324"/>
    <w:rsid w:val="0017646E"/>
    <w:rsid w:val="001B6BD3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B7D7E"/>
    <w:rsid w:val="0050115D"/>
    <w:rsid w:val="00552C1A"/>
    <w:rsid w:val="0059603A"/>
    <w:rsid w:val="00604F51"/>
    <w:rsid w:val="006A7C4C"/>
    <w:rsid w:val="0070453A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10B6"/>
    <w:rsid w:val="00B228D8"/>
    <w:rsid w:val="00B621A2"/>
    <w:rsid w:val="00B86677"/>
    <w:rsid w:val="00BA36F5"/>
    <w:rsid w:val="00BE3395"/>
    <w:rsid w:val="00BF0F60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5AEA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21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0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210B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210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210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21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21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21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210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St-2118/2015</izvorni_sadrzaj>
    <derivirana_varijabla naziv="DomainObject.Predmet.OznakaBroj_1">St-2118/2015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FERROMOTO CHRISTIANS d.o.o. zastupanog po punomoćniku Nikola Polunić</izvorni_sadrzaj>
    <derivirana_varijabla naziv="DomainObject.Predmet.ProtustrankaFormated_1">  FERROMOTO CHRISTIANS d.o.o. zastupanog po punomoćniku Nikola Polunić</derivirana_varijabla>
  </DomainObject.Predmet.ProtustrankaFormated>
  <DomainObject.Predmet.ProtustrankaFormatedOIB>
    <izvorni_sadrzaj>  FERROMOTO CHRISTIANS d.o.o., OIB 82652534305 zastupanog po punomoćniku Nikola Polunić</izvorni_sadrzaj>
    <derivirana_varijabla naziv="DomainObject.Predmet.ProtustrankaFormatedOIB_1">  FERROMOTO CHRISTIANS d.o.o., OIB 82652534305 zastupanog po punomoćniku Nikola Polunić</derivirana_varijabla>
  </DomainObject.Predmet.ProtustrankaFormatedOIB>
  <DomainObject.Predmet.ProtustrankaFormatedWithAdress>
    <izvorni_sadrzaj> FERROMOTO CHRISTIANS d.o.o., Grada Vukovara 226, 10000 Zagreb zastupanog po punomoćniku Nikola Polunić</izvorni_sadrzaj>
    <derivirana_varijabla naziv="DomainObject.Predmet.ProtustrankaFormatedWithAdress_1"> FERROMOTO CHRISTIANS d.o.o., Grada Vukovara 226, 10000 Zagreb zastupanog po punomoćniku Nikola Polunić</derivirana_varijabla>
  </DomainObject.Predmet.ProtustrankaFormatedWithAdress>
  <DomainObject.Predmet.ProtustrankaFormatedWithAdressOIB>
    <izvorni_sadrzaj> FERROMOTO CHRISTIANS d.o.o., OIB 82652534305, Grada Vukovara 226, 10000 Zagreb zastupanog po punomoćniku Nikola Polunić</izvorni_sadrzaj>
    <derivirana_varijabla naziv="DomainObject.Predmet.ProtustrankaFormatedWithAdressOIB_1"> FERROMOTO CHRISTIANS d.o.o., OIB 82652534305, Grada Vukovara 226, 10000 Zagreb zastupanog po punomoćniku Nikola Polunić</derivirana_varijabla>
  </DomainObject.Predmet.ProtustrankaFormatedWithAdressOIB>
  <DomainObject.Predmet.ProtustrankaWithAdress>
    <izvorni_sadrzaj>FERROMOTO CHRISTIANS d.o.o. Grada Vukovara 226, 10000 Zagreb</izvorni_sadrzaj>
    <derivirana_varijabla naziv="DomainObject.Predmet.ProtustrankaWithAdress_1">FERROMOTO CHRISTIANS d.o.o. Grada Vukovara 226, 10000 Zagreb</derivirana_varijabla>
  </DomainObject.Predmet.ProtustrankaWithAdress>
  <DomainObject.Predmet.ProtustrankaWithAdressOIB>
    <izvorni_sadrzaj>FERROMOTO CHRISTIANS d.o.o., OIB 82652534305, Grada Vukovara 226, 10000 Zagreb</izvorni_sadrzaj>
    <derivirana_varijabla naziv="DomainObject.Predmet.ProtustrankaWithAdressOIB_1">FERROMOTO CHRISTIANS d.o.o., OIB 82652534305, Grada Vukovara 226, 10000 Zagreb</derivirana_varijabla>
  </DomainObject.Predmet.ProtustrankaWithAdressOIB>
  <DomainObject.Predmet.ProtustrankaNazivFormated>
    <izvorni_sadrzaj>FERROMOTO CHRISTIANS d.o.o.</izvorni_sadrzaj>
    <derivirana_varijabla naziv="DomainObject.Predmet.ProtustrankaNazivFormated_1">FERROMOTO CHRISTIANS d.o.o.</derivirana_varijabla>
  </DomainObject.Predmet.ProtustrankaNazivFormated>
  <DomainObject.Predmet.ProtustrankaNazivFormatedOIB>
    <izvorni_sadrzaj>FERROMOTO CHRISTIANS d.o.o., OIB 82652534305</izvorni_sadrzaj>
    <derivirana_varijabla naziv="DomainObject.Predmet.ProtustrankaNazivFormatedOIB_1">FERROMOTO CHRISTIANS d.o.o., OIB 82652534305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FERROMOTO CHRISTIANS d.o.o. zastupanog po punomoćniku Nikola Polunić</item>
    </izvorni_sadrzaj>
    <derivirana_varijabla naziv="DomainObject.Predmet.ProtuStrankaListFormated_1">
      <item>FERROMOTO CHRISTIANS d.o.o. zastupanog po punomoćniku Nikola Polunić</item>
    </derivirana_varijabla>
  </DomainObject.Predmet.ProtuStrankaListFormated>
  <DomainObject.Predmet.ProtuStrankaListFormatedOIB>
    <izvorni_sadrzaj>
      <item>FERROMOTO CHRISTIANS d.o.o., OIB 82652534305 zastupanog po punomoćniku Nikola Polunić</item>
    </izvorni_sadrzaj>
    <derivirana_varijabla naziv="DomainObject.Predmet.ProtuStrankaListFormatedOIB_1">
      <item>FERROMOTO CHRISTIANS d.o.o., OIB 82652534305 zastupanog po punomoćniku Nikola Polunić</item>
    </derivirana_varijabla>
  </DomainObject.Predmet.ProtuStrankaListFormatedOIB>
  <DomainObject.Predmet.ProtuStrankaListFormatedWithAdress>
    <izvorni_sadrzaj>
      <item>FERROMOTO CHRISTIANS d.o.o., Grada Vukovara 226, 10000 Zagreb zastupanog po punomoćniku Nikola Polunić</item>
    </izvorni_sadrzaj>
    <derivirana_varijabla naziv="DomainObject.Predmet.ProtuStrankaListFormatedWithAdress_1">
      <item>FERROMOTO CHRISTIANS d.o.o., Grada Vukovara 226, 10000 Zagreb zastupanog po punomoćniku Nikola Polunić</item>
    </derivirana_varijabla>
  </DomainObject.Predmet.ProtuStrankaListFormatedWithAdress>
  <DomainObject.Predmet.ProtuStrankaListFormatedWithAdressOIB>
    <izvorni_sadrzaj>
      <item>FERROMOTO CHRISTIANS d.o.o., OIB 82652534305, Grada Vukovara 226, 10000 Zagreb zastupanog po punomoćniku Nikola Polunić</item>
    </izvorni_sadrzaj>
    <derivirana_varijabla naziv="DomainObject.Predmet.ProtuStrankaListFormatedWithAdressOIB_1">
      <item>FERROMOTO CHRISTIANS d.o.o., OIB 82652534305, Grada Vukovara 226, 10000 Zagreb zastupanog po punomoćniku Nikola Polunić</item>
    </derivirana_varijabla>
  </DomainObject.Predmet.ProtuStrankaListFormatedWithAdressOIB>
  <DomainObject.Predmet.ProtuStrankaListNazivFormated>
    <izvorni_sadrzaj>
      <item>FERROMOTO CHRISTIANS d.o.o.</item>
    </izvorni_sadrzaj>
    <derivirana_varijabla naziv="DomainObject.Predmet.ProtuStrankaListNazivFormated_1">
      <item>FERROMOTO CHRISTIANS d.o.o.</item>
    </derivirana_varijabla>
  </DomainObject.Predmet.ProtuStrankaListNazivFormated>
  <DomainObject.Predmet.ProtuStrankaListNazivFormatedOIB>
    <izvorni_sadrzaj>
      <item>FERROMOTO CHRISTIANS d.o.o., OIB 82652534305</item>
    </izvorni_sadrzaj>
    <derivirana_varijabla naziv="DomainObject.Predmet.ProtuStrankaListNazivFormatedOIB_1">
      <item>FERROMOTO CHRISTIANS d.o.o., OIB 82652534305</item>
    </derivirana_varijabla>
  </DomainObject.Predmet.ProtuStrankaListNazivFormatedOIB>
  <DomainObject.Predmet.OstaliListFormated>
    <izvorni_sadrzaj>
      <item>Nikola Polunić punomoćnik sudionika u postupku FERROMOTO CHRISTIANS d.o.o.</item>
    </izvorni_sadrzaj>
    <derivirana_varijabla naziv="DomainObject.Predmet.OstaliListFormated_1">
      <item>Nikola Polunić punomoćnik sudionika u postupku FERROMOTO CHRISTIANS d.o.o.</item>
    </derivirana_varijabla>
  </DomainObject.Predmet.OstaliListFormated>
  <DomainObject.Predmet.OstaliListFormatedOIB>
    <izvorni_sadrzaj>
      <item>Nikola Polunić, OIB 98639696657 punomoćnik sudionika u postupku FERROMOTO CHRISTIANS d.o.o.</item>
    </izvorni_sadrzaj>
    <derivirana_varijabla naziv="DomainObject.Predmet.OstaliListFormatedOIB_1">
      <item>Nikola Polunić, OIB 98639696657 punomoćnik sudionika u postupku FERROMOTO CHRISTIANS d.o.o.</item>
    </derivirana_varijabla>
  </DomainObject.Predmet.OstaliListFormatedOIB>
  <DomainObject.Predmet.OstaliListFormatedWithAdress>
    <izvorni_sadrzaj>
      <item>Nikola Polunić, Oranice 134, 10000 Zagreb punomoćnik sudionika u postupku FERROMOTO CHRISTIANS d.o.o.</item>
    </izvorni_sadrzaj>
    <derivirana_varijabla naziv="DomainObject.Predmet.OstaliListFormatedWithAdress_1">
      <item>Nikola Polunić, Oranice 134, 10000 Zagreb punomoćnik sudionika u postupku FERROMOTO CHRISTIANS d.o.o.</item>
    </derivirana_varijabla>
  </DomainObject.Predmet.OstaliListFormatedWithAdress>
  <DomainObject.Predmet.OstaliListFormatedWithAdressOIB>
    <izvorni_sadrzaj>
      <item>Nikola Polunić, OIB 98639696657, Oranice 134, 10000 Zagreb punomoćnik sudionika u postupku FERROMOTO CHRISTIANS d.o.o.</item>
    </izvorni_sadrzaj>
    <derivirana_varijabla naziv="DomainObject.Predmet.OstaliListFormatedWithAdressOIB_1">
      <item>Nikola Polunić, OIB 98639696657, Oranice 134, 10000 Zagreb punomoćnik sudionika u postupku FERROMOTO CHRISTIANS d.o.o.</item>
    </derivirana_varijabla>
  </DomainObject.Predmet.OstaliListFormatedWithAdressOIB>
  <DomainObject.Predmet.OstaliListNazivFormated>
    <izvorni_sadrzaj>
      <item>Nikola Polunić</item>
    </izvorni_sadrzaj>
    <derivirana_varijabla naziv="DomainObject.Predmet.OstaliListNazivFormated_1">
      <item>Nikola Polunić</item>
    </derivirana_varijabla>
  </DomainObject.Predmet.OstaliListNazivFormated>
  <DomainObject.Predmet.OstaliListNazivFormatedOIB>
    <izvorni_sadrzaj>
      <item>Nikola Polunić, OIB 98639696657</item>
    </izvorni_sadrzaj>
    <derivirana_varijabla naziv="DomainObject.Predmet.OstaliListNazivFormatedOIB_1">
      <item>Nikola Polunić, OIB 98639696657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FERROMOTO CHRISTIANS d.o.o.</izvorni_sadrzaj>
    <derivirana_varijabla naziv="DomainObject.Predmet.ProtustrankaIDrugi_1">FERROMOTO CHRISTIANS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FERROMOTO CHRISTIANS d.o.o., OIB 82652534305, Grada Vukovara 226, 10000 Zagreb</izvorni_sadrzaj>
    <derivirana_varijabla naziv="DomainObject.Predmet.ProtustrankaIDrugiAdressOIB_1">FERROMOTO CHRISTIANS d.o.o., OIB 82652534305, Grada Vukovara 226,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FERROMOTO CHRISTIANS d.o.o.</item>
      <item>FINA Regionalni centar Zagreb</item>
      <item>Nikola Polunić</item>
    </izvorni_sadrzaj>
    <derivirana_varijabla naziv="DomainObject.Predmet.SudioniciListNaziv_1">
      <item>FERROMOTO CHRISTIANS d.o.o.</item>
      <item>FINA Regionalni centar Zagreb</item>
      <item>Nikola Polunić</item>
    </derivirana_varijabla>
  </DomainObject.Predmet.SudioniciListNaziv>
  <DomainObject.Predmet.SudioniciListAdressOIB>
    <izvorni_sadrzaj>
      <item>FERROMOTO CHRISTIANS d.o.o., OIB 82652534305, Grada Vukovara 226,10000 Zagreb</item>
      <item>FINA Regionalni centar Zagreb, OIB 85821130368, Trg svibanjskih žrtava 1995. 1,10000 Zagreb</item>
      <item>Nikola Polunić, OIB 98639696657, Oranice 134,10000 Zagreb</item>
    </izvorni_sadrzaj>
    <derivirana_varijabla naziv="DomainObject.Predmet.SudioniciListAdressOIB_1">
      <item>FERROMOTO CHRISTIANS d.o.o., OIB 82652534305, Grada Vukovara 226,10000 Zagreb</item>
      <item>FINA Regionalni centar Zagreb, OIB 85821130368, Trg svibanjskih žrtava 1995. 1,10000 Zagreb</item>
      <item>Nikola Polunić, OIB 98639696657, Oranice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82652534305</item>
      <item>, OIB 85821130368</item>
      <item>, OIB 98639696657</item>
    </izvorni_sadrzaj>
    <derivirana_varijabla naziv="DomainObject.Predmet.SudioniciListNazivOIB_1">
      <item>, OIB 82652534305</item>
      <item>, OIB 85821130368</item>
      <item>, OIB 98639696657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2820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2016-02-18T08:51:00Z</dcterms:created>
  <dc:creator>Ivan Turčić</dc:creator>
  <cp:lastModifiedBy>Ivan Turčić</cp:lastModifiedBy>
  <dcterms:modified xmlns:xsi="http://www.w3.org/2001/XMLSchema-instance" xsi:type="dcterms:W3CDTF">2016-02-18T08:58:00Z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