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45fd" w14:paraId="4a045f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A77681">
        <w:rPr>
          <w:b/>
          <w:sz w:val="22"/>
          <w:szCs w:val="22"/>
        </w:rPr>
        <w:t>447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A6481A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</w:p>
    <w:p w:rsidRDefault="00A77681" w:rsidP="00A6481A" w:rsidR="004662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ZEKO ŽUPA </w:t>
      </w:r>
      <w:r w:rsidR="00E967D5">
        <w:rPr>
          <w:sz w:val="22"/>
          <w:szCs w:val="22"/>
        </w:rPr>
        <w:t>j.</w:t>
      </w:r>
      <w:r w:rsidR="0037729F">
        <w:rPr>
          <w:sz w:val="22"/>
          <w:szCs w:val="22"/>
        </w:rPr>
        <w:t xml:space="preserve">d.o.o., za </w:t>
      </w:r>
      <w:r w:rsidR="00E967D5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UGOSTITELJSTVO, TRGOVINU, TURIZAM I USLUGE, </w:t>
      </w:r>
      <w:proofErr w:type="spellStart"/>
      <w:r>
        <w:rPr>
          <w:sz w:val="22"/>
          <w:szCs w:val="22"/>
        </w:rPr>
        <w:t>Čelopeci</w:t>
      </w:r>
      <w:proofErr w:type="spellEnd"/>
      <w:r>
        <w:rPr>
          <w:sz w:val="22"/>
          <w:szCs w:val="22"/>
        </w:rPr>
        <w:t>, Na Rijeci 23</w:t>
      </w:r>
      <w:r w:rsidR="00A6481A">
        <w:rPr>
          <w:sz w:val="22"/>
          <w:szCs w:val="22"/>
        </w:rPr>
        <w:t>, MBS: 0602</w:t>
      </w:r>
      <w:r>
        <w:rPr>
          <w:sz w:val="22"/>
          <w:szCs w:val="22"/>
        </w:rPr>
        <w:t>86045</w:t>
      </w:r>
      <w:r w:rsidR="00E95EBD">
        <w:rPr>
          <w:sz w:val="22"/>
          <w:szCs w:val="22"/>
        </w:rPr>
        <w:t>, O</w:t>
      </w:r>
      <w:r>
        <w:rPr>
          <w:sz w:val="22"/>
          <w:szCs w:val="22"/>
        </w:rPr>
        <w:t>IB: 99194587553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</w:t>
      </w:r>
      <w:r w:rsidR="00A77681" w:rsidRPr="00A77681">
        <w:rPr>
          <w:sz w:val="22"/>
          <w:szCs w:val="22"/>
        </w:rPr>
        <w:t xml:space="preserve"> </w:t>
      </w:r>
      <w:r w:rsidR="00A77681">
        <w:rPr>
          <w:sz w:val="22"/>
          <w:szCs w:val="22"/>
        </w:rPr>
        <w:t xml:space="preserve">ZEKO ŽUPA j.d.o.o., za   ZA UGOSTITELJSTVO, TRGOVINU, TURIZAM I USLUGE, </w:t>
      </w:r>
      <w:proofErr w:type="spellStart"/>
      <w:r w:rsidR="00A77681">
        <w:rPr>
          <w:sz w:val="22"/>
          <w:szCs w:val="22"/>
        </w:rPr>
        <w:t>Čelopeci</w:t>
      </w:r>
      <w:proofErr w:type="spellEnd"/>
      <w:r w:rsidR="00A77681">
        <w:rPr>
          <w:sz w:val="22"/>
          <w:szCs w:val="22"/>
        </w:rPr>
        <w:t>, Na Rijeci 23, MBS: 060286045, OIB: 99194587553</w:t>
      </w:r>
      <w:r w:rsidR="0051674E" w:rsidRPr="0051674E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8D5313" w:rsidRPr="008D5313">
        <w:rPr>
          <w:sz w:val="22"/>
          <w:szCs w:val="22"/>
        </w:rPr>
        <w:t xml:space="preserve"> </w:t>
      </w:r>
      <w:r w:rsidR="00A77681">
        <w:rPr>
          <w:sz w:val="22"/>
          <w:szCs w:val="22"/>
        </w:rPr>
        <w:t xml:space="preserve">ZEKO ŽUPA j.d.o.o., za   ZA UGOSTITELJSTVO, TRGOVINU, TURIZAM I USLUGE, </w:t>
      </w:r>
      <w:proofErr w:type="spellStart"/>
      <w:r w:rsidR="00A77681">
        <w:rPr>
          <w:sz w:val="22"/>
          <w:szCs w:val="22"/>
        </w:rPr>
        <w:t>Čelopeci</w:t>
      </w:r>
      <w:proofErr w:type="spellEnd"/>
      <w:r w:rsidR="00A77681">
        <w:rPr>
          <w:sz w:val="22"/>
          <w:szCs w:val="22"/>
        </w:rPr>
        <w:t xml:space="preserve">, Na Rijeci 23, MBS: 060286045, OIB: 99194587553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51674E">
        <w:rPr>
          <w:sz w:val="22"/>
          <w:szCs w:val="22"/>
        </w:rPr>
        <w:t xml:space="preserve">od </w:t>
      </w:r>
      <w:r w:rsidR="00A77681">
        <w:rPr>
          <w:sz w:val="22"/>
          <w:szCs w:val="22"/>
        </w:rPr>
        <w:t xml:space="preserve">21.073,39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21F11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3771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93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77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77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77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77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93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77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77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77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77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ZEKO ŽUPA j.d.o.o. za ugostiteljstvo, trgovinu, turizam i usluge</izvorni_sadrzaj>
    <derivirana_varijabla naziv="DomainObject.Predmet.ProtustrankaFormated_1">  ZEKO ŽUPA j.d.o.o. za ugostiteljstvo, trgovinu, turizam i usluge</derivirana_varijabla>
  </DomainObject.Predmet.ProtustrankaFormated>
  <DomainObject.Predmet.ProtustrankaFormatedOIB>
    <izvorni_sadrzaj>  ZEKO ŽUPA j.d.o.o. za ugostiteljstvo, trgovinu, turizam i usluge, OIB 99194587553</izvorni_sadrzaj>
    <derivirana_varijabla naziv="DomainObject.Predmet.ProtustrankaFormatedOIB_1">  ZEKO ŽUPA j.d.o.o. za ugostiteljstvo, trgovinu, turizam i usluge, OIB 99194587553</derivirana_varijabla>
  </DomainObject.Predmet.ProtustrankaFormatedOIB>
  <DomainObject.Predmet.ProtustrankaFormatedWithAdress>
    <izvorni_sadrzaj> ZEKO ŽUPA j.d.o.o. za ugostiteljstvo, trgovinu, turizam i usluge, Na rijeci 23, 20207 Čelopeci</izvorni_sadrzaj>
    <derivirana_varijabla naziv="DomainObject.Predmet.ProtustrankaFormatedWithAdress_1"> ZEKO ŽUPA j.d.o.o. za ugostiteljstvo, trgovinu, turizam i usluge, Na rijeci 23, 20207 Čelopeci</derivirana_varijabla>
  </DomainObject.Predmet.ProtustrankaFormatedWithAdress>
  <DomainObject.Predmet.ProtustrankaFormatedWithAdressOIB>
    <izvorni_sadrzaj> ZEKO ŽUPA j.d.o.o. za ugostiteljstvo, trgovinu, turizam i usluge, OIB 99194587553, Na rijeci 23, 20207 Čelopeci</izvorni_sadrzaj>
    <derivirana_varijabla naziv="DomainObject.Predmet.ProtustrankaFormatedWithAdressOIB_1"> ZEKO ŽUPA j.d.o.o. za ugostiteljstvo, trgovinu, turizam i usluge, OIB 99194587553, Na rijeci 23, 20207 Čelopeci</derivirana_varijabla>
  </DomainObject.Predmet.ProtustrankaFormatedWithAdressOIB>
  <DomainObject.Predmet.ProtustrankaWithAdress>
    <izvorni_sadrzaj>ZEKO ŽUPA j.d.o.o. za ugostiteljstvo, trgovinu, turizam i usluge Na rijeci 23, 20207 Čelopeci</izvorni_sadrzaj>
    <derivirana_varijabla naziv="DomainObject.Predmet.ProtustrankaWithAdress_1">ZEKO ŽUPA j.d.o.o. za ugostiteljstvo, trgovinu, turizam i usluge Na rijeci 23, 20207 Čelopeci</derivirana_varijabla>
  </DomainObject.Predmet.ProtustrankaWithAdress>
  <DomainObject.Predmet.ProtustrankaWithAdressOIB>
    <izvorni_sadrzaj>ZEKO ŽUPA j.d.o.o. za ugostiteljstvo, trgovinu, turizam i usluge, OIB 99194587553, Na rijeci 23, 20207 Čelopeci</izvorni_sadrzaj>
    <derivirana_varijabla naziv="DomainObject.Predmet.ProtustrankaWithAdressOIB_1">ZEKO ŽUPA j.d.o.o. za ugostiteljstvo, trgovinu, turizam i usluge, OIB 99194587553, Na rijeci 23, 20207 Čelopeci</derivirana_varijabla>
  </DomainObject.Predmet.ProtustrankaWithAdressOIB>
  <DomainObject.Predmet.ProtustrankaNazivFormated>
    <izvorni_sadrzaj>ZEKO ŽUPA j.d.o.o. za ugostiteljstvo, trgovinu, turizam i usluge</izvorni_sadrzaj>
    <derivirana_varijabla naziv="DomainObject.Predmet.ProtustrankaNazivFormated_1">ZEKO ŽUPA j.d.o.o. za ugostiteljstvo, trgovinu, turizam i usluge</derivirana_varijabla>
  </DomainObject.Predmet.ProtustrankaNazivFormated>
  <DomainObject.Predmet.ProtustrankaNazivFormatedOIB>
    <izvorni_sadrzaj>ZEKO ŽUPA j.d.o.o. za ugostiteljstvo, trgovinu, turizam i usluge, OIB 99194587553</izvorni_sadrzaj>
    <derivirana_varijabla naziv="DomainObject.Predmet.ProtustrankaNazivFormatedOIB_1">ZEKO ŽUPA j.d.o.o. za ugostiteljstvo, trgovinu, turizam i usluge, OIB 99194587553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21073.39</izvorni_sadrzaj>
    <derivirana_varijabla naziv="DomainObject.Predmet.TrenutnaVrijednost_1">21073.39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ZEKO ŽUPA j.d.o.o. za ugostiteljstvo, trgovinu, turizam i usluge</item>
    </izvorni_sadrzaj>
    <derivirana_varijabla naziv="DomainObject.Predmet.ProtuStrankaListFormated_1">
      <item>ZEKO ŽUPA j.d.o.o. za ugostiteljstvo, trgovinu, turizam i usluge</item>
    </derivirana_varijabla>
  </DomainObject.Predmet.ProtuStrankaListFormated>
  <DomainObject.Predmet.ProtuStrankaListFormatedOIB>
    <izvorni_sadrzaj>
      <item>ZEKO ŽUPA j.d.o.o. za ugostiteljstvo, trgovinu, turizam i usluge, OIB 99194587553</item>
    </izvorni_sadrzaj>
    <derivirana_varijabla naziv="DomainObject.Predmet.ProtuStrankaListFormatedOIB_1">
      <item>ZEKO ŽUPA j.d.o.o. za ugostiteljstvo, trgovinu, turizam i usluge, OIB 99194587553</item>
    </derivirana_varijabla>
  </DomainObject.Predmet.ProtuStrankaListFormatedOIB>
  <DomainObject.Predmet.ProtuStrankaListFormatedWithAdress>
    <izvorni_sadrzaj>
      <item>ZEKO ŽUPA j.d.o.o. za ugostiteljstvo, trgovinu, turizam i usluge, Na rijeci 23, 20207 Čelopeci</item>
    </izvorni_sadrzaj>
    <derivirana_varijabla naziv="DomainObject.Predmet.ProtuStrankaListFormatedWithAdress_1">
      <item>ZEKO ŽUPA j.d.o.o. za ugostiteljstvo, trgovinu, turizam i usluge, Na rijeci 23, 20207 Čelopeci</item>
    </derivirana_varijabla>
  </DomainObject.Predmet.ProtuStrankaListFormatedWithAdress>
  <DomainObject.Predmet.ProtuStrankaListFormatedWithAdressOIB>
    <izvorni_sadrzaj>
      <item>ZEKO ŽUPA j.d.o.o. za ugostiteljstvo, trgovinu, turizam i usluge, OIB 99194587553, Na rijeci 23, 20207 Čelopeci</item>
    </izvorni_sadrzaj>
    <derivirana_varijabla naziv="DomainObject.Predmet.ProtuStrankaListFormatedWithAdressOIB_1">
      <item>ZEKO ŽUPA j.d.o.o. za ugostiteljstvo, trgovinu, turizam i usluge, OIB 99194587553, Na rijeci 23, 20207 Čelopeci</item>
    </derivirana_varijabla>
  </DomainObject.Predmet.ProtuStrankaListFormatedWithAdressOIB>
  <DomainObject.Predmet.ProtuStrankaListNazivFormated>
    <izvorni_sadrzaj>
      <item>ZEKO ŽUPA j.d.o.o. za ugostiteljstvo, trgovinu, turizam i usluge</item>
    </izvorni_sadrzaj>
    <derivirana_varijabla naziv="DomainObject.Predmet.ProtuStrankaListNazivFormated_1">
      <item>ZEKO ŽUPA j.d.o.o. za ugostiteljstvo, trgovinu, turizam i usluge</item>
    </derivirana_varijabla>
  </DomainObject.Predmet.ProtuStrankaListNazivFormated>
  <DomainObject.Predmet.ProtuStrankaListNazivFormatedOIB>
    <izvorni_sadrzaj>
      <item>ZEKO ŽUPA j.d.o.o. za ugostiteljstvo, trgovinu, turizam i usluge, OIB 99194587553</item>
    </izvorni_sadrzaj>
    <derivirana_varijabla naziv="DomainObject.Predmet.ProtuStrankaListNazivFormatedOIB_1">
      <item>ZEKO ŽUPA j.d.o.o. za ugostiteljstvo, trgovinu, turizam i usluge, OIB 99194587553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ZEKO ŽUPA j.d.o.o. za ugostiteljstvo, trgovinu, turizam i usluge</izvorni_sadrzaj>
    <derivirana_varijabla naziv="DomainObject.Predmet.ProtustrankaIDrugi_1">ZEKO ŽUPA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ZEKO ŽUPA j.d.o.o. za ugostiteljstvo, trgovinu, turizam i usluge, OIB 99194587553, Na rijeci 23, 20207 Čelopeci</izvorni_sadrzaj>
    <derivirana_varijabla naziv="DomainObject.Predmet.ProtustrankaIDrugiAdressOIB_1">ZEKO ŽUPA j.d.o.o. za ugostiteljstvo, trgovinu, turizam i usluge, OIB 99194587553, Na rijeci 23,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ZEKO ŽUPA j.d.o.o. za ugostiteljstvo, trgovinu, turizam i usluge</item>
    </izvorni_sadrzaj>
    <derivirana_varijabla naziv="DomainObject.Predmet.SudioniciListNaziv_1">
      <item>FINA, RC Split, Podružnica Dubrovnik</item>
      <item>ZEKO ŽUPA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ZEKO ŽUPA j.d.o.o. za ugostiteljstvo, trgovinu, turizam i usluge, OIB 99194587553, Na rijeci 23,20207 Čelopeci</item>
    </izvorni_sadrzaj>
    <derivirana_varijabla naziv="DomainObject.Predmet.SudioniciListAdressOIB_1">
      <item>FINA, RC Split, Podružnica Dubrovnik, OIB 85821130368, Vukovarska 2,20000 Dubrovnik</item>
      <item>ZEKO ŽUPA j.d.o.o. za ugostiteljstvo, trgovinu, turizam i usluge, OIB 99194587553, Na rijeci 23,20207 Čelopeci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99194587553</item>
    </izvorni_sadrzaj>
    <derivirana_varijabla naziv="DomainObject.Predmet.SudioniciListNazivOIB_1">
      <item>, OIB 85821130368</item>
      <item>, OIB 99194587553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369</properties:Words>
  <properties:Characters>2132</properties:Characters>
  <properties:Lines>52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2016-02-23T12:49:00Z</cp:lastPrinted>
  <dcterms:modified xmlns:xsi="http://www.w3.org/2001/XMLSchema-instance" xsi:type="dcterms:W3CDTF">2016-02-24T07:50:00Z</dcterms:modified>
  <cp:revision>32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