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6ce0" w14:paraId="0756ce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E5C4F">
        <w:rPr>
          <w:rFonts w:cs="Times New Roman" w:hAnsi="Times New Roman" w:ascii="Times New Roman"/>
          <w:b w:val="false"/>
          <w:sz w:val="24"/>
          <w:szCs w:val="24"/>
        </w:rPr>
        <w:t>51</w:t>
      </w:r>
      <w:r w:rsidR="00632774">
        <w:rPr>
          <w:rFonts w:cs="Times New Roman" w:hAnsi="Times New Roman" w:ascii="Times New Roman"/>
          <w:b w:val="false"/>
          <w:sz w:val="24"/>
          <w:szCs w:val="24"/>
        </w:rPr>
        <w:t>7</w:t>
      </w:r>
      <w:r w:rsidR="004E6AF6">
        <w:rPr>
          <w:rFonts w:cs="Times New Roman" w:hAnsi="Times New Roman" w:ascii="Times New Roman"/>
          <w:b w:val="false"/>
          <w:sz w:val="24"/>
          <w:szCs w:val="24"/>
        </w:rPr>
        <w:t>3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4E6AF6">
        <w:t>SNJEŽANA PAVLOVIĆ j.d.o.o., Marija Bistrica, Kolodvorska cesta 96, OIB: 98626003842</w:t>
      </w:r>
      <w:r w:rsidR="00E22F68">
        <w:t>,</w:t>
      </w:r>
      <w:r w:rsidR="004702FA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4E6AF6">
        <w:t>SNJEŽANA PAVLOVIĆ j.d.o.o., Marija Bistrica, Kolodvorska cesta 96, OIB: 98626003842</w:t>
      </w:r>
      <w:r w:rsidR="00487E35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523D68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4E6AF6">
        <w:t>SNJEŽANA PAVLOVIĆ j.d.o.o., Marija Bistrica, Kolodvorska cesta 96, OIB: 98626003842</w:t>
      </w:r>
      <w:r w:rsidR="006C4C3C">
        <w:t xml:space="preserve">, </w:t>
      </w:r>
      <w:r w:rsidR="004E6AF6">
        <w:t>Snježani Pavlović, Marija Bistrica, Kolodvorska cesta 96, OIB: 13472507848</w:t>
      </w:r>
      <w:r w:rsidR="00632774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E5C4F">
        <w:rPr>
          <w:b/>
        </w:rPr>
        <w:t>1</w:t>
      </w:r>
      <w:r w:rsidR="002D3D0F">
        <w:rPr>
          <w:b/>
        </w:rPr>
        <w:t>1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4E6AF6">
        <w:rPr>
          <w:b/>
        </w:rPr>
        <w:t>10,00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E5C4F">
        <w:t>2</w:t>
      </w:r>
      <w:r w:rsidR="00523D68">
        <w:t>9</w:t>
      </w:r>
      <w:r w:rsidR="002E5C4F">
        <w:t>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4E6AF6">
        <w:t>SNJEŽANA PAVLOVIĆ j.d.o.o., Marija Bistrica, Kolodvorska cesta 96, OIB: 98626003842</w:t>
      </w:r>
      <w:r w:rsidR="00704CD9">
        <w:t xml:space="preserve">, </w:t>
      </w:r>
      <w:r w:rsidR="004702FA">
        <w:t xml:space="preserve">temeljem čl. </w:t>
      </w:r>
      <w:r w:rsidR="00632774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340" w:rsidR="00C13340">
      <w:r>
        <w:separator/>
      </w:r>
    </w:p>
  </w:endnote>
  <w:endnote w:id="0" w:type="continuationSeparator">
    <w:p w:rsidRDefault="00C13340" w:rsidR="00C13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340" w:rsidR="00C13340">
      <w:r>
        <w:separator/>
      </w:r>
    </w:p>
  </w:footnote>
  <w:footnote w:id="0" w:type="continuationSeparator">
    <w:p w:rsidRDefault="00C13340" w:rsidR="00C13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1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4E6AF6">
      <w:rPr>
        <w:rFonts w:hAnsi="Verdana" w:ascii="Verdana"/>
        <w:b w:val="false"/>
        <w:sz w:val="24"/>
        <w:szCs w:val="24"/>
      </w:rPr>
      <w:t>5173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B1855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221BB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2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1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1B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1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1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2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1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1B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1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1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5173</izvorni_sadrzaj>
    <derivirana_varijabla naziv="DomainObject.Predmet.Broj_1">5173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St-5173/2016</izvorni_sadrzaj>
    <derivirana_varijabla naziv="DomainObject.Predmet.OznakaBroj_1">St-5173/2016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SNJEŽANA PAVLOVIĆ j.d.o.o. zastupanog po punomoćniku Snježana Pavlović</izvorni_sadrzaj>
    <derivirana_varijabla naziv="DomainObject.Predmet.ProtustrankaFormated_1">  SNJEŽANA PAVLOVIĆ j.d.o.o. zastupanog po punomoćniku Snježana Pavlović</derivirana_varijabla>
  </DomainObject.Predmet.ProtustrankaFormated>
  <DomainObject.Predmet.ProtustrankaFormatedOIB>
    <izvorni_sadrzaj>  SNJEŽANA PAVLOVIĆ j.d.o.o., OIB 98626003842 zastupanog po punomoćniku Snježana Pavlović</izvorni_sadrzaj>
    <derivirana_varijabla naziv="DomainObject.Predmet.ProtustrankaFormatedOIB_1">  SNJEŽANA PAVLOVIĆ j.d.o.o., OIB 98626003842 zastupanog po punomoćniku Snježana Pavlović</derivirana_varijabla>
  </DomainObject.Predmet.ProtustrankaFormatedOIB>
  <DomainObject.Predmet.ProtustrankaFormatedWithAdress>
    <izvorni_sadrzaj> SNJEŽANA PAVLOVIĆ j.d.o.o., Kolodvorska cesta 96, 49246 Marija Bistrica zastupanog po punomoćniku Snježana Pavlović</izvorni_sadrzaj>
    <derivirana_varijabla naziv="DomainObject.Predmet.ProtustrankaFormatedWithAdress_1"> SNJEŽANA PAVLOVIĆ j.d.o.o., Kolodvorska cesta 96, 49246 Marija Bistrica zastupanog po punomoćniku Snježana Pavlović</derivirana_varijabla>
  </DomainObject.Predmet.ProtustrankaFormatedWithAdress>
  <DomainObject.Predmet.ProtustrankaFormatedWithAdressOIB>
    <izvorni_sadrzaj> SNJEŽANA PAVLOVIĆ j.d.o.o., OIB 98626003842, Kolodvorska cesta 96, 49246 Marija Bistrica zastupanog po punomoćniku Snježana Pavlović</izvorni_sadrzaj>
    <derivirana_varijabla naziv="DomainObject.Predmet.ProtustrankaFormatedWithAdressOIB_1"> SNJEŽANA PAVLOVIĆ j.d.o.o., OIB 98626003842, Kolodvorska cesta 96, 49246 Marija Bistrica zastupanog po punomoćniku Snježana Pavlović</derivirana_varijabla>
  </DomainObject.Predmet.ProtustrankaFormatedWithAdressOIB>
  <DomainObject.Predmet.ProtustrankaWithAdress>
    <izvorni_sadrzaj>SNJEŽANA PAVLOVIĆ j.d.o.o. Kolodvorska cesta 96, 49246 Marija Bistrica</izvorni_sadrzaj>
    <derivirana_varijabla naziv="DomainObject.Predmet.ProtustrankaWithAdress_1">SNJEŽANA PAVLOVIĆ j.d.o.o. Kolodvorska cesta 96, 49246 Marija Bistrica</derivirana_varijabla>
  </DomainObject.Predmet.ProtustrankaWithAdress>
  <DomainObject.Predmet.ProtustrankaWithAdressOIB>
    <izvorni_sadrzaj>SNJEŽANA PAVLOVIĆ j.d.o.o., OIB 98626003842, Kolodvorska cesta 96, 49246 Marija Bistrica</izvorni_sadrzaj>
    <derivirana_varijabla naziv="DomainObject.Predmet.ProtustrankaWithAdressOIB_1">SNJEŽANA PAVLOVIĆ j.d.o.o., OIB 98626003842, Kolodvorska cesta 96, 49246 Marija Bistrica</derivirana_varijabla>
  </DomainObject.Predmet.ProtustrankaWithAdressOIB>
  <DomainObject.Predmet.ProtustrankaNazivFormated>
    <izvorni_sadrzaj>SNJEŽANA PAVLOVIĆ j.d.o.o.</izvorni_sadrzaj>
    <derivirana_varijabla naziv="DomainObject.Predmet.ProtustrankaNazivFormated_1">SNJEŽANA PAVLOVIĆ j.d.o.o.</derivirana_varijabla>
  </DomainObject.Predmet.ProtustrankaNazivFormated>
  <DomainObject.Predmet.ProtustrankaNazivFormatedOIB>
    <izvorni_sadrzaj>SNJEŽANA PAVLOVIĆ j.d.o.o., OIB 98626003842</izvorni_sadrzaj>
    <derivirana_varijabla naziv="DomainObject.Predmet.ProtustrankaNazivFormatedOIB_1">SNJEŽANA PAVLOVIĆ j.d.o.o., OIB 98626003842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SNJEŽANA PAVLOVIĆ j.d.o.o. zastupanog po punomoćniku Snježana Pavlović</item>
    </izvorni_sadrzaj>
    <derivirana_varijabla naziv="DomainObject.Predmet.ProtuStrankaListFormated_1">
      <item>SNJEŽANA PAVLOVIĆ j.d.o.o. zastupanog po punomoćniku Snježana Pavlović</item>
    </derivirana_varijabla>
  </DomainObject.Predmet.ProtuStrankaListFormated>
  <DomainObject.Predmet.ProtuStrankaListFormatedOIB>
    <izvorni_sadrzaj>
      <item>SNJEŽANA PAVLOVIĆ j.d.o.o., OIB 98626003842 zastupanog po punomoćniku Snježana Pavlović</item>
    </izvorni_sadrzaj>
    <derivirana_varijabla naziv="DomainObject.Predmet.ProtuStrankaListFormatedOIB_1">
      <item>SNJEŽANA PAVLOVIĆ j.d.o.o., OIB 98626003842 zastupanog po punomoćniku Snježana Pavlović</item>
    </derivirana_varijabla>
  </DomainObject.Predmet.ProtuStrankaListFormatedOIB>
  <DomainObject.Predmet.ProtuStrankaListFormatedWithAdress>
    <izvorni_sadrzaj>
      <item>SNJEŽANA PAVLOVIĆ j.d.o.o., Kolodvorska cesta 96, 49246 Marija Bistrica zastupanog po punomoćniku Snježana Pavlović</item>
    </izvorni_sadrzaj>
    <derivirana_varijabla naziv="DomainObject.Predmet.ProtuStrankaListFormatedWithAdress_1">
      <item>SNJEŽANA PAVLOVIĆ j.d.o.o., Kolodvorska cesta 96, 49246 Marija Bistrica zastupanog po punomoćniku Snježana Pavlović</item>
    </derivirana_varijabla>
  </DomainObject.Predmet.ProtuStrankaListFormatedWithAdress>
  <DomainObject.Predmet.ProtuStrankaListFormatedWithAdressOIB>
    <izvorni_sadrzaj>
      <item>SNJEŽANA PAVLOVIĆ j.d.o.o., OIB 98626003842, Kolodvorska cesta 96, 49246 Marija Bistrica zastupanog po punomoćniku Snježana Pavlović</item>
    </izvorni_sadrzaj>
    <derivirana_varijabla naziv="DomainObject.Predmet.ProtuStrankaListFormatedWithAdressOIB_1">
      <item>SNJEŽANA PAVLOVIĆ j.d.o.o., OIB 98626003842, Kolodvorska cesta 96, 49246 Marija Bistrica zastupanog po punomoćniku Snježana Pavlović</item>
    </derivirana_varijabla>
  </DomainObject.Predmet.ProtuStrankaListFormatedWithAdressOIB>
  <DomainObject.Predmet.ProtuStrankaListNazivFormated>
    <izvorni_sadrzaj>
      <item>SNJEŽANA PAVLOVIĆ j.d.o.o.</item>
    </izvorni_sadrzaj>
    <derivirana_varijabla naziv="DomainObject.Predmet.ProtuStrankaListNazivFormated_1">
      <item>SNJEŽANA PAVLOVIĆ j.d.o.o.</item>
    </derivirana_varijabla>
  </DomainObject.Predmet.ProtuStrankaListNazivFormated>
  <DomainObject.Predmet.ProtuStrankaListNazivFormatedOIB>
    <izvorni_sadrzaj>
      <item>SNJEŽANA PAVLOVIĆ j.d.o.o., OIB 98626003842</item>
    </izvorni_sadrzaj>
    <derivirana_varijabla naziv="DomainObject.Predmet.ProtuStrankaListNazivFormatedOIB_1">
      <item>SNJEŽANA PAVLOVIĆ j.d.o.o., OIB 98626003842</item>
    </derivirana_varijabla>
  </DomainObject.Predmet.ProtuStrankaListNazivFormatedOIB>
  <DomainObject.Predmet.OstaliListFormated>
    <izvorni_sadrzaj>
      <item>Snježana Pavlović punomoćnik sudionika u postupku SNJEŽANA PAVLOVIĆ j.d.o.o.</item>
    </izvorni_sadrzaj>
    <derivirana_varijabla naziv="DomainObject.Predmet.OstaliListFormated_1">
      <item>Snježana Pavlović punomoćnik sudionika u postupku SNJEŽANA PAVLOVIĆ j.d.o.o.</item>
    </derivirana_varijabla>
  </DomainObject.Predmet.OstaliListFormated>
  <DomainObject.Predmet.OstaliListFormatedOIB>
    <izvorni_sadrzaj>
      <item>Snježana Pavlović, OIB 13472507848 punomoćnik sudionika u postupku SNJEŽANA PAVLOVIĆ j.d.o.o.</item>
    </izvorni_sadrzaj>
    <derivirana_varijabla naziv="DomainObject.Predmet.OstaliListFormatedOIB_1">
      <item>Snježana Pavlović, OIB 13472507848 punomoćnik sudionika u postupku SNJEŽANA PAVLOVIĆ j.d.o.o.</item>
    </derivirana_varijabla>
  </DomainObject.Predmet.OstaliListFormatedOIB>
  <DomainObject.Predmet.OstaliListFormatedWithAdress>
    <izvorni_sadrzaj>
      <item>Snježana Pavlović, Kolodvorska Cesta 96, 49246 Marija Bistrica punomoćnik sudionika u postupku SNJEŽANA PAVLOVIĆ j.d.o.o.</item>
    </izvorni_sadrzaj>
    <derivirana_varijabla naziv="DomainObject.Predmet.OstaliListFormatedWithAdress_1">
      <item>Snježana Pavlović, Kolodvorska Cesta 96, 49246 Marija Bistrica punomoćnik sudionika u postupku SNJEŽANA PAVLOVIĆ j.d.o.o.</item>
    </derivirana_varijabla>
  </DomainObject.Predmet.OstaliListFormatedWithAdress>
  <DomainObject.Predmet.OstaliListFormatedWithAdressOIB>
    <izvorni_sadrzaj>
      <item>Snježana Pavlović, OIB 13472507848, Kolodvorska Cesta 96, 49246 Marija Bistrica punomoćnik sudionika u postupku SNJEŽANA PAVLOVIĆ j.d.o.o.</item>
    </izvorni_sadrzaj>
    <derivirana_varijabla naziv="DomainObject.Predmet.OstaliListFormatedWithAdressOIB_1">
      <item>Snježana Pavlović, OIB 13472507848, Kolodvorska Cesta 96, 49246 Marija Bistrica punomoćnik sudionika u postupku SNJEŽANA PAVLOVIĆ j.d.o.o.</item>
    </derivirana_varijabla>
  </DomainObject.Predmet.OstaliListFormatedWithAdressOIB>
  <DomainObject.Predmet.OstaliListNazivFormated>
    <izvorni_sadrzaj>
      <item>Snježana Pavlović</item>
    </izvorni_sadrzaj>
    <derivirana_varijabla naziv="DomainObject.Predmet.OstaliListNazivFormated_1">
      <item>Snježana Pavlović</item>
    </derivirana_varijabla>
  </DomainObject.Predmet.OstaliListNazivFormated>
  <DomainObject.Predmet.OstaliListNazivFormatedOIB>
    <izvorni_sadrzaj>
      <item>Snježana Pavlović, OIB 13472507848</item>
    </izvorni_sadrzaj>
    <derivirana_varijabla naziv="DomainObject.Predmet.OstaliListNazivFormatedOIB_1">
      <item>Snježana Pavlović, OIB 13472507848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SNJEŽANA PAVLOVIĆ j.d.o.o.</izvorni_sadrzaj>
    <derivirana_varijabla naziv="DomainObject.Predmet.ProtustrankaIDrugi_1">SNJEŽANA PAVLOVIĆ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SNJEŽANA PAVLOVIĆ j.d.o.o., OIB 98626003842, Kolodvorska cesta 96, 49246 Marija Bistrica</izvorni_sadrzaj>
    <derivirana_varijabla naziv="DomainObject.Predmet.ProtustrankaIDrugiAdressOIB_1">SNJEŽANA PAVLOVIĆ j.d.o.o., OIB 98626003842, Kolodvorska cesta 96,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SNJEŽANA PAVLOVIĆ j.d.o.o.</item>
      <item>Snježana Pavlović</item>
    </izvorni_sadrzaj>
    <derivirana_varijabla naziv="DomainObject.Predmet.SudioniciListNaziv_1">
      <item>FINA Regionalni centar Zagreb</item>
      <item>SNJEŽANA PAVLOVIĆ j.d.o.o.</item>
      <item>Snježana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SNJEŽANA PAVLOVIĆ j.d.o.o., OIB 98626003842, Kolodvorska cesta 96,49246 Marija Bistrica</item>
      <item>Snježana Pavlović, OIB 13472507848, Kolodvorska Cesta 96,49246 Marija Bistrica</item>
    </izvorni_sadrzaj>
    <derivirana_varijabla naziv="DomainObject.Predmet.SudioniciListAdressOIB_1">
      <item>FINA Regionalni centar Zagreb, OIB 85821130368, Trg svibanjskih žrtava 1995. 1,10000 Zagreb</item>
      <item>SNJEŽANA PAVLOVIĆ j.d.o.o., OIB 98626003842, Kolodvorska cesta 96,49246 Marija Bistrica</item>
      <item>Snježana Pavlović, OIB 13472507848, Kolodvorska Cesta 96,49246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98626003842</item>
      <item>, OIB 13472507848</item>
    </izvorni_sadrzaj>
    <derivirana_varijabla naziv="DomainObject.Predmet.SudioniciListNazivOIB_1">
      <item>, OIB 85821130368</item>
      <item>, OIB 98626003842</item>
      <item>, OIB 13472507848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E4BC6-9106-49C5-89F2-33EAC7798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899</properties:Words>
  <properties:Characters>4720</properties:Characters>
  <properties:Lines>134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2017-10-20T11:18:00Z</dcterms:created>
  <dc:creator>Korisnik</dc:creator>
  <cp:lastModifiedBy>Draženka Prpić</cp:lastModifiedBy>
  <cp:lastPrinted>2017-10-20T11:19:00Z</cp:lastPrinted>
  <dcterms:modified xmlns:xsi="http://www.w3.org/2001/XMLSchema-instance" xsi:type="dcterms:W3CDTF">2017-10-20T11:19:00Z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