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7867" w14:paraId="a657867" w:rsidRDefault="00DA0786" w:rsidP="00670128" w:rsidR="00E97412" w:rsidRPr="004A1F14">
      <w:pPr>
        <w:tabs>
          <w:tab w:pos="1276" w:val="left"/>
        </w:tabs>
        <w:ind w:left="1276"/>
        <w15:collapsed w:val="false"/>
        <w:rPr>
          <w:sz w:val="24"/>
          <w:szCs w:val="24"/>
        </w:rPr>
      </w:pPr>
      <w:bookmarkStart w:name="_GoBack" w:id="0"/>
      <w:bookmarkEnd w:id="0"/>
      <w:r w:rsidRPr="004A1F14">
        <w:rPr>
          <w:noProof/>
          <w:color w:val="0000FF"/>
          <w:sz w:val="24"/>
          <w:szCs w:val="24"/>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4A1F14">
      <w:pPr>
        <w:rPr>
          <w:b/>
          <w:sz w:val="24"/>
          <w:szCs w:val="24"/>
        </w:rPr>
      </w:pPr>
      <w:r w:rsidRPr="004A1F14">
        <w:rPr>
          <w:b/>
          <w:sz w:val="24"/>
          <w:szCs w:val="24"/>
        </w:rPr>
        <w:t xml:space="preserve">         REPUBLIKA HRVATSKA</w:t>
      </w:r>
    </w:p>
    <w:p w:rsidRDefault="00E97412" w:rsidP="00670128" w:rsidR="00E97412" w:rsidRPr="004A1F14">
      <w:pPr>
        <w:rPr>
          <w:b/>
          <w:sz w:val="24"/>
          <w:szCs w:val="24"/>
        </w:rPr>
      </w:pPr>
      <w:r w:rsidRPr="004A1F14">
        <w:rPr>
          <w:b/>
          <w:sz w:val="24"/>
          <w:szCs w:val="24"/>
        </w:rPr>
        <w:t xml:space="preserve">     TRGOVAČKI SUD U SPLITU</w:t>
      </w:r>
    </w:p>
    <w:p w:rsidRDefault="00E97412" w:rsidP="00670128" w:rsidR="00E97412" w:rsidRPr="004A1F14">
      <w:pPr>
        <w:rPr>
          <w:b/>
          <w:sz w:val="24"/>
          <w:szCs w:val="24"/>
        </w:rPr>
      </w:pPr>
      <w:r w:rsidRPr="004A1F14">
        <w:rPr>
          <w:b/>
          <w:sz w:val="24"/>
          <w:szCs w:val="24"/>
        </w:rPr>
        <w:t xml:space="preserve">   STALNA SLUŽBA DUBROVNIK </w:t>
      </w:r>
    </w:p>
    <w:p w:rsidRDefault="00E97412" w:rsidP="00670128" w:rsidR="00E97412" w:rsidRPr="004A1F14">
      <w:pPr>
        <w:rPr>
          <w:b/>
          <w:sz w:val="24"/>
          <w:szCs w:val="24"/>
        </w:rPr>
      </w:pPr>
      <w:r w:rsidRPr="004A1F14">
        <w:rPr>
          <w:b/>
          <w:sz w:val="24"/>
          <w:szCs w:val="24"/>
        </w:rPr>
        <w:t xml:space="preserve">   Dubrovnik, Dr. Ante Starčevića 23</w:t>
      </w:r>
    </w:p>
    <w:p w:rsidRDefault="00E97412" w:rsidP="00790553" w:rsidR="00E97412" w:rsidRPr="004A1F14">
      <w:pPr>
        <w:pStyle w:val="Naslov1"/>
        <w:rPr>
          <w:sz w:val="24"/>
          <w:szCs w:val="24"/>
        </w:rPr>
      </w:pPr>
      <w:r w:rsidRPr="004A1F14">
        <w:rPr>
          <w:sz w:val="24"/>
          <w:szCs w:val="24"/>
        </w:rPr>
        <w:t>Posl. br. 6-St.</w:t>
      </w:r>
      <w:r w:rsidR="003733D7" w:rsidRPr="004A1F14">
        <w:rPr>
          <w:sz w:val="24"/>
          <w:szCs w:val="24"/>
        </w:rPr>
        <w:t>464</w:t>
      </w:r>
      <w:r w:rsidRPr="004A1F14">
        <w:rPr>
          <w:sz w:val="24"/>
          <w:szCs w:val="24"/>
        </w:rPr>
        <w:t>/201</w:t>
      </w:r>
      <w:r w:rsidR="003733D7" w:rsidRPr="004A1F14">
        <w:rPr>
          <w:sz w:val="24"/>
          <w:szCs w:val="24"/>
        </w:rPr>
        <w:t>3</w:t>
      </w:r>
      <w:r w:rsidRPr="004A1F14">
        <w:rPr>
          <w:sz w:val="24"/>
          <w:szCs w:val="24"/>
        </w:rPr>
        <w:t>-</w:t>
      </w:r>
      <w:r w:rsidR="004A1F14" w:rsidRPr="004A1F14">
        <w:rPr>
          <w:sz w:val="24"/>
          <w:szCs w:val="24"/>
        </w:rPr>
        <w:t>31</w:t>
      </w:r>
      <w:r w:rsidR="00B00485">
        <w:rPr>
          <w:sz w:val="24"/>
          <w:szCs w:val="24"/>
        </w:rPr>
        <w:t>7</w:t>
      </w:r>
    </w:p>
    <w:p w:rsidRDefault="00E97412" w:rsidR="00E97412" w:rsidRPr="004A1F14">
      <w:pPr>
        <w:jc w:val="right"/>
        <w:rPr>
          <w:b/>
          <w:sz w:val="24"/>
          <w:szCs w:val="24"/>
        </w:rPr>
      </w:pPr>
    </w:p>
    <w:p w:rsidRDefault="00E97412" w:rsidR="00E97412" w:rsidRPr="004A1F14">
      <w:pPr>
        <w:jc w:val="right"/>
        <w:rPr>
          <w:b/>
          <w:sz w:val="24"/>
          <w:szCs w:val="24"/>
        </w:rPr>
      </w:pPr>
    </w:p>
    <w:p w:rsidRDefault="00E97412" w:rsidR="00E97412" w:rsidRPr="004A1F14">
      <w:pPr>
        <w:pStyle w:val="Naslov2"/>
        <w:rPr>
          <w:sz w:val="24"/>
          <w:szCs w:val="24"/>
        </w:rPr>
      </w:pPr>
      <w:r w:rsidRPr="004A1F14">
        <w:rPr>
          <w:sz w:val="24"/>
          <w:szCs w:val="24"/>
        </w:rPr>
        <w:t>U  I M E   R E P U B L I K E   H R V A T S K E</w:t>
      </w:r>
    </w:p>
    <w:p w:rsidRDefault="00E97412" w:rsidR="00E97412" w:rsidRPr="004A1F14">
      <w:pPr>
        <w:pStyle w:val="Naslov2"/>
        <w:rPr>
          <w:sz w:val="24"/>
          <w:szCs w:val="24"/>
        </w:rPr>
      </w:pPr>
    </w:p>
    <w:p w:rsidRDefault="00E97412" w:rsidR="00E97412" w:rsidRPr="004A1F14">
      <w:pPr>
        <w:pStyle w:val="Naslov2"/>
        <w:rPr>
          <w:sz w:val="24"/>
          <w:szCs w:val="24"/>
        </w:rPr>
      </w:pPr>
      <w:r w:rsidRPr="004A1F14">
        <w:rPr>
          <w:sz w:val="24"/>
          <w:szCs w:val="24"/>
        </w:rPr>
        <w:t>R J E Š E N J E</w:t>
      </w:r>
    </w:p>
    <w:p w:rsidRDefault="00E97412" w:rsidR="00E97412" w:rsidRPr="004A1F14">
      <w:pPr>
        <w:jc w:val="center"/>
        <w:rPr>
          <w:b/>
          <w:sz w:val="24"/>
          <w:szCs w:val="24"/>
        </w:rPr>
      </w:pPr>
    </w:p>
    <w:p w:rsidRDefault="00E97412" w:rsidP="00F41B82" w:rsidR="00E97412" w:rsidRPr="004A1F14">
      <w:pPr>
        <w:jc w:val="both"/>
        <w:rPr>
          <w:sz w:val="24"/>
          <w:szCs w:val="24"/>
        </w:rPr>
      </w:pPr>
      <w:r w:rsidRPr="004A1F14">
        <w:rPr>
          <w:sz w:val="24"/>
          <w:szCs w:val="24"/>
        </w:rPr>
        <w:tab/>
        <w:t xml:space="preserve">Trgovački sud u Splitu, Stalna služba u Dubrovniku, po sucu tog suda Srđanu Gavraniću kao stečajnom sucu u stečajnom postupku nad dužnikom </w:t>
      </w:r>
      <w:r w:rsidR="00F41B82" w:rsidRPr="004A1F14">
        <w:rPr>
          <w:sz w:val="24"/>
          <w:szCs w:val="24"/>
        </w:rPr>
        <w:t>JEDINSTVO, poljoprivredna zadruga „u stečaju“, Smokvica, OIB: 30698530431, MBS: 060019487, zastupana po stečajnom upravitelju Vlahu Monkoviću iz Cavtata</w:t>
      </w:r>
      <w:r w:rsidRPr="004A1F14">
        <w:rPr>
          <w:sz w:val="24"/>
          <w:szCs w:val="24"/>
        </w:rPr>
        <w:t xml:space="preserve">, nakon javnog ročišta za diobu kupovine održanog </w:t>
      </w:r>
      <w:r w:rsidR="0047269C" w:rsidRPr="004A1F14">
        <w:rPr>
          <w:sz w:val="24"/>
          <w:szCs w:val="24"/>
        </w:rPr>
        <w:t>17. svibnja</w:t>
      </w:r>
      <w:r w:rsidRPr="004A1F14">
        <w:rPr>
          <w:sz w:val="24"/>
          <w:szCs w:val="24"/>
        </w:rPr>
        <w:t xml:space="preserve"> 201</w:t>
      </w:r>
      <w:r w:rsidR="00CC53B8" w:rsidRPr="004A1F14">
        <w:rPr>
          <w:sz w:val="24"/>
          <w:szCs w:val="24"/>
        </w:rPr>
        <w:t>8</w:t>
      </w:r>
      <w:r w:rsidRPr="004A1F14">
        <w:rPr>
          <w:sz w:val="24"/>
          <w:szCs w:val="24"/>
        </w:rPr>
        <w:t>. godine u nazočnosti stečajnog upravitelja i razlučnog vjerovnika</w:t>
      </w:r>
      <w:r w:rsidR="00AE248C" w:rsidRPr="004A1F14">
        <w:rPr>
          <w:sz w:val="24"/>
          <w:szCs w:val="24"/>
        </w:rPr>
        <w:t xml:space="preserve"> </w:t>
      </w:r>
      <w:r w:rsidR="00F41B82" w:rsidRPr="004A1F14">
        <w:rPr>
          <w:sz w:val="24"/>
          <w:szCs w:val="24"/>
        </w:rPr>
        <w:t>Hrvatska poštanska ba</w:t>
      </w:r>
      <w:r w:rsidR="004A1F14">
        <w:rPr>
          <w:sz w:val="24"/>
          <w:szCs w:val="24"/>
        </w:rPr>
        <w:t xml:space="preserve">nka d.d., Zagreb, </w:t>
      </w:r>
      <w:r w:rsidR="006F0D56">
        <w:rPr>
          <w:sz w:val="24"/>
          <w:szCs w:val="24"/>
        </w:rPr>
        <w:t>zastupano po</w:t>
      </w:r>
      <w:r w:rsidR="001775A7">
        <w:rPr>
          <w:sz w:val="24"/>
          <w:szCs w:val="24"/>
        </w:rPr>
        <w:t xml:space="preserve"> punomoćniku Evelini Jakopović, zaposleniku vjerovnika,</w:t>
      </w:r>
      <w:r w:rsidR="004A1F14">
        <w:rPr>
          <w:sz w:val="24"/>
          <w:szCs w:val="24"/>
        </w:rPr>
        <w:t xml:space="preserve"> </w:t>
      </w:r>
      <w:r w:rsidR="00F41B82" w:rsidRPr="004A1F14">
        <w:rPr>
          <w:sz w:val="24"/>
          <w:szCs w:val="24"/>
        </w:rPr>
        <w:t>Općina Smokvica</w:t>
      </w:r>
      <w:r w:rsidR="001775A7">
        <w:rPr>
          <w:sz w:val="24"/>
          <w:szCs w:val="24"/>
        </w:rPr>
        <w:t xml:space="preserve"> zastupano po načelniku Kuzmi Tomašiću, i Republika Hrvatska zastupano Tihanu Hilje, zamjeniku ŽDO Dubrovniku, </w:t>
      </w:r>
      <w:r w:rsidRPr="004A1F14">
        <w:rPr>
          <w:sz w:val="24"/>
          <w:szCs w:val="24"/>
        </w:rPr>
        <w:t>istog dana</w:t>
      </w:r>
    </w:p>
    <w:p w:rsidRDefault="00E97412" w:rsidR="00E97412" w:rsidRPr="004A1F14">
      <w:pPr>
        <w:jc w:val="both"/>
        <w:rPr>
          <w:sz w:val="24"/>
          <w:szCs w:val="24"/>
        </w:rPr>
      </w:pPr>
    </w:p>
    <w:p w:rsidRDefault="00E97412" w:rsidR="00E97412" w:rsidRPr="004A1F14">
      <w:pPr>
        <w:jc w:val="center"/>
        <w:rPr>
          <w:b/>
          <w:sz w:val="24"/>
          <w:szCs w:val="24"/>
        </w:rPr>
      </w:pPr>
      <w:r w:rsidRPr="004A1F14">
        <w:rPr>
          <w:b/>
          <w:sz w:val="24"/>
          <w:szCs w:val="24"/>
        </w:rPr>
        <w:t>r i j e š i o    j e</w:t>
      </w:r>
    </w:p>
    <w:p w:rsidRDefault="004A1F14" w:rsidP="004A1F14" w:rsidR="004A1F14" w:rsidRPr="004A1F14">
      <w:pPr>
        <w:rPr>
          <w:sz w:val="24"/>
          <w:szCs w:val="24"/>
        </w:rPr>
      </w:pPr>
    </w:p>
    <w:p w:rsidRDefault="004A1F14" w:rsidP="004A1F14" w:rsidR="004A1F14" w:rsidRPr="004A1F14">
      <w:pPr>
        <w:jc w:val="both"/>
        <w:rPr>
          <w:sz w:val="24"/>
          <w:szCs w:val="24"/>
        </w:rPr>
      </w:pPr>
      <w:r w:rsidRPr="004A1F14">
        <w:rPr>
          <w:b/>
          <w:sz w:val="24"/>
          <w:szCs w:val="24"/>
        </w:rPr>
        <w:t>I.</w:t>
      </w:r>
      <w:r w:rsidRPr="004A1F14">
        <w:rPr>
          <w:sz w:val="24"/>
          <w:szCs w:val="24"/>
        </w:rPr>
        <w:tab/>
        <w:t>Iz utrška ostvarenog prodajom imovine stečajnog dužnika JEDINSTVO, poljoprivredna zadruga „u stečaju“, Smokvica, OIB: 30698530431, MBS: 060019487 i to nekretnine oznake katastarske čestice:</w:t>
      </w:r>
    </w:p>
    <w:p w:rsidRDefault="004A1F14" w:rsidP="004A1F14" w:rsidR="004A1F14" w:rsidRPr="004A1F14">
      <w:pPr>
        <w:jc w:val="both"/>
        <w:rPr>
          <w:sz w:val="24"/>
          <w:szCs w:val="24"/>
        </w:rPr>
      </w:pPr>
      <w:r w:rsidRPr="004A1F14">
        <w:rPr>
          <w:sz w:val="24"/>
          <w:szCs w:val="24"/>
        </w:rPr>
        <w:t>- kat. čestice zgr. 604, podrum, površine 1.820 m2, kat. čestice zgr. 605 vriona, površine 659 m2 i kat. čestice 3575/14, neplodno, površine 2.679 m2, sve z.ul. 2523 k.o. SMOKVICA,</w:t>
      </w:r>
    </w:p>
    <w:p w:rsidRDefault="004A1F14" w:rsidP="004A1F14" w:rsidR="004A1F14" w:rsidRPr="004A1F14">
      <w:pPr>
        <w:jc w:val="both"/>
        <w:rPr>
          <w:sz w:val="24"/>
          <w:szCs w:val="24"/>
        </w:rPr>
      </w:pPr>
      <w:r w:rsidRPr="004A1F14">
        <w:rPr>
          <w:sz w:val="24"/>
          <w:szCs w:val="24"/>
        </w:rPr>
        <w:t>- kat. čestice zgr. 603, cisterna, površine 200 m2, z.ul. 2524 k.o. SMOKVICA,</w:t>
      </w:r>
    </w:p>
    <w:p w:rsidRDefault="004A1F14" w:rsidP="004A1F14" w:rsidR="004A1F14" w:rsidRPr="004A1F14">
      <w:pPr>
        <w:jc w:val="both"/>
        <w:rPr>
          <w:sz w:val="24"/>
          <w:szCs w:val="24"/>
        </w:rPr>
      </w:pPr>
      <w:r w:rsidRPr="004A1F14">
        <w:rPr>
          <w:sz w:val="24"/>
          <w:szCs w:val="24"/>
        </w:rPr>
        <w:t>u iznosu od 2.400.000,00 kuna,</w:t>
      </w:r>
    </w:p>
    <w:p w:rsidRDefault="004A1F14" w:rsidP="004A1F14" w:rsidR="004A1F14" w:rsidRPr="004A1F14">
      <w:pPr>
        <w:jc w:val="both"/>
        <w:rPr>
          <w:sz w:val="24"/>
          <w:szCs w:val="24"/>
        </w:rPr>
      </w:pPr>
      <w:r w:rsidRPr="004A1F14">
        <w:rPr>
          <w:sz w:val="24"/>
          <w:szCs w:val="24"/>
        </w:rPr>
        <w:t>vrsta predmeta prodaje: dio imovine,</w:t>
      </w:r>
    </w:p>
    <w:p w:rsidRDefault="004A1F14" w:rsidP="004A1F14" w:rsidR="004A1F14" w:rsidRPr="004A1F14">
      <w:pPr>
        <w:jc w:val="both"/>
        <w:rPr>
          <w:sz w:val="24"/>
          <w:szCs w:val="24"/>
        </w:rPr>
      </w:pPr>
      <w:r w:rsidRPr="004A1F14">
        <w:rPr>
          <w:sz w:val="24"/>
          <w:szCs w:val="24"/>
        </w:rPr>
        <w:t>identifikator prodaje: 3965,</w:t>
      </w:r>
    </w:p>
    <w:p w:rsidRDefault="004A1F14" w:rsidP="004A1F14" w:rsidR="004A1F14" w:rsidRPr="004A1F14">
      <w:pPr>
        <w:jc w:val="both"/>
        <w:rPr>
          <w:sz w:val="24"/>
          <w:szCs w:val="24"/>
        </w:rPr>
      </w:pPr>
      <w:r w:rsidRPr="004A1F14">
        <w:rPr>
          <w:sz w:val="24"/>
          <w:szCs w:val="24"/>
        </w:rPr>
        <w:t>namiruju se:</w:t>
      </w:r>
    </w:p>
    <w:p w:rsidRDefault="004A1F14" w:rsidP="00322269" w:rsidR="004A1F14" w:rsidRPr="00322269">
      <w:pPr>
        <w:pStyle w:val="Odlomakpopisa"/>
        <w:numPr>
          <w:ilvl w:val="0"/>
          <w:numId w:val="7"/>
        </w:numPr>
        <w:tabs>
          <w:tab w:pos="142" w:val="left"/>
        </w:tabs>
        <w:ind w:firstLine="0" w:left="0"/>
        <w:jc w:val="both"/>
        <w:rPr>
          <w:sz w:val="24"/>
          <w:szCs w:val="24"/>
        </w:rPr>
      </w:pPr>
      <w:r w:rsidRPr="00322269">
        <w:rPr>
          <w:sz w:val="24"/>
          <w:szCs w:val="24"/>
        </w:rPr>
        <w:t>troškovi stečajnog postupka po čl. 254. st. 2. Stečajnog zakona u iznosu od 120.000,00 kuna (slovima: jedna-stotina-dvadeset-tisuća kuna),</w:t>
      </w:r>
    </w:p>
    <w:p w:rsidRDefault="004A1F14" w:rsidP="006775B4" w:rsidR="004A1F14" w:rsidRPr="006775B4">
      <w:pPr>
        <w:pStyle w:val="Odlomakpopisa"/>
        <w:numPr>
          <w:ilvl w:val="0"/>
          <w:numId w:val="7"/>
        </w:numPr>
        <w:tabs>
          <w:tab w:pos="142" w:val="left"/>
        </w:tabs>
        <w:ind w:firstLine="0" w:left="0"/>
        <w:jc w:val="both"/>
        <w:rPr>
          <w:sz w:val="24"/>
          <w:szCs w:val="24"/>
        </w:rPr>
      </w:pPr>
      <w:r w:rsidRPr="006775B4">
        <w:rPr>
          <w:sz w:val="24"/>
          <w:szCs w:val="24"/>
        </w:rPr>
        <w:t>troškovi stečajnog postupka po čl. 254. st. 3. Stečajnog zakona u iznosu od 255.838,12 kuna (slo</w:t>
      </w:r>
      <w:r w:rsidR="00EB0341" w:rsidRPr="006775B4">
        <w:rPr>
          <w:sz w:val="24"/>
          <w:szCs w:val="24"/>
        </w:rPr>
        <w:t>vima: dvije-stotine-pedeset-pet</w:t>
      </w:r>
      <w:r w:rsidRPr="006775B4">
        <w:rPr>
          <w:sz w:val="24"/>
          <w:szCs w:val="24"/>
        </w:rPr>
        <w:t>-tisuća-osam-stotina-trideset-osam kuna</w:t>
      </w:r>
      <w:r w:rsidR="006775B4">
        <w:rPr>
          <w:sz w:val="24"/>
          <w:szCs w:val="24"/>
        </w:rPr>
        <w:t xml:space="preserve"> i dvanaest lipa</w:t>
      </w:r>
      <w:r w:rsidRPr="006775B4">
        <w:rPr>
          <w:sz w:val="24"/>
          <w:szCs w:val="24"/>
        </w:rPr>
        <w:t>).</w:t>
      </w:r>
    </w:p>
    <w:p w:rsidRDefault="004A1F14" w:rsidP="004A1F14" w:rsidR="004A1F14" w:rsidRPr="004A1F14">
      <w:pPr>
        <w:jc w:val="both"/>
        <w:rPr>
          <w:sz w:val="24"/>
          <w:szCs w:val="24"/>
        </w:rPr>
      </w:pPr>
    </w:p>
    <w:p w:rsidRDefault="004A1F14" w:rsidP="004A1F14" w:rsidR="004A1F14" w:rsidRPr="004A1F14">
      <w:pPr>
        <w:jc w:val="both"/>
        <w:rPr>
          <w:sz w:val="24"/>
          <w:szCs w:val="24"/>
        </w:rPr>
      </w:pPr>
      <w:r w:rsidRPr="004A1F14">
        <w:rPr>
          <w:b/>
          <w:sz w:val="24"/>
          <w:szCs w:val="24"/>
        </w:rPr>
        <w:t>II.</w:t>
      </w:r>
      <w:r w:rsidRPr="004A1F14">
        <w:rPr>
          <w:sz w:val="24"/>
          <w:szCs w:val="24"/>
        </w:rPr>
        <w:tab/>
        <w:t>Po odbitku iznosa troškova stečajnog postupka navedenog u točki I. ovog rješenja iz ostvarenih sredstava namiruje se tražbina razlučnog vjerovnika:</w:t>
      </w:r>
    </w:p>
    <w:p w:rsidRDefault="004A1F14" w:rsidP="006775B4" w:rsidR="004A1F14" w:rsidRPr="006775B4">
      <w:pPr>
        <w:pStyle w:val="Odlomakpopisa"/>
        <w:numPr>
          <w:ilvl w:val="0"/>
          <w:numId w:val="7"/>
        </w:numPr>
        <w:tabs>
          <w:tab w:pos="142" w:val="left"/>
        </w:tabs>
        <w:ind w:firstLine="0" w:left="0"/>
        <w:jc w:val="both"/>
        <w:rPr>
          <w:sz w:val="24"/>
          <w:szCs w:val="24"/>
        </w:rPr>
      </w:pPr>
      <w:r w:rsidRPr="006775B4">
        <w:rPr>
          <w:sz w:val="24"/>
          <w:szCs w:val="24"/>
        </w:rPr>
        <w:t>HRVATSKA POŠTANSKA BANKA d.d. Zagreb, OIB: 87939104217 u iznosu od 2.024.161,88  kuna (slovima: dva-milijuna-dvadeset-četiri-tisuće-jednu-stotinu-šezdeset-jednu kunu</w:t>
      </w:r>
      <w:r w:rsidR="006775B4">
        <w:rPr>
          <w:sz w:val="24"/>
          <w:szCs w:val="24"/>
        </w:rPr>
        <w:t xml:space="preserve"> i osamdeset-osam lipa</w:t>
      </w:r>
      <w:r w:rsidRPr="006775B4">
        <w:rPr>
          <w:sz w:val="24"/>
          <w:szCs w:val="24"/>
        </w:rPr>
        <w:t>).</w:t>
      </w:r>
    </w:p>
    <w:p w:rsidRDefault="004A1F14" w:rsidP="004A1F14" w:rsidR="004A1F14" w:rsidRPr="004A1F14">
      <w:pPr>
        <w:jc w:val="both"/>
        <w:rPr>
          <w:sz w:val="24"/>
          <w:szCs w:val="24"/>
        </w:rPr>
      </w:pPr>
    </w:p>
    <w:p w:rsidRDefault="004A1F14" w:rsidP="004A1F14" w:rsidR="004A1F14" w:rsidRPr="004A1F14">
      <w:pPr>
        <w:jc w:val="both"/>
        <w:rPr>
          <w:sz w:val="24"/>
          <w:szCs w:val="24"/>
        </w:rPr>
      </w:pPr>
      <w:r w:rsidRPr="004A1F14">
        <w:rPr>
          <w:b/>
          <w:sz w:val="24"/>
          <w:szCs w:val="24"/>
        </w:rPr>
        <w:t>III.</w:t>
      </w:r>
      <w:r w:rsidRPr="004A1F14">
        <w:rPr>
          <w:sz w:val="24"/>
          <w:szCs w:val="24"/>
        </w:rPr>
        <w:tab/>
        <w:t xml:space="preserve">Utvrđuje se da  tražbina razlučnog vjerovnika: </w:t>
      </w:r>
    </w:p>
    <w:p w:rsidRDefault="004A1F14" w:rsidP="004A1F14" w:rsidR="004A1F14" w:rsidRPr="004A1F14">
      <w:pPr>
        <w:jc w:val="both"/>
        <w:rPr>
          <w:sz w:val="24"/>
          <w:szCs w:val="24"/>
        </w:rPr>
      </w:pPr>
      <w:r w:rsidRPr="004A1F14">
        <w:rPr>
          <w:sz w:val="24"/>
          <w:szCs w:val="24"/>
        </w:rPr>
        <w:lastRenderedPageBreak/>
        <w:t>- Općina Smokvica,</w:t>
      </w:r>
    </w:p>
    <w:p w:rsidRDefault="004A1F14" w:rsidP="004A1F14" w:rsidR="004A1F14" w:rsidRPr="004A1F14">
      <w:pPr>
        <w:jc w:val="both"/>
        <w:rPr>
          <w:sz w:val="24"/>
          <w:szCs w:val="24"/>
        </w:rPr>
      </w:pPr>
      <w:r w:rsidRPr="004A1F14">
        <w:rPr>
          <w:sz w:val="24"/>
          <w:szCs w:val="24"/>
        </w:rPr>
        <w:t>nije namirena.</w:t>
      </w:r>
    </w:p>
    <w:p w:rsidRDefault="004A1F14" w:rsidP="004A1F14" w:rsidR="004A1F14" w:rsidRPr="004A1F14">
      <w:pPr>
        <w:jc w:val="both"/>
        <w:rPr>
          <w:sz w:val="24"/>
          <w:szCs w:val="24"/>
        </w:rPr>
      </w:pPr>
    </w:p>
    <w:p w:rsidRDefault="004A1F14" w:rsidP="004A1F14" w:rsidR="004A1F14" w:rsidRPr="004A1F14">
      <w:pPr>
        <w:jc w:val="both"/>
        <w:rPr>
          <w:sz w:val="24"/>
          <w:szCs w:val="24"/>
        </w:rPr>
      </w:pPr>
      <w:r w:rsidRPr="004A1F14">
        <w:rPr>
          <w:b/>
          <w:sz w:val="24"/>
          <w:szCs w:val="24"/>
        </w:rPr>
        <w:t>IV.</w:t>
      </w:r>
      <w:r w:rsidRPr="004A1F14">
        <w:rPr>
          <w:sz w:val="24"/>
          <w:szCs w:val="24"/>
        </w:rPr>
        <w:tab/>
        <w:t>Nakon pravomoćnosti ovog rješenja isplatit će se iznosi navedeni ovom rješenju, tako što se nalaže Financijskoj agenciji nakon pravomoćnosti ovog rješenja bez odlaganja s računa</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 xml:space="preserve">IBAN HR3323900011300028779 (uplaćena jamčevina 240.000,00 kuna) i </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IBAN HR1123900011300028787 (uplaćena kupovnina 2.160.000,00 kuna) isplatiti iznose iz točke I. i II. ovog rješenja i to:</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375.838,12 kuna u korist računa JEDINSTVO, poljoprivredna zadruga „u stečaju“, Smokvica, OIB: 30698530431, broj HR3824070001100395305,</w:t>
      </w:r>
    </w:p>
    <w:p w:rsidRDefault="004A1F14" w:rsidP="004A1F14" w:rsidR="004A1F14" w:rsidRPr="004A1F14">
      <w:pPr>
        <w:jc w:val="both"/>
        <w:rPr>
          <w:sz w:val="24"/>
          <w:szCs w:val="24"/>
        </w:rPr>
      </w:pPr>
      <w:r w:rsidRPr="004A1F14">
        <w:rPr>
          <w:sz w:val="24"/>
          <w:szCs w:val="24"/>
        </w:rPr>
        <w:t>- 2.024.161,88 kuna u korist računa HRVATSKA POŠTANSKA BANKA d.d. Zagreb, OIB: 87939104217, broj HR4623900011070000029, model poziv na broj 2609256-001.</w:t>
      </w:r>
    </w:p>
    <w:p w:rsidRDefault="004A1F14" w:rsidP="004A1F14" w:rsidR="004A1F14" w:rsidRPr="004A1F14">
      <w:pPr>
        <w:jc w:val="both"/>
        <w:rPr>
          <w:sz w:val="24"/>
          <w:szCs w:val="24"/>
        </w:rPr>
      </w:pPr>
    </w:p>
    <w:p w:rsidRDefault="00E97412" w:rsidP="000F7052" w:rsidR="00E97412" w:rsidRPr="004A1F14">
      <w:pPr>
        <w:pStyle w:val="Tijeloteksta"/>
        <w:rPr>
          <w:b/>
          <w:sz w:val="24"/>
          <w:szCs w:val="24"/>
        </w:rPr>
      </w:pPr>
    </w:p>
    <w:p w:rsidRDefault="00E97412" w:rsidP="006355B4" w:rsidR="00E97412" w:rsidRPr="004A1F14">
      <w:pPr>
        <w:pStyle w:val="Naslov2"/>
        <w:rPr>
          <w:sz w:val="24"/>
          <w:szCs w:val="24"/>
        </w:rPr>
      </w:pPr>
      <w:r w:rsidRPr="004A1F14">
        <w:rPr>
          <w:sz w:val="24"/>
          <w:szCs w:val="24"/>
        </w:rPr>
        <w:t>Obrazloženje</w:t>
      </w:r>
    </w:p>
    <w:p w:rsidRDefault="00E97412" w:rsidP="00486030" w:rsidR="00E97412" w:rsidRPr="004A1F14">
      <w:pPr>
        <w:jc w:val="center"/>
        <w:rPr>
          <w:b/>
          <w:sz w:val="24"/>
          <w:szCs w:val="24"/>
        </w:rPr>
      </w:pPr>
      <w:r w:rsidRPr="004A1F14">
        <w:rPr>
          <w:sz w:val="24"/>
          <w:szCs w:val="24"/>
        </w:rPr>
        <w:tab/>
      </w:r>
    </w:p>
    <w:p w:rsidRDefault="00E97412" w:rsidP="00405840" w:rsidR="00E97412" w:rsidRPr="004A1F14">
      <w:pPr>
        <w:jc w:val="both"/>
        <w:rPr>
          <w:sz w:val="24"/>
          <w:szCs w:val="24"/>
        </w:rPr>
      </w:pPr>
      <w:r w:rsidRPr="004A1F14">
        <w:rPr>
          <w:sz w:val="24"/>
          <w:szCs w:val="24"/>
        </w:rPr>
        <w:tab/>
        <w:t xml:space="preserve">Nakon što </w:t>
      </w:r>
      <w:r w:rsidR="00E01631" w:rsidRPr="004A1F14">
        <w:rPr>
          <w:sz w:val="24"/>
          <w:szCs w:val="24"/>
        </w:rPr>
        <w:t xml:space="preserve">imovina dužnika </w:t>
      </w:r>
      <w:r w:rsidR="00A9226B">
        <w:rPr>
          <w:sz w:val="24"/>
          <w:szCs w:val="24"/>
        </w:rPr>
        <w:t xml:space="preserve">navedena u točki I. izreke ovog rješenja </w:t>
      </w:r>
      <w:r w:rsidR="00E01631" w:rsidRPr="004A1F14">
        <w:rPr>
          <w:sz w:val="24"/>
          <w:szCs w:val="24"/>
        </w:rPr>
        <w:t xml:space="preserve">prodana na javnoj dražbi koju je provela Financijska agencija i </w:t>
      </w:r>
      <w:r w:rsidR="00A9226B">
        <w:rPr>
          <w:sz w:val="24"/>
          <w:szCs w:val="24"/>
        </w:rPr>
        <w:t xml:space="preserve">nakon što je </w:t>
      </w:r>
      <w:r w:rsidR="00E01631" w:rsidRPr="004A1F14">
        <w:rPr>
          <w:sz w:val="24"/>
          <w:szCs w:val="24"/>
        </w:rPr>
        <w:t>kupac uplatio ponuđenu cijenu</w:t>
      </w:r>
      <w:r w:rsidRPr="004A1F14">
        <w:rPr>
          <w:sz w:val="24"/>
          <w:szCs w:val="24"/>
        </w:rPr>
        <w:t xml:space="preserve">, na ročištu za diobu kupovine održanom </w:t>
      </w:r>
      <w:r w:rsidR="00764AC7" w:rsidRPr="004A1F14">
        <w:rPr>
          <w:sz w:val="24"/>
          <w:szCs w:val="24"/>
        </w:rPr>
        <w:t>17. svibnja</w:t>
      </w:r>
      <w:r w:rsidRPr="004A1F14">
        <w:rPr>
          <w:sz w:val="24"/>
          <w:szCs w:val="24"/>
        </w:rPr>
        <w:t xml:space="preserve"> 201</w:t>
      </w:r>
      <w:r w:rsidR="00E01631" w:rsidRPr="004A1F14">
        <w:rPr>
          <w:sz w:val="24"/>
          <w:szCs w:val="24"/>
        </w:rPr>
        <w:t>8</w:t>
      </w:r>
      <w:r w:rsidRPr="004A1F14">
        <w:rPr>
          <w:sz w:val="24"/>
          <w:szCs w:val="24"/>
        </w:rPr>
        <w:t xml:space="preserve">. godine predmet ročišta je bila rasprava o diobi kupovine u ukupnom iznosu od </w:t>
      </w:r>
      <w:r w:rsidR="00F217F1" w:rsidRPr="004A1F14">
        <w:rPr>
          <w:sz w:val="24"/>
          <w:szCs w:val="24"/>
        </w:rPr>
        <w:t>2.400</w:t>
      </w:r>
      <w:r w:rsidR="00626BB7" w:rsidRPr="004A1F14">
        <w:rPr>
          <w:sz w:val="24"/>
          <w:szCs w:val="24"/>
        </w:rPr>
        <w:t>.000</w:t>
      </w:r>
      <w:r w:rsidRPr="004A1F14">
        <w:rPr>
          <w:sz w:val="24"/>
          <w:szCs w:val="24"/>
        </w:rPr>
        <w:t>,00 kuna i namirenje vjerovnika koji ima pravo odvojenog namirenja svoje tražbine iz nekretnine koja je bila predmet prodaje.</w:t>
      </w:r>
    </w:p>
    <w:p w:rsidRDefault="00E97412" w:rsidP="00486030" w:rsidR="00E97412" w:rsidRPr="004A1F14">
      <w:pPr>
        <w:ind w:firstLine="720"/>
        <w:jc w:val="both"/>
        <w:rPr>
          <w:sz w:val="24"/>
          <w:szCs w:val="24"/>
        </w:rPr>
      </w:pPr>
    </w:p>
    <w:p w:rsidRDefault="00023118" w:rsidP="00023118" w:rsidR="00A01466" w:rsidRPr="004A1F14">
      <w:pPr>
        <w:ind w:firstLine="720"/>
        <w:jc w:val="both"/>
        <w:rPr>
          <w:sz w:val="24"/>
          <w:szCs w:val="24"/>
        </w:rPr>
      </w:pPr>
      <w:r w:rsidRPr="004A1F14">
        <w:rPr>
          <w:sz w:val="24"/>
          <w:szCs w:val="24"/>
        </w:rPr>
        <w:t>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2. SZ u vezi s čl. 37. st. 3. Zakona o izmjenama i dopunama Stečajnog zakona (NN 104/17) budući da je rješenje o dosudi svojstvo pravomoćnosti steklo nakon stupanja na snagu tog Zakona, troškovi utvrđivanja predmeta razlučnoga prava odr</w:t>
      </w:r>
      <w:r w:rsidR="003B7110">
        <w:rPr>
          <w:sz w:val="24"/>
          <w:szCs w:val="24"/>
        </w:rPr>
        <w:t>eđuju se paušalno u iznosu od 5</w:t>
      </w:r>
      <w:r w:rsidRPr="004A1F14">
        <w:rPr>
          <w:sz w:val="24"/>
          <w:szCs w:val="24"/>
        </w:rPr>
        <w:t xml:space="preserve">% od utrška, te iznose </w:t>
      </w:r>
      <w:r w:rsidR="000001A0" w:rsidRPr="004A1F14">
        <w:rPr>
          <w:sz w:val="24"/>
          <w:szCs w:val="24"/>
        </w:rPr>
        <w:t>12</w:t>
      </w:r>
      <w:r w:rsidR="00602027" w:rsidRPr="004A1F14">
        <w:rPr>
          <w:sz w:val="24"/>
          <w:szCs w:val="24"/>
        </w:rPr>
        <w:t>0</w:t>
      </w:r>
      <w:r w:rsidR="000001A0" w:rsidRPr="004A1F14">
        <w:rPr>
          <w:sz w:val="24"/>
          <w:szCs w:val="24"/>
        </w:rPr>
        <w:t>.000</w:t>
      </w:r>
      <w:r w:rsidR="000074B2" w:rsidRPr="004A1F14">
        <w:rPr>
          <w:sz w:val="24"/>
          <w:szCs w:val="24"/>
        </w:rPr>
        <w:t>,00</w:t>
      </w:r>
      <w:r w:rsidRPr="004A1F14">
        <w:rPr>
          <w:sz w:val="24"/>
          <w:szCs w:val="24"/>
        </w:rPr>
        <w:t xml:space="preserve"> kuna. Sukladno čl. 254. st. 3. SZ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w:t>
      </w:r>
      <w:r w:rsidR="000001A0" w:rsidRPr="004A1F14">
        <w:rPr>
          <w:sz w:val="24"/>
          <w:szCs w:val="24"/>
        </w:rPr>
        <w:t xml:space="preserve">su znatno viši, </w:t>
      </w:r>
      <w:r w:rsidRPr="004A1F14">
        <w:rPr>
          <w:sz w:val="24"/>
          <w:szCs w:val="24"/>
        </w:rPr>
        <w:t xml:space="preserve">prema obračunu stečajnog upravitelja (list spisa </w:t>
      </w:r>
      <w:r w:rsidR="000856AA" w:rsidRPr="004A1F14">
        <w:rPr>
          <w:sz w:val="24"/>
          <w:szCs w:val="24"/>
        </w:rPr>
        <w:t>1211</w:t>
      </w:r>
      <w:r w:rsidRPr="004A1F14">
        <w:rPr>
          <w:sz w:val="24"/>
          <w:szCs w:val="24"/>
        </w:rPr>
        <w:t xml:space="preserve">) iznose </w:t>
      </w:r>
      <w:r w:rsidR="003B7110">
        <w:rPr>
          <w:sz w:val="24"/>
          <w:szCs w:val="24"/>
        </w:rPr>
        <w:t>255.838,12</w:t>
      </w:r>
      <w:r w:rsidR="000856AA" w:rsidRPr="004A1F14">
        <w:rPr>
          <w:sz w:val="24"/>
          <w:szCs w:val="24"/>
        </w:rPr>
        <w:t>,00</w:t>
      </w:r>
      <w:r w:rsidR="000074B2" w:rsidRPr="004A1F14">
        <w:rPr>
          <w:sz w:val="24"/>
          <w:szCs w:val="24"/>
        </w:rPr>
        <w:t xml:space="preserve"> kuna</w:t>
      </w:r>
      <w:r w:rsidR="000856AA" w:rsidRPr="004A1F14">
        <w:rPr>
          <w:sz w:val="24"/>
          <w:szCs w:val="24"/>
        </w:rPr>
        <w:t xml:space="preserve">, </w:t>
      </w:r>
      <w:r w:rsidR="006C4396" w:rsidRPr="004A1F14">
        <w:rPr>
          <w:sz w:val="24"/>
          <w:szCs w:val="24"/>
        </w:rPr>
        <w:t xml:space="preserve">a odnose se na </w:t>
      </w:r>
      <w:r w:rsidR="006C4396" w:rsidRPr="003B7110">
        <w:rPr>
          <w:sz w:val="24"/>
          <w:szCs w:val="24"/>
        </w:rPr>
        <w:t>troškove oglašavanja predmeta prodaje</w:t>
      </w:r>
      <w:r w:rsidR="00A01466" w:rsidRPr="003B7110">
        <w:rPr>
          <w:sz w:val="24"/>
          <w:szCs w:val="24"/>
        </w:rPr>
        <w:t xml:space="preserve"> 2.750,00 kuna</w:t>
      </w:r>
      <w:r w:rsidR="002245A4">
        <w:rPr>
          <w:sz w:val="24"/>
          <w:szCs w:val="24"/>
        </w:rPr>
        <w:t xml:space="preserve"> </w:t>
      </w:r>
      <w:r w:rsidR="00ED015E">
        <w:rPr>
          <w:sz w:val="24"/>
          <w:szCs w:val="24"/>
        </w:rPr>
        <w:t xml:space="preserve">od ukupno 4.550,00 kuna </w:t>
      </w:r>
      <w:r w:rsidR="002245A4">
        <w:rPr>
          <w:sz w:val="24"/>
          <w:szCs w:val="24"/>
        </w:rPr>
        <w:t xml:space="preserve">prema dostavljenim računima Financijska agencije </w:t>
      </w:r>
      <w:r w:rsidR="00E72D67">
        <w:rPr>
          <w:sz w:val="24"/>
          <w:szCs w:val="24"/>
        </w:rPr>
        <w:t>(list spisa1224-1228)</w:t>
      </w:r>
      <w:r w:rsidR="00E72D67" w:rsidRPr="004A1F14">
        <w:rPr>
          <w:sz w:val="24"/>
          <w:szCs w:val="24"/>
        </w:rPr>
        <w:t xml:space="preserve"> </w:t>
      </w:r>
      <w:r w:rsidR="002245A4">
        <w:rPr>
          <w:sz w:val="24"/>
          <w:szCs w:val="24"/>
        </w:rPr>
        <w:t>koji se odnose na predmet prodaje</w:t>
      </w:r>
      <w:r w:rsidR="00ED015E">
        <w:rPr>
          <w:sz w:val="24"/>
          <w:szCs w:val="24"/>
        </w:rPr>
        <w:t xml:space="preserve">, </w:t>
      </w:r>
      <w:r w:rsidR="00602027" w:rsidRPr="004A1F14">
        <w:rPr>
          <w:sz w:val="24"/>
          <w:szCs w:val="24"/>
        </w:rPr>
        <w:t xml:space="preserve">te </w:t>
      </w:r>
      <w:r w:rsidR="00ED015E">
        <w:rPr>
          <w:sz w:val="24"/>
          <w:szCs w:val="24"/>
        </w:rPr>
        <w:t xml:space="preserve">troškove koji </w:t>
      </w:r>
      <w:r w:rsidR="00602027" w:rsidRPr="004A1F14">
        <w:rPr>
          <w:sz w:val="24"/>
          <w:szCs w:val="24"/>
        </w:rPr>
        <w:t xml:space="preserve">razmjerno vrijednosti stečajne mase </w:t>
      </w:r>
      <w:r w:rsidR="00D4638F">
        <w:rPr>
          <w:sz w:val="24"/>
          <w:szCs w:val="24"/>
        </w:rPr>
        <w:t xml:space="preserve">u odnosu na ukupnu vrijednost stečajne mase (35%) se odnose </w:t>
      </w:r>
      <w:r w:rsidR="00602027" w:rsidRPr="004A1F14">
        <w:rPr>
          <w:sz w:val="24"/>
          <w:szCs w:val="24"/>
        </w:rPr>
        <w:t xml:space="preserve">na </w:t>
      </w:r>
      <w:r w:rsidR="00A01466" w:rsidRPr="004A1F14">
        <w:rPr>
          <w:sz w:val="24"/>
          <w:szCs w:val="24"/>
        </w:rPr>
        <w:t xml:space="preserve">troškove knjigovodstva, poštarine, arhiviranja, telefona </w:t>
      </w:r>
      <w:r w:rsidR="0070069D" w:rsidRPr="004A1F14">
        <w:rPr>
          <w:sz w:val="24"/>
          <w:szCs w:val="24"/>
        </w:rPr>
        <w:t xml:space="preserve">38.062,50 kuna, troškove procjene 14.478,00 kuna, </w:t>
      </w:r>
      <w:r w:rsidR="00D4638F" w:rsidRPr="004A1F14">
        <w:rPr>
          <w:sz w:val="24"/>
          <w:szCs w:val="24"/>
        </w:rPr>
        <w:t xml:space="preserve">odvjetničke troškove </w:t>
      </w:r>
      <w:r w:rsidR="00D4638F">
        <w:rPr>
          <w:sz w:val="24"/>
          <w:szCs w:val="24"/>
        </w:rPr>
        <w:t xml:space="preserve">15.647,62 </w:t>
      </w:r>
      <w:r w:rsidR="00D4638F" w:rsidRPr="004A1F14">
        <w:rPr>
          <w:sz w:val="24"/>
          <w:szCs w:val="24"/>
        </w:rPr>
        <w:t>kuna</w:t>
      </w:r>
      <w:r w:rsidR="00D4638F">
        <w:rPr>
          <w:sz w:val="24"/>
          <w:szCs w:val="24"/>
        </w:rPr>
        <w:t>, te</w:t>
      </w:r>
      <w:r w:rsidR="00D4638F" w:rsidRPr="004A1F14">
        <w:rPr>
          <w:sz w:val="24"/>
          <w:szCs w:val="24"/>
        </w:rPr>
        <w:t xml:space="preserve"> </w:t>
      </w:r>
      <w:r w:rsidR="0070069D" w:rsidRPr="004A1F14">
        <w:rPr>
          <w:sz w:val="24"/>
          <w:szCs w:val="24"/>
        </w:rPr>
        <w:t xml:space="preserve">troškove nagrade stečajnom upravitelju </w:t>
      </w:r>
      <w:r w:rsidR="00AA59F4">
        <w:rPr>
          <w:sz w:val="24"/>
          <w:szCs w:val="24"/>
        </w:rPr>
        <w:t xml:space="preserve">184.900,00 kuna, u koji iznos je uključen </w:t>
      </w:r>
      <w:r w:rsidR="00EF506A" w:rsidRPr="004A1F14">
        <w:rPr>
          <w:sz w:val="24"/>
          <w:szCs w:val="24"/>
        </w:rPr>
        <w:t>doprinos na plaću za zdravstveno osiguranje</w:t>
      </w:r>
      <w:r w:rsidR="00D4638F">
        <w:rPr>
          <w:sz w:val="24"/>
          <w:szCs w:val="24"/>
        </w:rPr>
        <w:t xml:space="preserve"> u iznosu od </w:t>
      </w:r>
      <w:r w:rsidR="00AA59F4">
        <w:rPr>
          <w:sz w:val="24"/>
          <w:szCs w:val="24"/>
        </w:rPr>
        <w:t>(</w:t>
      </w:r>
      <w:r w:rsidR="00D4638F">
        <w:rPr>
          <w:sz w:val="24"/>
          <w:szCs w:val="24"/>
        </w:rPr>
        <w:t xml:space="preserve">172.000,00 kn x 7,5% </w:t>
      </w:r>
      <w:r w:rsidR="00AA59F4">
        <w:rPr>
          <w:sz w:val="24"/>
          <w:szCs w:val="24"/>
        </w:rPr>
        <w:t xml:space="preserve">=) 12.900,00 kuna, budući da prema </w:t>
      </w:r>
      <w:r w:rsidR="003A4158">
        <w:rPr>
          <w:sz w:val="24"/>
          <w:szCs w:val="24"/>
        </w:rPr>
        <w:t xml:space="preserve">čl. 15. </w:t>
      </w:r>
      <w:r w:rsidR="00AA59F4">
        <w:rPr>
          <w:sz w:val="24"/>
          <w:szCs w:val="24"/>
        </w:rPr>
        <w:t>Uredb</w:t>
      </w:r>
      <w:r w:rsidR="003A4158">
        <w:rPr>
          <w:sz w:val="24"/>
          <w:szCs w:val="24"/>
        </w:rPr>
        <w:t>e</w:t>
      </w:r>
      <w:r w:rsidR="00AA59F4">
        <w:rPr>
          <w:sz w:val="24"/>
          <w:szCs w:val="24"/>
        </w:rPr>
        <w:t xml:space="preserve"> o kriterijima i načinu obračuna i plaćanja nagrade stečajnim upraviteljima (NN 105/15)</w:t>
      </w:r>
      <w:r w:rsidR="00EF506A" w:rsidRPr="004A1F14">
        <w:rPr>
          <w:sz w:val="24"/>
          <w:szCs w:val="24"/>
        </w:rPr>
        <w:t xml:space="preserve"> </w:t>
      </w:r>
      <w:r w:rsidR="00402E6B">
        <w:rPr>
          <w:sz w:val="24"/>
          <w:szCs w:val="24"/>
        </w:rPr>
        <w:t xml:space="preserve">svi iznosi u Uredbi </w:t>
      </w:r>
      <w:r w:rsidR="00905690">
        <w:rPr>
          <w:sz w:val="24"/>
          <w:szCs w:val="24"/>
        </w:rPr>
        <w:t>su bruto iznosi, to jest iznosi prije</w:t>
      </w:r>
      <w:r w:rsidR="00095C69">
        <w:rPr>
          <w:sz w:val="24"/>
          <w:szCs w:val="24"/>
        </w:rPr>
        <w:t xml:space="preserve"> odbitka pripadajućih doprinosa iz osnovice, poreza i drugih naknada</w:t>
      </w:r>
      <w:r w:rsidR="00A21184">
        <w:rPr>
          <w:sz w:val="24"/>
          <w:szCs w:val="24"/>
        </w:rPr>
        <w:t>. Dakle, čl. 15. Uredbe propisuje bruto iz</w:t>
      </w:r>
      <w:r w:rsidR="003414EB">
        <w:rPr>
          <w:sz w:val="24"/>
          <w:szCs w:val="24"/>
        </w:rPr>
        <w:t>no</w:t>
      </w:r>
      <w:r w:rsidR="00A21184">
        <w:rPr>
          <w:sz w:val="24"/>
          <w:szCs w:val="24"/>
        </w:rPr>
        <w:t xml:space="preserve">s </w:t>
      </w:r>
      <w:r w:rsidR="00020200">
        <w:rPr>
          <w:sz w:val="24"/>
          <w:szCs w:val="24"/>
        </w:rPr>
        <w:t xml:space="preserve">s obračunatim </w:t>
      </w:r>
      <w:r w:rsidR="00A21184">
        <w:rPr>
          <w:sz w:val="24"/>
          <w:szCs w:val="24"/>
        </w:rPr>
        <w:t xml:space="preserve">doprinosima iz </w:t>
      </w:r>
      <w:r w:rsidR="003414EB">
        <w:rPr>
          <w:sz w:val="24"/>
          <w:szCs w:val="24"/>
        </w:rPr>
        <w:t>plaće</w:t>
      </w:r>
      <w:r w:rsidR="00020200">
        <w:rPr>
          <w:sz w:val="24"/>
          <w:szCs w:val="24"/>
        </w:rPr>
        <w:t>nog</w:t>
      </w:r>
      <w:r w:rsidR="00A21184">
        <w:rPr>
          <w:sz w:val="24"/>
          <w:szCs w:val="24"/>
        </w:rPr>
        <w:t xml:space="preserve"> (ili tzv. bruto 1)</w:t>
      </w:r>
      <w:r w:rsidR="003414EB">
        <w:rPr>
          <w:sz w:val="24"/>
          <w:szCs w:val="24"/>
        </w:rPr>
        <w:t>,</w:t>
      </w:r>
      <w:r w:rsidR="00020200">
        <w:rPr>
          <w:sz w:val="24"/>
          <w:szCs w:val="24"/>
        </w:rPr>
        <w:t xml:space="preserve"> dok se </w:t>
      </w:r>
      <w:r w:rsidR="00020200">
        <w:rPr>
          <w:sz w:val="24"/>
          <w:szCs w:val="24"/>
        </w:rPr>
        <w:lastRenderedPageBreak/>
        <w:t>na taj bruto iznos treba još dodati doprinos na plaćeno (ili tzv. bruto 2), a doprinos za zdravstveno od 7,5% predstavlja plaćanje na</w:t>
      </w:r>
      <w:r w:rsidR="00774616">
        <w:rPr>
          <w:sz w:val="24"/>
          <w:szCs w:val="24"/>
        </w:rPr>
        <w:t xml:space="preserve"> </w:t>
      </w:r>
      <w:r w:rsidR="00020200">
        <w:rPr>
          <w:sz w:val="24"/>
          <w:szCs w:val="24"/>
        </w:rPr>
        <w:t>i</w:t>
      </w:r>
      <w:r w:rsidR="00774616">
        <w:rPr>
          <w:sz w:val="24"/>
          <w:szCs w:val="24"/>
        </w:rPr>
        <w:t>s</w:t>
      </w:r>
      <w:r w:rsidR="00020200">
        <w:rPr>
          <w:sz w:val="24"/>
          <w:szCs w:val="24"/>
        </w:rPr>
        <w:t>plaćeno</w:t>
      </w:r>
      <w:r w:rsidR="00774616">
        <w:rPr>
          <w:sz w:val="24"/>
          <w:szCs w:val="24"/>
        </w:rPr>
        <w:t xml:space="preserve">, te se </w:t>
      </w:r>
      <w:r w:rsidR="00AB49C2">
        <w:rPr>
          <w:sz w:val="24"/>
          <w:szCs w:val="24"/>
        </w:rPr>
        <w:t>obračunava u bruto</w:t>
      </w:r>
      <w:r w:rsidR="00774616">
        <w:rPr>
          <w:sz w:val="24"/>
          <w:szCs w:val="24"/>
        </w:rPr>
        <w:t xml:space="preserve"> nagradu stečajn</w:t>
      </w:r>
      <w:r w:rsidR="00AB49C2">
        <w:rPr>
          <w:sz w:val="24"/>
          <w:szCs w:val="24"/>
        </w:rPr>
        <w:t>im</w:t>
      </w:r>
      <w:r w:rsidR="00774616">
        <w:rPr>
          <w:sz w:val="24"/>
          <w:szCs w:val="24"/>
        </w:rPr>
        <w:t xml:space="preserve"> up</w:t>
      </w:r>
      <w:r w:rsidR="00AB49C2">
        <w:rPr>
          <w:sz w:val="24"/>
          <w:szCs w:val="24"/>
        </w:rPr>
        <w:t>ra</w:t>
      </w:r>
      <w:r w:rsidR="00774616">
        <w:rPr>
          <w:sz w:val="24"/>
          <w:szCs w:val="24"/>
        </w:rPr>
        <w:t>vitelj</w:t>
      </w:r>
      <w:r w:rsidR="00AB49C2">
        <w:rPr>
          <w:sz w:val="24"/>
          <w:szCs w:val="24"/>
        </w:rPr>
        <w:t xml:space="preserve">ima i za toliko se uvećava trošak ukupne nagrade stečajnih upravitelja. Naime, tzv. bruto 1 predstavlja osnovicu plaće i davanja iz plaće (porez, prirez, doprinos za zdravstveno, mirovinskom I i II stup, te druga javna davanja), dok tzv. bruto 2 obuhvaća plaćanja na plaću </w:t>
      </w:r>
      <w:r w:rsidR="00CD3359">
        <w:rPr>
          <w:sz w:val="24"/>
          <w:szCs w:val="24"/>
        </w:rPr>
        <w:t>(odnosno na iznos tzv. bruto 1) kao što je 7,5% doprinosa za zdravstvo na (bruto) plaću (s javnim davanjima iz plaće).</w:t>
      </w:r>
      <w:r w:rsidR="00020200">
        <w:rPr>
          <w:sz w:val="24"/>
          <w:szCs w:val="24"/>
        </w:rPr>
        <w:t xml:space="preserve"> </w:t>
      </w:r>
      <w:r w:rsidR="003414EB">
        <w:rPr>
          <w:sz w:val="24"/>
          <w:szCs w:val="24"/>
        </w:rPr>
        <w:t xml:space="preserve"> </w:t>
      </w:r>
    </w:p>
    <w:p w:rsidRDefault="00023118" w:rsidP="00023118" w:rsidR="00023118" w:rsidRPr="004A1F14">
      <w:pPr>
        <w:ind w:firstLine="720"/>
        <w:jc w:val="both"/>
        <w:rPr>
          <w:sz w:val="24"/>
          <w:szCs w:val="24"/>
        </w:rPr>
      </w:pPr>
    </w:p>
    <w:p w:rsidRDefault="001E6144" w:rsidP="00554D3A" w:rsidR="00554D3A" w:rsidRPr="000E1E50">
      <w:pPr>
        <w:ind w:firstLine="720"/>
        <w:jc w:val="both"/>
        <w:rPr>
          <w:sz w:val="24"/>
          <w:szCs w:val="24"/>
        </w:rPr>
      </w:pPr>
      <w:r w:rsidRPr="004A1F14">
        <w:rPr>
          <w:sz w:val="24"/>
          <w:szCs w:val="24"/>
        </w:rPr>
        <w:t>Po odbitku iznosa troškova stečajnog postupka iz čl. 254. SZ (</w:t>
      </w:r>
      <w:r w:rsidR="00EF506A" w:rsidRPr="004A1F14">
        <w:rPr>
          <w:sz w:val="24"/>
          <w:szCs w:val="24"/>
        </w:rPr>
        <w:t>120.000</w:t>
      </w:r>
      <w:r w:rsidR="002A4860" w:rsidRPr="004A1F14">
        <w:rPr>
          <w:sz w:val="24"/>
          <w:szCs w:val="24"/>
        </w:rPr>
        <w:t>,00</w:t>
      </w:r>
      <w:r w:rsidRPr="004A1F14">
        <w:rPr>
          <w:sz w:val="24"/>
          <w:szCs w:val="24"/>
        </w:rPr>
        <w:t xml:space="preserve"> + </w:t>
      </w:r>
      <w:r w:rsidR="00550B8D" w:rsidRPr="004A1F14">
        <w:rPr>
          <w:sz w:val="24"/>
          <w:szCs w:val="24"/>
        </w:rPr>
        <w:t>2</w:t>
      </w:r>
      <w:r w:rsidR="000E1E50">
        <w:rPr>
          <w:sz w:val="24"/>
          <w:szCs w:val="24"/>
        </w:rPr>
        <w:t>55</w:t>
      </w:r>
      <w:r w:rsidR="00550B8D" w:rsidRPr="004A1F14">
        <w:rPr>
          <w:sz w:val="24"/>
          <w:szCs w:val="24"/>
        </w:rPr>
        <w:t>.</w:t>
      </w:r>
      <w:r w:rsidR="000E1E50">
        <w:rPr>
          <w:sz w:val="24"/>
          <w:szCs w:val="24"/>
        </w:rPr>
        <w:t>838,12 kuna =</w:t>
      </w:r>
      <w:r w:rsidRPr="004A1F14">
        <w:rPr>
          <w:sz w:val="24"/>
          <w:szCs w:val="24"/>
        </w:rPr>
        <w:t xml:space="preserve">) </w:t>
      </w:r>
      <w:r w:rsidR="000E1E50">
        <w:rPr>
          <w:sz w:val="24"/>
          <w:szCs w:val="24"/>
        </w:rPr>
        <w:t>375.838,12</w:t>
      </w:r>
      <w:r w:rsidRPr="004A1F14">
        <w:rPr>
          <w:sz w:val="24"/>
          <w:szCs w:val="24"/>
        </w:rPr>
        <w:t xml:space="preserve"> kuna iz kupovnine ostvarene prodajom imovine na kojoj postoji razlučno pravo namiruje se razlučni vjerovnik</w:t>
      </w:r>
      <w:r w:rsidR="00096AE3" w:rsidRPr="004A1F14">
        <w:rPr>
          <w:sz w:val="24"/>
          <w:szCs w:val="24"/>
        </w:rPr>
        <w:t xml:space="preserve"> </w:t>
      </w:r>
      <w:r w:rsidR="00550B8D" w:rsidRPr="004A1F14">
        <w:rPr>
          <w:sz w:val="24"/>
          <w:szCs w:val="24"/>
        </w:rPr>
        <w:t xml:space="preserve">HRVATSKA POŠTANSKA BANKA d.d. Zagreb, u iznosu od </w:t>
      </w:r>
      <w:r w:rsidR="000E1E50">
        <w:rPr>
          <w:sz w:val="24"/>
          <w:szCs w:val="24"/>
        </w:rPr>
        <w:t>2.024.161,88 kuna</w:t>
      </w:r>
      <w:r w:rsidR="00A738B3" w:rsidRPr="000E1E50">
        <w:rPr>
          <w:sz w:val="24"/>
          <w:szCs w:val="24"/>
        </w:rPr>
        <w:t>.</w:t>
      </w:r>
      <w:r w:rsidR="00FA0CE8" w:rsidRPr="000E1E50">
        <w:rPr>
          <w:sz w:val="24"/>
          <w:szCs w:val="24"/>
        </w:rPr>
        <w:t xml:space="preserve"> Obzirom da iz ostvarene kupovnine nije bilo dostatno sredstava za namirenje tražbine prvog razlučnog vjerovnika, tražbin</w:t>
      </w:r>
      <w:r w:rsidR="00E732CB" w:rsidRPr="000E1E50">
        <w:rPr>
          <w:sz w:val="24"/>
          <w:szCs w:val="24"/>
        </w:rPr>
        <w:t>a</w:t>
      </w:r>
      <w:r w:rsidR="00FA0CE8" w:rsidRPr="000E1E50">
        <w:rPr>
          <w:sz w:val="24"/>
          <w:szCs w:val="24"/>
        </w:rPr>
        <w:t xml:space="preserve"> </w:t>
      </w:r>
      <w:r w:rsidR="00E732CB" w:rsidRPr="000E1E50">
        <w:rPr>
          <w:sz w:val="24"/>
          <w:szCs w:val="24"/>
        </w:rPr>
        <w:t xml:space="preserve">slijedećeg </w:t>
      </w:r>
      <w:r w:rsidR="00554D3A" w:rsidRPr="000E1E50">
        <w:rPr>
          <w:sz w:val="24"/>
          <w:szCs w:val="24"/>
        </w:rPr>
        <w:t xml:space="preserve">razlučnog vjerovnika </w:t>
      </w:r>
      <w:r w:rsidR="00E732CB" w:rsidRPr="000E1E50">
        <w:rPr>
          <w:sz w:val="24"/>
          <w:szCs w:val="24"/>
        </w:rPr>
        <w:t>Općine Smokvica nije namirena</w:t>
      </w:r>
      <w:r w:rsidR="00554D3A" w:rsidRPr="000E1E50">
        <w:rPr>
          <w:sz w:val="24"/>
          <w:szCs w:val="24"/>
        </w:rPr>
        <w:t>.</w:t>
      </w:r>
    </w:p>
    <w:p w:rsidRDefault="00A738B3" w:rsidP="001E6144" w:rsidR="00A738B3" w:rsidRPr="004A1F14">
      <w:pPr>
        <w:ind w:firstLine="720"/>
        <w:jc w:val="both"/>
        <w:rPr>
          <w:sz w:val="24"/>
          <w:szCs w:val="24"/>
        </w:rPr>
      </w:pPr>
    </w:p>
    <w:p w:rsidRDefault="00E97412" w:rsidP="00A72989" w:rsidR="00E97412" w:rsidRPr="004A1F14">
      <w:pPr>
        <w:ind w:firstLine="720"/>
        <w:jc w:val="both"/>
        <w:rPr>
          <w:sz w:val="24"/>
          <w:szCs w:val="24"/>
        </w:rPr>
      </w:pPr>
      <w:r w:rsidRPr="004A1F14">
        <w:rPr>
          <w:sz w:val="24"/>
          <w:szCs w:val="24"/>
        </w:rPr>
        <w:t>Zbog navedenog, na temelju spomenutih propisa odlučeno je kao u izreci.</w:t>
      </w:r>
    </w:p>
    <w:p w:rsidRDefault="00E97412" w:rsidP="00E555BF" w:rsidR="00E97412" w:rsidRPr="004A1F14">
      <w:pPr>
        <w:ind w:firstLine="720"/>
        <w:jc w:val="both"/>
        <w:rPr>
          <w:sz w:val="24"/>
          <w:szCs w:val="24"/>
        </w:rPr>
      </w:pPr>
    </w:p>
    <w:p w:rsidRDefault="00E97412" w:rsidP="006355B4" w:rsidR="00E97412" w:rsidRPr="004A1F14">
      <w:pPr>
        <w:pStyle w:val="Naslov2"/>
        <w:rPr>
          <w:sz w:val="24"/>
          <w:szCs w:val="24"/>
        </w:rPr>
      </w:pPr>
      <w:r w:rsidRPr="004A1F14">
        <w:rPr>
          <w:sz w:val="24"/>
          <w:szCs w:val="24"/>
        </w:rPr>
        <w:t xml:space="preserve">U Dubrovniku, </w:t>
      </w:r>
      <w:r w:rsidR="003A5DB0" w:rsidRPr="004A1F14">
        <w:rPr>
          <w:sz w:val="24"/>
          <w:szCs w:val="24"/>
        </w:rPr>
        <w:t xml:space="preserve">17. svibnja </w:t>
      </w:r>
      <w:r w:rsidRPr="004A1F14">
        <w:rPr>
          <w:sz w:val="24"/>
          <w:szCs w:val="24"/>
        </w:rPr>
        <w:t>201</w:t>
      </w:r>
      <w:r w:rsidR="00554D3A" w:rsidRPr="004A1F14">
        <w:rPr>
          <w:sz w:val="24"/>
          <w:szCs w:val="24"/>
        </w:rPr>
        <w:t>8</w:t>
      </w:r>
      <w:r w:rsidRPr="004A1F14">
        <w:rPr>
          <w:sz w:val="24"/>
          <w:szCs w:val="24"/>
        </w:rPr>
        <w:t>. godine</w:t>
      </w:r>
    </w:p>
    <w:p w:rsidRDefault="00E97412" w:rsidP="006355B4" w:rsidR="00E97412" w:rsidRPr="004A1F14">
      <w:pPr>
        <w:jc w:val="center"/>
        <w:rPr>
          <w:b/>
          <w:sz w:val="24"/>
          <w:szCs w:val="24"/>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Stečajni sudac:</w:t>
      </w:r>
    </w:p>
    <w:p w:rsidRDefault="00E97412" w:rsidP="006355B4" w:rsidR="00E97412" w:rsidRPr="004A1F14">
      <w:pPr>
        <w:jc w:val="both"/>
        <w:rPr>
          <w:b/>
          <w:sz w:val="24"/>
          <w:szCs w:val="24"/>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Srđan Gavranić</w:t>
      </w:r>
    </w:p>
    <w:p w:rsidRDefault="002A2248" w:rsidP="006355B4" w:rsidR="002A2248" w:rsidRPr="004A1F14">
      <w:pPr>
        <w:jc w:val="both"/>
        <w:rPr>
          <w:b/>
          <w:sz w:val="24"/>
          <w:szCs w:val="24"/>
        </w:rPr>
      </w:pPr>
    </w:p>
    <w:p w:rsidRDefault="003A5DB0" w:rsidP="006355B4" w:rsidR="003A5DB0" w:rsidRPr="004A1F14">
      <w:pPr>
        <w:jc w:val="both"/>
        <w:rPr>
          <w:b/>
          <w:sz w:val="24"/>
          <w:szCs w:val="24"/>
        </w:rPr>
      </w:pPr>
    </w:p>
    <w:p w:rsidRDefault="003A5DB0" w:rsidP="006355B4" w:rsidR="003A5DB0" w:rsidRPr="004A1F14">
      <w:pPr>
        <w:jc w:val="both"/>
        <w:rPr>
          <w:b/>
          <w:sz w:val="24"/>
          <w:szCs w:val="24"/>
        </w:rPr>
      </w:pPr>
    </w:p>
    <w:p w:rsidRDefault="002A2248" w:rsidP="006355B4" w:rsidR="002A2248" w:rsidRPr="004A1F14">
      <w:pPr>
        <w:jc w:val="both"/>
        <w:rPr>
          <w:b/>
          <w:sz w:val="24"/>
          <w:szCs w:val="24"/>
        </w:rPr>
      </w:pPr>
    </w:p>
    <w:p w:rsidRDefault="00E97412" w:rsidP="006355B4" w:rsidR="00E97412" w:rsidRPr="004A1F14">
      <w:pPr>
        <w:jc w:val="both"/>
        <w:rPr>
          <w:b/>
          <w:sz w:val="24"/>
          <w:szCs w:val="24"/>
        </w:rPr>
      </w:pPr>
      <w:r w:rsidRPr="004A1F14">
        <w:rPr>
          <w:b/>
          <w:sz w:val="24"/>
          <w:szCs w:val="24"/>
        </w:rPr>
        <w:t>POUKA O PRAVNOM LIJEKU</w:t>
      </w:r>
    </w:p>
    <w:p w:rsidRDefault="005C7CB3" w:rsidP="005C7CB3" w:rsidR="005C7CB3" w:rsidRPr="004A1F14">
      <w:pPr>
        <w:jc w:val="both"/>
        <w:rPr>
          <w:sz w:val="24"/>
          <w:szCs w:val="24"/>
        </w:rPr>
      </w:pPr>
      <w:r w:rsidRPr="004A1F14">
        <w:rPr>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A1F14">
          <w:rPr>
            <w:sz w:val="24"/>
            <w:szCs w:val="24"/>
          </w:rPr>
          <w:t>11. st</w:t>
        </w:r>
      </w:smartTag>
      <w:r w:rsidRPr="004A1F14">
        <w:rPr>
          <w:sz w:val="24"/>
          <w:szCs w:val="24"/>
        </w:rPr>
        <w:t xml:space="preserve">. </w:t>
      </w:r>
      <w:smartTag w:element="metricconverter" w:uri="urn:schemas-microsoft-com:office:smarttags">
        <w:smartTagPr>
          <w:attr w:val="4. OZ" w:name="ProductID"/>
        </w:smartTagPr>
        <w:r w:rsidRPr="004A1F14">
          <w:rPr>
            <w:sz w:val="24"/>
            <w:szCs w:val="24"/>
          </w:rPr>
          <w:t>4. OZ</w:t>
        </w:r>
      </w:smartTag>
      <w:r w:rsidRPr="004A1F14">
        <w:rPr>
          <w:sz w:val="24"/>
          <w:szCs w:val="24"/>
        </w:rPr>
        <w:t>).</w:t>
      </w:r>
    </w:p>
    <w:p w:rsidRDefault="00E97412" w:rsidP="006355B4" w:rsidR="00E97412" w:rsidRPr="004A1F14">
      <w:pPr>
        <w:jc w:val="both"/>
        <w:rPr>
          <w:b/>
          <w:sz w:val="24"/>
          <w:szCs w:val="24"/>
        </w:rPr>
      </w:pPr>
    </w:p>
    <w:p w:rsidRDefault="00E97412" w:rsidP="006355B4" w:rsidR="00E97412" w:rsidRPr="004A1F14">
      <w:pPr>
        <w:jc w:val="both"/>
        <w:rPr>
          <w:b/>
          <w:sz w:val="24"/>
          <w:szCs w:val="24"/>
        </w:rPr>
      </w:pPr>
      <w:r w:rsidRPr="004A1F14">
        <w:rPr>
          <w:b/>
          <w:sz w:val="24"/>
          <w:szCs w:val="24"/>
        </w:rPr>
        <w:t xml:space="preserve">DN-a </w:t>
      </w:r>
      <w:r w:rsidRPr="004A1F14">
        <w:rPr>
          <w:sz w:val="24"/>
          <w:szCs w:val="24"/>
        </w:rPr>
        <w:t>(</w:t>
      </w:r>
      <w:r w:rsidR="003A5DB0" w:rsidRPr="004A1F14">
        <w:rPr>
          <w:sz w:val="24"/>
          <w:szCs w:val="24"/>
        </w:rPr>
        <w:t>17.05.2018.</w:t>
      </w:r>
      <w:r w:rsidRPr="004A1F14">
        <w:rPr>
          <w:sz w:val="24"/>
          <w:szCs w:val="24"/>
        </w:rPr>
        <w:t>g.)</w:t>
      </w:r>
      <w:r w:rsidRPr="004A1F14">
        <w:rPr>
          <w:b/>
          <w:sz w:val="24"/>
          <w:szCs w:val="24"/>
        </w:rPr>
        <w:t>:</w:t>
      </w:r>
    </w:p>
    <w:p w:rsidRDefault="00E97412" w:rsidP="00C21FDB" w:rsidR="00E97412" w:rsidRPr="004A1F14">
      <w:pPr>
        <w:numPr>
          <w:ilvl w:val="0"/>
          <w:numId w:val="4"/>
        </w:numPr>
        <w:tabs>
          <w:tab w:pos="360" w:val="clear"/>
        </w:tabs>
        <w:ind w:hanging="142" w:left="142"/>
        <w:jc w:val="both"/>
        <w:rPr>
          <w:sz w:val="24"/>
          <w:szCs w:val="24"/>
        </w:rPr>
      </w:pPr>
      <w:r w:rsidRPr="004A1F14">
        <w:rPr>
          <w:sz w:val="24"/>
          <w:szCs w:val="24"/>
        </w:rPr>
        <w:t xml:space="preserve">stečajnom upravitelju, </w:t>
      </w:r>
      <w:r w:rsidR="00DA0786" w:rsidRPr="004A1F14">
        <w:rPr>
          <w:sz w:val="24"/>
          <w:szCs w:val="24"/>
        </w:rPr>
        <w:t>putem e oglasne ploče,</w:t>
      </w:r>
    </w:p>
    <w:p w:rsidRDefault="00305E61" w:rsidP="00305E61" w:rsidR="00305E61" w:rsidRPr="004A1F14">
      <w:pPr>
        <w:jc w:val="both"/>
        <w:rPr>
          <w:sz w:val="24"/>
          <w:szCs w:val="24"/>
        </w:rPr>
      </w:pPr>
      <w:r w:rsidRPr="004A1F14">
        <w:rPr>
          <w:sz w:val="24"/>
          <w:szCs w:val="24"/>
        </w:rPr>
        <w:t>- Hrvatska poštanska banka d.d., Zagreb, Jurišićeva 4, putem e oglasne ploče,</w:t>
      </w:r>
    </w:p>
    <w:p w:rsidRDefault="00305E61" w:rsidP="00305E61" w:rsidR="00305E61" w:rsidRPr="004A1F14">
      <w:pPr>
        <w:jc w:val="both"/>
        <w:rPr>
          <w:sz w:val="24"/>
          <w:szCs w:val="24"/>
        </w:rPr>
      </w:pPr>
      <w:r w:rsidRPr="004A1F14">
        <w:rPr>
          <w:sz w:val="24"/>
          <w:szCs w:val="24"/>
        </w:rPr>
        <w:t>- Općina Smokvica, putem e oglasne ploče,</w:t>
      </w:r>
    </w:p>
    <w:p w:rsidRDefault="00E97412" w:rsidP="00053CBB" w:rsidR="00E97412" w:rsidRPr="004A1F14">
      <w:pPr>
        <w:jc w:val="both"/>
        <w:rPr>
          <w:b/>
          <w:sz w:val="24"/>
          <w:szCs w:val="24"/>
        </w:rPr>
      </w:pPr>
      <w:r w:rsidRPr="004A1F14">
        <w:rPr>
          <w:sz w:val="24"/>
          <w:szCs w:val="24"/>
        </w:rPr>
        <w:t>- e oglasna ploča.</w:t>
      </w:r>
    </w:p>
    <w:sectPr w:rsidSect="00D063E0" w:rsidR="00E97412" w:rsidRPr="004A1F14">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1A4C">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Pr>
        <w:sz w:val="22"/>
        <w:szCs w:val="22"/>
      </w:rPr>
      <w:t>4</w:t>
    </w:r>
    <w:r w:rsidR="001D192E">
      <w:rPr>
        <w:sz w:val="22"/>
        <w:szCs w:val="22"/>
      </w:rPr>
      <w:t>6</w:t>
    </w:r>
    <w:r>
      <w:rPr>
        <w:sz w:val="22"/>
        <w:szCs w:val="22"/>
      </w:rPr>
      <w:t>4</w:t>
    </w:r>
    <w:r w:rsidRPr="001B2CF9">
      <w:rPr>
        <w:sz w:val="22"/>
        <w:szCs w:val="22"/>
      </w:rPr>
      <w:t>/201</w:t>
    </w:r>
    <w:r>
      <w:rPr>
        <w:sz w:val="22"/>
        <w:szCs w:val="22"/>
      </w:rPr>
      <w:t>3</w:t>
    </w:r>
    <w:r w:rsidRPr="001B2CF9">
      <w:rPr>
        <w:sz w:val="22"/>
        <w:szCs w:val="22"/>
      </w:rPr>
      <w:t>-</w:t>
    </w:r>
    <w:r w:rsidR="004A1F14">
      <w:rPr>
        <w:sz w:val="22"/>
        <w:szCs w:val="22"/>
      </w:rPr>
      <w:t>31</w:t>
    </w:r>
    <w:r w:rsidR="00B00485">
      <w:rPr>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1C6A3BA4"/>
    <w:multiLevelType w:val="hybridMultilevel"/>
    <w:tmpl w:val="A38011EC"/>
    <w:lvl w:tplc="707804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6">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5"/>
  </w:num>
  <w:num w:numId="2">
    <w:abstractNumId w:val="6"/>
  </w:num>
  <w:num w:numId="3">
    <w:abstractNumId w:val="4"/>
  </w:num>
  <w:num w:numId="4">
    <w:abstractNumId w:val="0"/>
  </w:num>
  <w:num w:numId="5">
    <w:abstractNumId w:val="3"/>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01A0"/>
    <w:rsid w:val="000032E3"/>
    <w:rsid w:val="0000687C"/>
    <w:rsid w:val="000074B2"/>
    <w:rsid w:val="00014A1F"/>
    <w:rsid w:val="000169AE"/>
    <w:rsid w:val="00020200"/>
    <w:rsid w:val="00023118"/>
    <w:rsid w:val="0002542F"/>
    <w:rsid w:val="00027ADC"/>
    <w:rsid w:val="00034A98"/>
    <w:rsid w:val="000354D0"/>
    <w:rsid w:val="00037B05"/>
    <w:rsid w:val="00037D2E"/>
    <w:rsid w:val="00052D8C"/>
    <w:rsid w:val="000535D8"/>
    <w:rsid w:val="00053CBB"/>
    <w:rsid w:val="000657D3"/>
    <w:rsid w:val="00065A9F"/>
    <w:rsid w:val="00070472"/>
    <w:rsid w:val="000708E7"/>
    <w:rsid w:val="00071468"/>
    <w:rsid w:val="00073341"/>
    <w:rsid w:val="000856AA"/>
    <w:rsid w:val="00095C69"/>
    <w:rsid w:val="00096AE3"/>
    <w:rsid w:val="000A2C34"/>
    <w:rsid w:val="000A43A7"/>
    <w:rsid w:val="000A7F77"/>
    <w:rsid w:val="000C0AA8"/>
    <w:rsid w:val="000C1F15"/>
    <w:rsid w:val="000C3841"/>
    <w:rsid w:val="000C543E"/>
    <w:rsid w:val="000D3C0E"/>
    <w:rsid w:val="000D631E"/>
    <w:rsid w:val="000E1E50"/>
    <w:rsid w:val="000E719A"/>
    <w:rsid w:val="000F382C"/>
    <w:rsid w:val="000F7052"/>
    <w:rsid w:val="001014E5"/>
    <w:rsid w:val="00112530"/>
    <w:rsid w:val="00116CAF"/>
    <w:rsid w:val="001262CB"/>
    <w:rsid w:val="001265BB"/>
    <w:rsid w:val="00143EE7"/>
    <w:rsid w:val="00146791"/>
    <w:rsid w:val="0015772E"/>
    <w:rsid w:val="00161F99"/>
    <w:rsid w:val="001727DF"/>
    <w:rsid w:val="00176D77"/>
    <w:rsid w:val="001775A7"/>
    <w:rsid w:val="001861D1"/>
    <w:rsid w:val="001A6620"/>
    <w:rsid w:val="001A7A70"/>
    <w:rsid w:val="001B2CF9"/>
    <w:rsid w:val="001C00DC"/>
    <w:rsid w:val="001C50E8"/>
    <w:rsid w:val="001D192E"/>
    <w:rsid w:val="001E25DC"/>
    <w:rsid w:val="001E6144"/>
    <w:rsid w:val="001F2241"/>
    <w:rsid w:val="001F2B6F"/>
    <w:rsid w:val="00222191"/>
    <w:rsid w:val="002245A4"/>
    <w:rsid w:val="0022687E"/>
    <w:rsid w:val="002278A7"/>
    <w:rsid w:val="00230397"/>
    <w:rsid w:val="00233F8E"/>
    <w:rsid w:val="0024247B"/>
    <w:rsid w:val="00257591"/>
    <w:rsid w:val="0026073A"/>
    <w:rsid w:val="002644BE"/>
    <w:rsid w:val="002656E7"/>
    <w:rsid w:val="00271DC5"/>
    <w:rsid w:val="00277565"/>
    <w:rsid w:val="00286182"/>
    <w:rsid w:val="0029372D"/>
    <w:rsid w:val="00295785"/>
    <w:rsid w:val="00296AC2"/>
    <w:rsid w:val="002A2248"/>
    <w:rsid w:val="002A4860"/>
    <w:rsid w:val="002A639C"/>
    <w:rsid w:val="002A6610"/>
    <w:rsid w:val="002A75E0"/>
    <w:rsid w:val="002B199C"/>
    <w:rsid w:val="002B64E2"/>
    <w:rsid w:val="002C0671"/>
    <w:rsid w:val="002C2B11"/>
    <w:rsid w:val="002C3E0D"/>
    <w:rsid w:val="002D4188"/>
    <w:rsid w:val="002D61B5"/>
    <w:rsid w:val="002E3322"/>
    <w:rsid w:val="002F4C8B"/>
    <w:rsid w:val="0030074D"/>
    <w:rsid w:val="00304175"/>
    <w:rsid w:val="00305E61"/>
    <w:rsid w:val="00311E21"/>
    <w:rsid w:val="003123FB"/>
    <w:rsid w:val="003140B0"/>
    <w:rsid w:val="003166A2"/>
    <w:rsid w:val="00322269"/>
    <w:rsid w:val="00326099"/>
    <w:rsid w:val="00327469"/>
    <w:rsid w:val="00332ACA"/>
    <w:rsid w:val="0033511F"/>
    <w:rsid w:val="00335E63"/>
    <w:rsid w:val="003414EB"/>
    <w:rsid w:val="00341CBE"/>
    <w:rsid w:val="0035089F"/>
    <w:rsid w:val="00350C07"/>
    <w:rsid w:val="00352AC7"/>
    <w:rsid w:val="0036324B"/>
    <w:rsid w:val="00365ED6"/>
    <w:rsid w:val="003733D7"/>
    <w:rsid w:val="00374C78"/>
    <w:rsid w:val="00374EC5"/>
    <w:rsid w:val="00375F84"/>
    <w:rsid w:val="00380673"/>
    <w:rsid w:val="00385726"/>
    <w:rsid w:val="00385AAC"/>
    <w:rsid w:val="00386D82"/>
    <w:rsid w:val="00391290"/>
    <w:rsid w:val="00391EF6"/>
    <w:rsid w:val="00392BC8"/>
    <w:rsid w:val="003A0384"/>
    <w:rsid w:val="003A132E"/>
    <w:rsid w:val="003A38E3"/>
    <w:rsid w:val="003A4158"/>
    <w:rsid w:val="003A5DB0"/>
    <w:rsid w:val="003A7C77"/>
    <w:rsid w:val="003B073B"/>
    <w:rsid w:val="003B3130"/>
    <w:rsid w:val="003B3666"/>
    <w:rsid w:val="003B7014"/>
    <w:rsid w:val="003B7110"/>
    <w:rsid w:val="003C6676"/>
    <w:rsid w:val="003E2C18"/>
    <w:rsid w:val="003F0C36"/>
    <w:rsid w:val="003F1D2E"/>
    <w:rsid w:val="00402E6B"/>
    <w:rsid w:val="00402F6B"/>
    <w:rsid w:val="00405840"/>
    <w:rsid w:val="0041076E"/>
    <w:rsid w:val="004174AF"/>
    <w:rsid w:val="004219A2"/>
    <w:rsid w:val="00421DF2"/>
    <w:rsid w:val="00426CAE"/>
    <w:rsid w:val="004317DF"/>
    <w:rsid w:val="00440495"/>
    <w:rsid w:val="004407CC"/>
    <w:rsid w:val="0044104B"/>
    <w:rsid w:val="00443580"/>
    <w:rsid w:val="00445B0C"/>
    <w:rsid w:val="004508A9"/>
    <w:rsid w:val="00453DDA"/>
    <w:rsid w:val="0047079E"/>
    <w:rsid w:val="0047269C"/>
    <w:rsid w:val="00472D16"/>
    <w:rsid w:val="0047474C"/>
    <w:rsid w:val="0047599F"/>
    <w:rsid w:val="004831BB"/>
    <w:rsid w:val="00486030"/>
    <w:rsid w:val="00487C6A"/>
    <w:rsid w:val="00493399"/>
    <w:rsid w:val="004A1F14"/>
    <w:rsid w:val="004B295D"/>
    <w:rsid w:val="004B43DD"/>
    <w:rsid w:val="004B7448"/>
    <w:rsid w:val="004B7C7B"/>
    <w:rsid w:val="004C4E1D"/>
    <w:rsid w:val="004C5238"/>
    <w:rsid w:val="004D0F89"/>
    <w:rsid w:val="004D6025"/>
    <w:rsid w:val="004F4865"/>
    <w:rsid w:val="004F50E0"/>
    <w:rsid w:val="004F78F4"/>
    <w:rsid w:val="00501E7D"/>
    <w:rsid w:val="00512DBD"/>
    <w:rsid w:val="0051305B"/>
    <w:rsid w:val="005155FE"/>
    <w:rsid w:val="0053523B"/>
    <w:rsid w:val="005430BB"/>
    <w:rsid w:val="0054528F"/>
    <w:rsid w:val="0055003E"/>
    <w:rsid w:val="00550B8D"/>
    <w:rsid w:val="00554D3A"/>
    <w:rsid w:val="00560390"/>
    <w:rsid w:val="00562E6A"/>
    <w:rsid w:val="00570B51"/>
    <w:rsid w:val="00576F8A"/>
    <w:rsid w:val="00580724"/>
    <w:rsid w:val="00583307"/>
    <w:rsid w:val="00590E6B"/>
    <w:rsid w:val="0059767F"/>
    <w:rsid w:val="005A1E5B"/>
    <w:rsid w:val="005A27CB"/>
    <w:rsid w:val="005B1474"/>
    <w:rsid w:val="005B4D33"/>
    <w:rsid w:val="005B5E9C"/>
    <w:rsid w:val="005C3F9E"/>
    <w:rsid w:val="005C7CB3"/>
    <w:rsid w:val="005D00D6"/>
    <w:rsid w:val="005D3C0B"/>
    <w:rsid w:val="005D66A4"/>
    <w:rsid w:val="005F5CF0"/>
    <w:rsid w:val="00602027"/>
    <w:rsid w:val="0062558C"/>
    <w:rsid w:val="00625AAB"/>
    <w:rsid w:val="00626BB7"/>
    <w:rsid w:val="006355B4"/>
    <w:rsid w:val="00643274"/>
    <w:rsid w:val="006450A1"/>
    <w:rsid w:val="006470FD"/>
    <w:rsid w:val="006477F9"/>
    <w:rsid w:val="0065789F"/>
    <w:rsid w:val="0066254E"/>
    <w:rsid w:val="006639F8"/>
    <w:rsid w:val="00670128"/>
    <w:rsid w:val="00675EF0"/>
    <w:rsid w:val="006775B4"/>
    <w:rsid w:val="00692078"/>
    <w:rsid w:val="00692905"/>
    <w:rsid w:val="00695707"/>
    <w:rsid w:val="0069663F"/>
    <w:rsid w:val="00697C98"/>
    <w:rsid w:val="006B04FE"/>
    <w:rsid w:val="006B6607"/>
    <w:rsid w:val="006C4396"/>
    <w:rsid w:val="006C52CC"/>
    <w:rsid w:val="006D11CD"/>
    <w:rsid w:val="006D1C81"/>
    <w:rsid w:val="006D3975"/>
    <w:rsid w:val="006F0D56"/>
    <w:rsid w:val="006F5902"/>
    <w:rsid w:val="0070069D"/>
    <w:rsid w:val="007007BB"/>
    <w:rsid w:val="00703C5B"/>
    <w:rsid w:val="007228D3"/>
    <w:rsid w:val="00730C88"/>
    <w:rsid w:val="007533D0"/>
    <w:rsid w:val="00753FE7"/>
    <w:rsid w:val="00756162"/>
    <w:rsid w:val="007622A0"/>
    <w:rsid w:val="00764214"/>
    <w:rsid w:val="00764AC7"/>
    <w:rsid w:val="0076630E"/>
    <w:rsid w:val="00767C1D"/>
    <w:rsid w:val="00774616"/>
    <w:rsid w:val="007900A0"/>
    <w:rsid w:val="00790553"/>
    <w:rsid w:val="0079718D"/>
    <w:rsid w:val="007A2B47"/>
    <w:rsid w:val="007A7CD5"/>
    <w:rsid w:val="007B2DC6"/>
    <w:rsid w:val="007B618C"/>
    <w:rsid w:val="007B7F04"/>
    <w:rsid w:val="007C0C8E"/>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503AC"/>
    <w:rsid w:val="00851B78"/>
    <w:rsid w:val="00852008"/>
    <w:rsid w:val="008532D1"/>
    <w:rsid w:val="00854FD6"/>
    <w:rsid w:val="00881727"/>
    <w:rsid w:val="00882168"/>
    <w:rsid w:val="008823E3"/>
    <w:rsid w:val="008B1C24"/>
    <w:rsid w:val="008B2F9E"/>
    <w:rsid w:val="008B5464"/>
    <w:rsid w:val="008C0D76"/>
    <w:rsid w:val="008C2987"/>
    <w:rsid w:val="008D1111"/>
    <w:rsid w:val="008D2F53"/>
    <w:rsid w:val="008E65B1"/>
    <w:rsid w:val="008E76BC"/>
    <w:rsid w:val="008F259D"/>
    <w:rsid w:val="0090010D"/>
    <w:rsid w:val="00903479"/>
    <w:rsid w:val="009055DC"/>
    <w:rsid w:val="00905690"/>
    <w:rsid w:val="00910259"/>
    <w:rsid w:val="00912F3C"/>
    <w:rsid w:val="00914B2B"/>
    <w:rsid w:val="00924E83"/>
    <w:rsid w:val="009250CC"/>
    <w:rsid w:val="00936BE3"/>
    <w:rsid w:val="00941891"/>
    <w:rsid w:val="009443AF"/>
    <w:rsid w:val="009458AD"/>
    <w:rsid w:val="00953835"/>
    <w:rsid w:val="0095656D"/>
    <w:rsid w:val="0095729C"/>
    <w:rsid w:val="00965BF0"/>
    <w:rsid w:val="00967669"/>
    <w:rsid w:val="0097345E"/>
    <w:rsid w:val="00977075"/>
    <w:rsid w:val="00985B75"/>
    <w:rsid w:val="009908B1"/>
    <w:rsid w:val="00996B47"/>
    <w:rsid w:val="009A092E"/>
    <w:rsid w:val="009C0A9F"/>
    <w:rsid w:val="009D0D13"/>
    <w:rsid w:val="009D190A"/>
    <w:rsid w:val="009F3846"/>
    <w:rsid w:val="00A01466"/>
    <w:rsid w:val="00A0295B"/>
    <w:rsid w:val="00A06102"/>
    <w:rsid w:val="00A1142C"/>
    <w:rsid w:val="00A1631D"/>
    <w:rsid w:val="00A21184"/>
    <w:rsid w:val="00A279C0"/>
    <w:rsid w:val="00A306DB"/>
    <w:rsid w:val="00A34539"/>
    <w:rsid w:val="00A34D50"/>
    <w:rsid w:val="00A4101A"/>
    <w:rsid w:val="00A528F5"/>
    <w:rsid w:val="00A543D5"/>
    <w:rsid w:val="00A6112C"/>
    <w:rsid w:val="00A6186F"/>
    <w:rsid w:val="00A6414A"/>
    <w:rsid w:val="00A72314"/>
    <w:rsid w:val="00A72989"/>
    <w:rsid w:val="00A72DBF"/>
    <w:rsid w:val="00A738B3"/>
    <w:rsid w:val="00A81DAE"/>
    <w:rsid w:val="00A83CCA"/>
    <w:rsid w:val="00A84664"/>
    <w:rsid w:val="00A902C5"/>
    <w:rsid w:val="00A9226B"/>
    <w:rsid w:val="00A9415B"/>
    <w:rsid w:val="00A95FA1"/>
    <w:rsid w:val="00AA1C27"/>
    <w:rsid w:val="00AA59F4"/>
    <w:rsid w:val="00AB21CE"/>
    <w:rsid w:val="00AB49C2"/>
    <w:rsid w:val="00AC01B8"/>
    <w:rsid w:val="00AC74BF"/>
    <w:rsid w:val="00AE248C"/>
    <w:rsid w:val="00AE608C"/>
    <w:rsid w:val="00AE7A41"/>
    <w:rsid w:val="00B00485"/>
    <w:rsid w:val="00B15B4F"/>
    <w:rsid w:val="00B20AF7"/>
    <w:rsid w:val="00B22B9B"/>
    <w:rsid w:val="00B23C88"/>
    <w:rsid w:val="00B24275"/>
    <w:rsid w:val="00B31EE4"/>
    <w:rsid w:val="00B37A08"/>
    <w:rsid w:val="00B41FAC"/>
    <w:rsid w:val="00B53779"/>
    <w:rsid w:val="00B548B9"/>
    <w:rsid w:val="00B54FEA"/>
    <w:rsid w:val="00B57787"/>
    <w:rsid w:val="00B64B75"/>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1A0B"/>
    <w:rsid w:val="00C21FDB"/>
    <w:rsid w:val="00C36B39"/>
    <w:rsid w:val="00C36F0E"/>
    <w:rsid w:val="00C42914"/>
    <w:rsid w:val="00C44613"/>
    <w:rsid w:val="00C44CF4"/>
    <w:rsid w:val="00C50D9B"/>
    <w:rsid w:val="00C51DD6"/>
    <w:rsid w:val="00C602C0"/>
    <w:rsid w:val="00C61CA7"/>
    <w:rsid w:val="00C646D5"/>
    <w:rsid w:val="00C666A2"/>
    <w:rsid w:val="00C67EEF"/>
    <w:rsid w:val="00C7516D"/>
    <w:rsid w:val="00C818EF"/>
    <w:rsid w:val="00C876F7"/>
    <w:rsid w:val="00C93F50"/>
    <w:rsid w:val="00C97BDA"/>
    <w:rsid w:val="00CC0095"/>
    <w:rsid w:val="00CC09F3"/>
    <w:rsid w:val="00CC485A"/>
    <w:rsid w:val="00CC53B8"/>
    <w:rsid w:val="00CD0042"/>
    <w:rsid w:val="00CD0530"/>
    <w:rsid w:val="00CD1ED4"/>
    <w:rsid w:val="00CD3359"/>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4638F"/>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C7EDA"/>
    <w:rsid w:val="00DD1A4C"/>
    <w:rsid w:val="00DD772E"/>
    <w:rsid w:val="00DE097D"/>
    <w:rsid w:val="00DE1DAB"/>
    <w:rsid w:val="00DE78A5"/>
    <w:rsid w:val="00DF45EB"/>
    <w:rsid w:val="00DF4664"/>
    <w:rsid w:val="00DF4E4D"/>
    <w:rsid w:val="00DF782E"/>
    <w:rsid w:val="00E01631"/>
    <w:rsid w:val="00E068E2"/>
    <w:rsid w:val="00E06E01"/>
    <w:rsid w:val="00E076AC"/>
    <w:rsid w:val="00E10046"/>
    <w:rsid w:val="00E108C8"/>
    <w:rsid w:val="00E11117"/>
    <w:rsid w:val="00E20EA6"/>
    <w:rsid w:val="00E21EBE"/>
    <w:rsid w:val="00E25D1E"/>
    <w:rsid w:val="00E30BEC"/>
    <w:rsid w:val="00E33F73"/>
    <w:rsid w:val="00E518D9"/>
    <w:rsid w:val="00E52D16"/>
    <w:rsid w:val="00E555BF"/>
    <w:rsid w:val="00E56672"/>
    <w:rsid w:val="00E56AF8"/>
    <w:rsid w:val="00E70CE3"/>
    <w:rsid w:val="00E72D67"/>
    <w:rsid w:val="00E732CB"/>
    <w:rsid w:val="00E73487"/>
    <w:rsid w:val="00E86574"/>
    <w:rsid w:val="00E87794"/>
    <w:rsid w:val="00E97412"/>
    <w:rsid w:val="00EA2C38"/>
    <w:rsid w:val="00EA79C1"/>
    <w:rsid w:val="00EB0341"/>
    <w:rsid w:val="00EB49C4"/>
    <w:rsid w:val="00EC193F"/>
    <w:rsid w:val="00ED015E"/>
    <w:rsid w:val="00ED28DC"/>
    <w:rsid w:val="00ED2E1A"/>
    <w:rsid w:val="00ED6E96"/>
    <w:rsid w:val="00EE0BA8"/>
    <w:rsid w:val="00EE3430"/>
    <w:rsid w:val="00EE550F"/>
    <w:rsid w:val="00EF506A"/>
    <w:rsid w:val="00EF55BE"/>
    <w:rsid w:val="00F023EE"/>
    <w:rsid w:val="00F049C9"/>
    <w:rsid w:val="00F07C71"/>
    <w:rsid w:val="00F217F1"/>
    <w:rsid w:val="00F315CD"/>
    <w:rsid w:val="00F339AF"/>
    <w:rsid w:val="00F33B5B"/>
    <w:rsid w:val="00F361BF"/>
    <w:rsid w:val="00F41B82"/>
    <w:rsid w:val="00F51704"/>
    <w:rsid w:val="00F555F9"/>
    <w:rsid w:val="00F659B3"/>
    <w:rsid w:val="00F740D5"/>
    <w:rsid w:val="00F744E2"/>
    <w:rsid w:val="00F82E31"/>
    <w:rsid w:val="00F97B76"/>
    <w:rsid w:val="00FA0CE8"/>
    <w:rsid w:val="00FA1A55"/>
    <w:rsid w:val="00FA366D"/>
    <w:rsid w:val="00FB22C4"/>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305E61"/>
    <w:pPr>
      <w:ind w:left="720"/>
      <w:contextualSpacing/>
    </w:pPr>
  </w:style>
  <w:style w:styleId="Tekstrezerviranogmjesta" w:type="character">
    <w:name w:val="Placeholder Text"/>
    <w:basedOn w:val="Zadanifontodlomka"/>
    <w:uiPriority w:val="99"/>
    <w:semiHidden/>
    <w:rsid w:val="00DD1A4C"/>
    <w:rPr>
      <w:color w:val="808080"/>
      <w:bdr w:space="0" w:sz="0" w:color="auto" w:val="none"/>
      <w:shd w:fill="auto" w:color="auto" w:val="clear"/>
    </w:rPr>
  </w:style>
  <w:style w:customStyle="true" w:styleId="eSPISCCParagraphDefaultFont" w:type="character">
    <w:name w:val="eSPIS_CC_Paragraph Default Font"/>
    <w:basedOn w:val="Zadanifontodlomka"/>
    <w:rsid w:val="00DD1A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1A4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1A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1A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305E61"/>
    <w:pPr>
      <w:ind w:left="720"/>
      <w:contextualSpacing/>
    </w:pPr>
  </w:style>
  <w:style w:styleId="Tekstrezerviranogmjesta" w:type="character">
    <w:name w:val="Placeholder Text"/>
    <w:basedOn w:val="Zadanifontodlomka"/>
    <w:uiPriority w:val="99"/>
    <w:semiHidden/>
    <w:rsid w:val="00DD1A4C"/>
    <w:rPr>
      <w:color w:val="808080"/>
      <w:bdr w:color="auto" w:space="0" w:sz="0" w:val="none"/>
      <w:shd w:color="auto" w:fill="auto" w:val="clear"/>
    </w:rPr>
  </w:style>
  <w:style w:customStyle="1" w:styleId="eSPISCCParagraphDefaultFont" w:type="character">
    <w:name w:val="eSPIS_CC_Paragraph Default Font"/>
    <w:basedOn w:val="Zadanifontodlomka"/>
    <w:rsid w:val="00DD1A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1A4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1A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1A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2013.</izvorni_sadrzaj>
    <derivirana_varijabla naziv="DomainObject.Predmet.DatumOsnivanja_1">15.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St-464/2013</izvorni_sadrzaj>
    <derivirana_varijabla naziv="DomainObject.Predmet.OznakaBroj_1">St-464/2013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VI u suca drugi ispred stola</izvorni_sadrzaj>
    <derivirana_varijabla naziv="DomainObject.Predmet.PrimjedbaSuca_1">I i VI u suca drugi ispred stola</derivirana_varijabla>
  </DomainObject.Predmet.PrimjedbaSuca>
  <DomainObject.Predmet.ProtustrankaFormated>
    <izvorni_sadrzaj>  JEDINSTVO, poljoprivredna zadruga</izvorni_sadrzaj>
    <derivirana_varijabla naziv="DomainObject.Predmet.ProtustrankaFormated_1">  JEDINSTVO, poljoprivredna zadruga</derivirana_varijabla>
  </DomainObject.Predmet.ProtustrankaFormated>
  <DomainObject.Predmet.ProtustrankaFormatedOIB>
    <izvorni_sadrzaj>  JEDINSTVO, poljoprivredna zadruga, OIB 30698530431</izvorni_sadrzaj>
    <derivirana_varijabla naziv="DomainObject.Predmet.ProtustrankaFormatedOIB_1">  JEDINSTVO, poljoprivredna zadruga, OIB 30698530431</derivirana_varijabla>
  </DomainObject.Predmet.ProtustrankaFormatedOIB>
  <DomainObject.Predmet.ProtustrankaFormatedWithAdress>
    <izvorni_sadrzaj> JEDINSTVO, poljoprivredna zadruga, Smokvica/bb, 20271 Smokvica</izvorni_sadrzaj>
    <derivirana_varijabla naziv="DomainObject.Predmet.ProtustrankaFormatedWithAdress_1"> JEDINSTVO, poljoprivredna zadruga, Smokvica/bb, 20271 Smokvica</derivirana_varijabla>
  </DomainObject.Predmet.ProtustrankaFormatedWithAdress>
  <DomainObject.Predmet.ProtustrankaFormatedWithAdressOIB>
    <izvorni_sadrzaj> JEDINSTVO, poljoprivredna zadruga, OIB 30698530431, Smokvica/bb, 20271 Smokvica</izvorni_sadrzaj>
    <derivirana_varijabla naziv="DomainObject.Predmet.ProtustrankaFormatedWithAdressOIB_1"> JEDINSTVO, poljoprivredna zadruga, OIB 30698530431, Smokvica/bb, 20271 Smokvica</derivirana_varijabla>
  </DomainObject.Predmet.ProtustrankaFormatedWithAdressOIB>
  <DomainObject.Predmet.ProtustrankaWithAdress>
    <izvorni_sadrzaj>JEDINSTVO, poljoprivredna zadruga Smokvica/bb, 20271 Smokvica</izvorni_sadrzaj>
    <derivirana_varijabla naziv="DomainObject.Predmet.ProtustrankaWithAdress_1">JEDINSTVO, poljoprivredna zadruga Smokvica/bb, 20271 Smokvica</derivirana_varijabla>
  </DomainObject.Predmet.ProtustrankaWithAdress>
  <DomainObject.Predmet.ProtustrankaWithAdressOIB>
    <izvorni_sadrzaj>JEDINSTVO, poljoprivredna zadruga, OIB 30698530431, Smokvica/bb, 20271 Smokvica</izvorni_sadrzaj>
    <derivirana_varijabla naziv="DomainObject.Predmet.ProtustrankaWithAdressOIB_1">JEDINSTVO, poljoprivredna zadruga, OIB 30698530431, Smokvica/bb, 20271 Smokvica</derivirana_varijabla>
  </DomainObject.Predmet.ProtustrankaWithAdressOIB>
  <DomainObject.Predmet.ProtustrankaNazivFormated>
    <izvorni_sadrzaj>JEDINSTVO, poljoprivredna zadruga</izvorni_sadrzaj>
    <derivirana_varijabla naziv="DomainObject.Predmet.ProtustrankaNazivFormated_1">JEDINSTVO, poljoprivredna zadruga</derivirana_varijabla>
  </DomainObject.Predmet.ProtustrankaNazivFormated>
  <DomainObject.Predmet.ProtustrankaNazivFormatedOIB>
    <izvorni_sadrzaj>JEDINSTVO, poljoprivredna zadruga, OIB 30698530431</izvorni_sadrzaj>
    <derivirana_varijabla naziv="DomainObject.Predmet.ProtustrankaNazivFormatedOIB_1">JEDINSTVO, poljoprivredna zadruga, OIB 30698530431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DAMOR, d.o.o. za preradu plastičnih masa, brodogradnju, turizam i trgovinu zastupanog po punomoćniku odvjetnik Neven Matas; odvjetnik Đorđe Anđelković; BADEL 1862 dioničko društvo, vina, alkoholna i bezalkoholna pića zastupanog po punomoćniku Igor Svilar; KONTINENTAL PAKIRANJE d.o.o. za graditeljstvo i usluge; VODOVOD, društvo s ograničenom odgovornošću za obavljanje komunalnih djelatnosti opskrbe pitkom vodom; TRANSFER međunarodna špedicija i trgovina, društvo s ograničenom odgovornošću; HEP-Operator distribucijskog sustava d.o.o. za distribuciju i opskrbu električne energije</izvorni_sadrzaj>
    <derivirana_varijabla naziv="DomainObject.Predmet.StrankaFormated_1">  Fina Zagreb; DAMOR, d.o.o. za preradu plastičnih masa, brodogradnju, turizam i trgovinu zastupanog po punomoćniku odvjetnik Neven Matas; odvjetnik Đorđe Anđelković; BADEL 1862 dioničko društvo, vina, alkoholna i bezalkoholna pića zastupanog po punomoćniku Igor Svilar; KONTINENTAL PAKIRANJE d.o.o. za graditeljstvo i usluge; VODOVOD, društvo s ograničenom odgovornošću za obavljanje komunalnih djelatnosti opskrbe pitkom vodom; TRANSFER međunarodna špedicija i trgovina, društvo s ograničenom odgovornošću; HEP-Operator distribucijskog sustava d.o.o. za distribuciju i opskrbu električne energije</derivirana_varijabla>
  </DomainObject.Predmet.StrankaFormated>
  <DomainObject.Predmet.StrankaFormatedOIB>
    <izvorni_sadrzaj>  Fina Zagreb, OIB 85821130368; DAMOR, d.o.o. za preradu plastičnih masa, brodogradnju, turizam i trgovinu, OIB 58057226580 zastupanog po punomoćniku odvjetnik Neven Matas; odvjetnik Đorđe Anđelković, OIB 83301421911; BADEL 1862 dioničko društvo, vina, alkoholna i bezalkoholna pića, OIB 36749512860 zastupanog po punomoćniku Igor Svilar; KONTINENTAL PAKIRANJE d.o.o. za graditeljstvo i usluge, OIB 87358951669; VODOVOD, društvo s ograničenom odgovornošću za obavljanje komunalnih djelatnosti opskrbe pitkom vodom, OIB 25167296962; TRANSFER međunarodna špedicija i trgovina, društvo s ograničenom odgovornošću, OIB 77544568297; HEP-Operator distribucijskog sustava d.o.o. za distribuciju i opskrbu električne energije, OIB 46830600751</izvorni_sadrzaj>
    <derivirana_varijabla naziv="DomainObject.Predmet.StrankaFormatedOIB_1">  Fina Zagreb, OIB 85821130368; DAMOR, d.o.o. za preradu plastičnih masa, brodogradnju, turizam i trgovinu, OIB 58057226580 zastupanog po punomoćniku odvjetnik Neven Matas; odvjetnik Đorđe Anđelković, OIB 83301421911; BADEL 1862 dioničko društvo, vina, alkoholna i bezalkoholna pića, OIB 36749512860 zastupanog po punomoćniku Igor Svilar; KONTINENTAL PAKIRANJE d.o.o. za graditeljstvo i usluge, OIB 87358951669; VODOVOD, društvo s ograničenom odgovornošću za obavljanje komunalnih djelatnosti opskrbe pitkom vodom, OIB 25167296962; TRANSFER međunarodna špedicija i trgovina, društvo s ograničenom odgovornošću, OIB 77544568297; HEP-Operator distribucijskog sustava d.o.o. za distribuciju i opskrbu električne energije, OIB 46830600751</derivirana_varijabla>
  </DomainObject.Predmet.StrankaFormatedOIB>
  <DomainObject.Predmet.StrankaFormatedWithAdress>
    <izvorni_sadrzaj> Fina Zagreb, Ulica grada Vukovara 70, 10000 Zagreb; DAMOR, d.o.o. za preradu plastičnih masa, brodogradnju, turizam i trgovinu, Put Brižina 14, 21212 Kaštel Sućurac zastupanog po punomoćniku odvjetnik Neven Matas; odvjetnik Đorđe Anđelković, Vrbanićeva 20, 10000 Zagreb; BADEL 1862 dioničko društvo, vina, alkoholna i bezalkoholna pića, Vlaška 116, Zagreb zastupanog po punomoćniku Igor Svilar; KONTINENTAL PAKIRANJE d.o.o. za graditeljstvo i usluge, Pod Kosom 40, 21000 Split; VODOVOD, društvo s ograničenom odgovornošću za obavljanje komunalnih djelatnosti opskrbe pitkom vodom, Ulica 32 br. 9/1, 20271 Blato; TRANSFER međunarodna špedicija i trgovina, društvo s ograničenom odgovornošću, Ciottina 26, 51000 Rijeka; HEP-Operator distribucijskog sustava d.o.o. za distribuciju i opskrbu električne energije, Ulica grada Vukovara 37, Zagreb</izvorni_sadrzaj>
    <derivirana_varijabla naziv="DomainObject.Predmet.StrankaFormatedWithAdress_1"> Fina Zagreb, Ulica grada Vukovara 70, 10000 Zagreb; DAMOR, d.o.o. za preradu plastičnih masa, brodogradnju, turizam i trgovinu, Put Brižina 14, 21212 Kaštel Sućurac zastupanog po punomoćniku odvjetnik Neven Matas; odvjetnik Đorđe Anđelković, Vrbanićeva 20, 10000 Zagreb; BADEL 1862 dioničko društvo, vina, alkoholna i bezalkoholna pića, Vlaška 116, Zagreb zastupanog po punomoćniku Igor Svilar; KONTINENTAL PAKIRANJE d.o.o. za graditeljstvo i usluge, Pod Kosom 40, 21000 Split; VODOVOD, društvo s ograničenom odgovornošću za obavljanje komunalnih djelatnosti opskrbe pitkom vodom, Ulica 32 br. 9/1, 20271 Blato; TRANSFER međunarodna špedicija i trgovina, društvo s ograničenom odgovornošću, Ciottina 26, 51000 Rijeka; HEP-Operator distribucijskog sustava d.o.o. za distribuciju i opskrbu električne energije, Ulica grada Vukovara 37, Zagreb</derivirana_varijabla>
  </DomainObject.Predmet.StrankaFormatedWithAdress>
  <DomainObject.Predmet.StrankaFormatedWithAdressOIB>
    <izvorni_sadrzaj> Fina Zagreb, OIB 85821130368, Ulica grada Vukovara 70, 10000 Zagreb; DAMOR, d.o.o. za preradu plastičnih masa, brodogradnju, turizam i trgovinu, OIB 58057226580, Put Brižina 14, 21212 Kaštel Sućurac zastupanog po punomoćniku odvjetnik Neven Matas; odvjetnik Đorđe Anđelković, OIB 83301421911, Vrbanićeva 20, 10000 Zagreb; BADEL 1862 dioničko društvo, vina, alkoholna i bezalkoholna pića, OIB 36749512860, Vlaška 116, Zagreb zastupanog po punomoćniku Igor Svilar; KONTINENTAL PAKIRANJE d.o.o. za graditeljstvo i usluge, OIB 87358951669, Pod Kosom 40, 21000 Split; VODOVOD, društvo s ograničenom odgovornošću za obavljanje komunalnih djelatnosti opskrbe pitkom vodom, OIB 25167296962, Ulica 32 br. 9/1, 20271 Blato; TRANSFER međunarodna špedicija i trgovina, društvo s ograničenom odgovornošću, OIB 77544568297, Ciottina 26, 51000 Rijeka; HEP-Operator distribucijskog sustava d.o.o. za distribuciju i opskrbu električne energije, OIB 46830600751, Ulica grada Vukovara 37, Zagreb</izvorni_sadrzaj>
    <derivirana_varijabla naziv="DomainObject.Predmet.StrankaFormatedWithAdressOIB_1"> Fina Zagreb, OIB 85821130368, Ulica grada Vukovara 70, 10000 Zagreb; DAMOR, d.o.o. za preradu plastičnih masa, brodogradnju, turizam i trgovinu, OIB 58057226580, Put Brižina 14, 21212 Kaštel Sućurac zastupanog po punomoćniku odvjetnik Neven Matas; odvjetnik Đorđe Anđelković, OIB 83301421911, Vrbanićeva 20, 10000 Zagreb; BADEL 1862 dioničko društvo, vina, alkoholna i bezalkoholna pića, OIB 36749512860, Vlaška 116, Zagreb zastupanog po punomoćniku Igor Svilar; KONTINENTAL PAKIRANJE d.o.o. za graditeljstvo i usluge, OIB 87358951669, Pod Kosom 40, 21000 Split; VODOVOD, društvo s ograničenom odgovornošću za obavljanje komunalnih djelatnosti opskrbe pitkom vodom, OIB 25167296962, Ulica 32 br. 9/1, 20271 Blato; TRANSFER međunarodna špedicija i trgovina, društvo s ograničenom odgovornošću, OIB 77544568297, Ciottina 26, 51000 Rijeka; HEP-Operator distribucijskog sustava d.o.o. za distribuciju i opskrbu električne energije, OIB 46830600751, Ulica grada Vukovara 37, Zagreb</derivirana_varijabla>
  </DomainObject.Predmet.StrankaFormatedWithAdressOIB>
  <DomainObject.Predmet.StrankaWithAdress>
    <izvorni_sadrzaj>Fina Zagreb Ulica grada Vukovara 70,10000 Zagreb,DAMOR, d.o.o. za preradu plastičnih masa, brodogradnju, turizam i trgovinu Put Brižina 14,21212 Kaštel Sućurac,odvjetnik Đorđe Anđelković Vrbanićeva 20,10000 Zagreb,BADEL 1862 dioničko društvo, vina, alkoholna i bezalkoholna pića Vlaška 116,Zagreb,KONTINENTAL PAKIRANJE d.o.o. za graditeljstvo i usluge Pod Kosom 40,21000 Split,VODOVOD, društvo s ograničenom odgovornošću za obavljanje komunalnih djelatnosti opskrbe pitkom vodom Ulica 32 br. 9/1,20271 Blato,TRANSFER međunarodna špedicija i trgovina, društvo s ograničenom odgovornošću Ciottina 26,51000 Rijeka,HEP-Operator distribucijskog sustava d.o.o. za distribuciju i opskrbu električne energije Ulica grada Vukovara 37,Zagreb</izvorni_sadrzaj>
    <derivirana_varijabla naziv="DomainObject.Predmet.StrankaWithAdress_1">Fina Zagreb Ulica grada Vukovara 70,10000 Zagreb,DAMOR, d.o.o. za preradu plastičnih masa, brodogradnju, turizam i trgovinu Put Brižina 14,21212 Kaštel Sućurac,odvjetnik Đorđe Anđelković Vrbanićeva 20,10000 Zagreb,BADEL 1862 dioničko društvo, vina, alkoholna i bezalkoholna pića Vlaška 116,Zagreb,KONTINENTAL PAKIRANJE d.o.o. za graditeljstvo i usluge Pod Kosom 40,21000 Split,VODOVOD, društvo s ograničenom odgovornošću za obavljanje komunalnih djelatnosti opskrbe pitkom vodom Ulica 32 br. 9/1,20271 Blato,TRANSFER međunarodna špedicija i trgovina, društvo s ograničenom odgovornošću Ciottina 26,51000 Rijeka,HEP-Operator distribucijskog sustava d.o.o. za distribuciju i opskrbu električne energije Ulica grada Vukovara 37,Zagreb</derivirana_varijabla>
  </DomainObject.Predmet.StrankaWithAdress>
  <DomainObject.Predmet.StrankaWithAdressOIB>
    <izvorni_sadrzaj>Fina Zagreb, OIB 85821130368, Ulica grada Vukovara 70,10000 Zagreb,DAMOR, d.o.o. za preradu plastičnih masa, brodogradnju, turizam i trgovinu, OIB 58057226580, Put Brižina 14,21212 Kaštel Sućurac,odvjetnik Đorđe Anđelković, OIB 83301421911, Vrbanićeva 20,10000 Zagreb,BADEL 1862 dioničko društvo, vina, alkoholna i bezalkoholna pića, OIB 36749512860, Vlaška 116,Zagreb,KONTINENTAL PAKIRANJE d.o.o. za graditeljstvo i usluge, OIB 87358951669, Pod Kosom 40,21000 Split,VODOVOD, društvo s ograničenom odgovornošću za obavljanje komunalnih djelatnosti opskrbe pitkom vodom, OIB 25167296962, Ulica 32 br. 9/1,20271 Blato,TRANSFER međunarodna špedicija i trgovina, društvo s ograničenom odgovornošću, OIB 77544568297, Ciottina 26,51000 Rijeka,HEP-Operator distribucijskog sustava d.o.o. za distribuciju i opskrbu električne energije, OIB 46830600751, Ulica grada Vukovara 37,Zagreb</izvorni_sadrzaj>
    <derivirana_varijabla naziv="DomainObject.Predmet.StrankaWithAdressOIB_1">Fina Zagreb, OIB 85821130368, Ulica grada Vukovara 70,10000 Zagreb,DAMOR, d.o.o. za preradu plastičnih masa, brodogradnju, turizam i trgovinu, OIB 58057226580, Put Brižina 14,21212 Kaštel Sućurac,odvjetnik Đorđe Anđelković, OIB 83301421911, Vrbanićeva 20,10000 Zagreb,BADEL 1862 dioničko društvo, vina, alkoholna i bezalkoholna pića, OIB 36749512860, Vlaška 116,Zagreb,KONTINENTAL PAKIRANJE d.o.o. za graditeljstvo i usluge, OIB 87358951669, Pod Kosom 40,21000 Split,VODOVOD, društvo s ograničenom odgovornošću za obavljanje komunalnih djelatnosti opskrbe pitkom vodom, OIB 25167296962, Ulica 32 br. 9/1,20271 Blato,TRANSFER međunarodna špedicija i trgovina, društvo s ograničenom odgovornošću, OIB 77544568297, Ciottina 26,51000 Rijeka,HEP-Operator distribucijskog sustava d.o.o. za distribuciju i opskrbu električne energije, OIB 46830600751, Ulica grada Vukovara 37,Zagreb</derivirana_varijabla>
  </DomainObject.Predmet.StrankaWithAdressOIB>
  <DomainObject.Predmet.StrankaNazivFormated>
    <izvorni_sadrzaj>Fina Zagreb,DAMOR, d.o.o. za preradu plastičnih masa, brodogradnju, turizam i trgovinu,odvjetnik Đorđe Anđelković,BADEL 1862 dioničko društvo, vina, alkoholna i bezalkoholna pića,KONTINENTAL PAKIRANJE d.o.o. za graditeljstvo i usluge,VODOVOD, društvo s ograničenom odgovornošću za obavljanje komunalnih djelatnosti opskrbe pitkom vodom,TRANSFER međunarodna špedicija i trgovina, društvo s ograničenom odgovornošću,HEP-Operator distribucijskog sustava d.o.o. za distribuciju i opskrbu električne energije</izvorni_sadrzaj>
    <derivirana_varijabla naziv="DomainObject.Predmet.StrankaNazivFormated_1">Fina Zagreb,DAMOR, d.o.o. za preradu plastičnih masa, brodogradnju, turizam i trgovinu,odvjetnik Đorđe Anđelković,BADEL 1862 dioničko društvo, vina, alkoholna i bezalkoholna pića,KONTINENTAL PAKIRANJE d.o.o. za graditeljstvo i usluge,VODOVOD, društvo s ograničenom odgovornošću za obavljanje komunalnih djelatnosti opskrbe pitkom vodom,TRANSFER međunarodna špedicija i trgovina, društvo s ograničenom odgovornošću,HEP-Operator distribucijskog sustava d.o.o. za distribuciju i opskrbu električne energije</derivirana_varijabla>
  </DomainObject.Predmet.StrankaNazivFormated>
  <DomainObject.Predmet.StrankaNazivFormatedOIB>
    <izvorni_sadrzaj>Fina Zagreb, OIB 85821130368,DAMOR, d.o.o. za preradu plastičnih masa, brodogradnju, turizam i trgovinu, OIB 58057226580,odvjetnik Đorđe Anđelković, OIB 83301421911,BADEL 1862 dioničko društvo, vina, alkoholna i bezalkoholna pića, OIB 36749512860,KONTINENTAL PAKIRANJE d.o.o. za graditeljstvo i usluge, OIB 87358951669,VODOVOD, društvo s ograničenom odgovornošću za obavljanje komunalnih djelatnosti opskrbe pitkom vodom, OIB 25167296962,TRANSFER međunarodna špedicija i trgovina, društvo s ograničenom odgovornošću, OIB 77544568297,HEP-Operator distribucijskog sustava d.o.o. za distribuciju i opskrbu električne energije, OIB 46830600751</izvorni_sadrzaj>
    <derivirana_varijabla naziv="DomainObject.Predmet.StrankaNazivFormatedOIB_1">Fina Zagreb, OIB 85821130368,DAMOR, d.o.o. za preradu plastičnih masa, brodogradnju, turizam i trgovinu, OIB 58057226580,odvjetnik Đorđe Anđelković, OIB 83301421911,BADEL 1862 dioničko društvo, vina, alkoholna i bezalkoholna pića, OIB 36749512860,KONTINENTAL PAKIRANJE d.o.o. za graditeljstvo i usluge, OIB 87358951669,VODOVOD, društvo s ograničenom odgovornošću za obavljanje komunalnih djelatnosti opskrbe pitkom vodom, OIB 25167296962,TRANSFER međunarodna špedicija i trgovina, društvo s ograničenom odgovornošću, OIB 77544568297,HEP-Operator distribucijskog sustava d.o.o. za distribuciju i opskrbu električne energije, OIB 46830600751</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 Zagreb</item>
      <item>DAMOR, d.o.o. za preradu plastičnih masa, brodogradnju, turizam i trgovinu zastupanog po punomoćniku odvjetnik Neven Matas</item>
      <item>odvjetnik Đorđe Anđelković</item>
      <item>BADEL 1862 dioničko društvo, vina, alkoholna i bezalkoholna pića zastupanog po punomoćniku Igor Svilar</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zvorni_sadrzaj>
    <derivirana_varijabla naziv="DomainObject.Predmet.StrankaListFormated_1">
      <item>Fina Zagreb</item>
      <item>DAMOR, d.o.o. za preradu plastičnih masa, brodogradnju, turizam i trgovinu zastupanog po punomoćniku odvjetnik Neven Matas</item>
      <item>odvjetnik Đorđe Anđelković</item>
      <item>BADEL 1862 dioničko društvo, vina, alkoholna i bezalkoholna pića zastupanog po punomoćniku Igor Svilar</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derivirana_varijabla>
  </DomainObject.Predmet.StrankaListFormated>
  <DomainObject.Predmet.StrankaListFormatedOIB>
    <izvorni_sadrzaj>
      <item>Fina Zagreb, OIB 85821130368</item>
      <item>DAMOR, d.o.o. za preradu plastičnih masa, brodogradnju, turizam i trgovinu, OIB 58057226580 zastupanog po punomoćniku odvjetnik Neven Matas</item>
      <item>odvjetnik Đorđe Anđelković, OIB 83301421911</item>
      <item>BADEL 1862 dioničko društvo, vina, alkoholna i bezalkoholna pića, OIB 36749512860 zastupanog po punomoćniku Igor Svilar</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zvorni_sadrzaj>
    <derivirana_varijabla naziv="DomainObject.Predmet.StrankaListFormatedOIB_1">
      <item>Fina Zagreb, OIB 85821130368</item>
      <item>DAMOR, d.o.o. za preradu plastičnih masa, brodogradnju, turizam i trgovinu, OIB 58057226580 zastupanog po punomoćniku odvjetnik Neven Matas</item>
      <item>odvjetnik Đorđe Anđelković, OIB 83301421911</item>
      <item>BADEL 1862 dioničko društvo, vina, alkoholna i bezalkoholna pića, OIB 36749512860 zastupanog po punomoćniku Igor Svilar</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derivirana_varijabla>
  </DomainObject.Predmet.StrankaListFormatedOIB>
  <DomainObject.Predmet.StrankaListFormatedWithAdress>
    <izvorni_sadrzaj>
      <item>Fina Zagreb, Ulica grada Vukovara 70, 10000 Zagreb</item>
      <item>DAMOR, d.o.o. za preradu plastičnih masa, brodogradnju, turizam i trgovinu, Put Brižina 14, 21212 Kaštel Sućurac zastupanog po punomoćniku odvjetnik Neven Matas</item>
      <item>odvjetnik Đorđe Anđelković, Vrbanićeva 20, 10000 Zagreb</item>
      <item>BADEL 1862 dioničko društvo, vina, alkoholna i bezalkoholna pića, Vlaška 116, Zagreb zastupanog po punomoćniku Igor Svilar</item>
      <item>KONTINENTAL PAKIRANJE d.o.o. za graditeljstvo i usluge, Pod Kosom 40, 21000 Split</item>
      <item>VODOVOD, društvo s ograničenom odgovornošću za obavljanje komunalnih djelatnosti opskrbe pitkom vodom, Ulica 32 br. 9/1, 20271 Blato</item>
      <item>TRANSFER međunarodna špedicija i trgovina, društvo s ograničenom odgovornošću, Ciottina 26, 51000 Rijeka</item>
      <item>HEP-Operator distribucijskog sustava d.o.o. za distribuciju i opskrbu električne energije, Ulica grada Vukovara 37, Zagreb</item>
    </izvorni_sadrzaj>
    <derivirana_varijabla naziv="DomainObject.Predmet.StrankaListFormatedWithAdress_1">
      <item>Fina Zagreb, Ulica grada Vukovara 70, 10000 Zagreb</item>
      <item>DAMOR, d.o.o. za preradu plastičnih masa, brodogradnju, turizam i trgovinu, Put Brižina 14, 21212 Kaštel Sućurac zastupanog po punomoćniku odvjetnik Neven Matas</item>
      <item>odvjetnik Đorđe Anđelković, Vrbanićeva 20, 10000 Zagreb</item>
      <item>BADEL 1862 dioničko društvo, vina, alkoholna i bezalkoholna pića, Vlaška 116, Zagreb zastupanog po punomoćniku Igor Svilar</item>
      <item>KONTINENTAL PAKIRANJE d.o.o. za graditeljstvo i usluge, Pod Kosom 40, 21000 Split</item>
      <item>VODOVOD, društvo s ograničenom odgovornošću za obavljanje komunalnih djelatnosti opskrbe pitkom vodom, Ulica 32 br. 9/1, 20271 Blato</item>
      <item>TRANSFER međunarodna špedicija i trgovina, društvo s ograničenom odgovornošću, Ciottina 26, 51000 Rijeka</item>
      <item>HEP-Operator distribucijskog sustava d.o.o. za distribuciju i opskrbu električne energije, Ulica grada Vukovara 37, Zagreb</item>
    </derivirana_varijabla>
  </DomainObject.Predmet.StrankaListFormatedWithAdress>
  <DomainObject.Predmet.StrankaListFormatedWithAdressOIB>
    <izvorni_sadrzaj>
      <item>Fina Zagreb, OIB 85821130368, Ulica grada Vukovara 70, 10000 Zagreb</item>
      <item>DAMOR, d.o.o. za preradu plastičnih masa, brodogradnju, turizam i trgovinu, OIB 58057226580, Put Brižina 14, 21212 Kaštel Sućurac zastupanog po punomoćniku odvjetnik Neven Matas</item>
      <item>odvjetnik Đorđe Anđelković, OIB 83301421911, Vrbanićeva 20, 10000 Zagreb</item>
      <item>BADEL 1862 dioničko društvo, vina, alkoholna i bezalkoholna pića, OIB 36749512860, Vlaška 116, Zagreb zastupanog po punomoćniku Igor Svilar</item>
      <item>KONTINENTAL PAKIRANJE d.o.o. za graditeljstvo i usluge, OIB 87358951669, Pod Kosom 40, 21000 Split</item>
      <item>VODOVOD, društvo s ograničenom odgovornošću za obavljanje komunalnih djelatnosti opskrbe pitkom vodom, OIB 25167296962, Ulica 32 br. 9/1, 20271 Blato</item>
      <item>TRANSFER međunarodna špedicija i trgovina, društvo s ograničenom odgovornošću, OIB 77544568297, Ciottina 26, 51000 Rijeka</item>
      <item>HEP-Operator distribucijskog sustava d.o.o. za distribuciju i opskrbu električne energije, OIB 46830600751, Ulica grada Vukovara 37, Zagreb</item>
    </izvorni_sadrzaj>
    <derivirana_varijabla naziv="DomainObject.Predmet.StrankaListFormatedWithAdressOIB_1">
      <item>Fina Zagreb, OIB 85821130368, Ulica grada Vukovara 70, 10000 Zagreb</item>
      <item>DAMOR, d.o.o. za preradu plastičnih masa, brodogradnju, turizam i trgovinu, OIB 58057226580, Put Brižina 14, 21212 Kaštel Sućurac zastupanog po punomoćniku odvjetnik Neven Matas</item>
      <item>odvjetnik Đorđe Anđelković, OIB 83301421911, Vrbanićeva 20, 10000 Zagreb</item>
      <item>BADEL 1862 dioničko društvo, vina, alkoholna i bezalkoholna pića, OIB 36749512860, Vlaška 116, Zagreb zastupanog po punomoćniku Igor Svilar</item>
      <item>KONTINENTAL PAKIRANJE d.o.o. za graditeljstvo i usluge, OIB 87358951669, Pod Kosom 40, 21000 Split</item>
      <item>VODOVOD, društvo s ograničenom odgovornošću za obavljanje komunalnih djelatnosti opskrbe pitkom vodom, OIB 25167296962, Ulica 32 br. 9/1, 20271 Blato</item>
      <item>TRANSFER međunarodna špedicija i trgovina, društvo s ograničenom odgovornošću, OIB 77544568297, Ciottina 26, 51000 Rijeka</item>
      <item>HEP-Operator distribucijskog sustava d.o.o. za distribuciju i opskrbu električne energije, OIB 46830600751, Ulica grada Vukovara 37, Zagreb</item>
    </derivirana_varijabla>
  </DomainObject.Predmet.StrankaListFormatedWithAdressOIB>
  <DomainObject.Predmet.StrankaListNazivFormated>
    <izvorni_sadrzaj>
      <item>Fina Zagreb</item>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zvorni_sadrzaj>
    <derivirana_varijabla naziv="DomainObject.Predmet.StrankaListNazivFormated_1">
      <item>Fina Zagreb</item>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derivirana_varijabla>
  </DomainObject.Predmet.StrankaListNazivFormated>
  <DomainObject.Predmet.StrankaListNazivFormatedOIB>
    <izvorni_sadrzaj>
      <item>Fina Zagreb, OIB 85821130368</item>
      <item>DAMOR, d.o.o. za preradu plastičnih masa, brodogradnju, turizam i trgovinu, OIB 58057226580</item>
      <item>odvjetnik Đorđe Anđelković, OIB 83301421911</item>
      <item>BADEL 1862 dioničko društvo, vina, alkoholna i bezalkoholna pića, OIB 36749512860</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zvorni_sadrzaj>
    <derivirana_varijabla naziv="DomainObject.Predmet.StrankaListNazivFormatedOIB_1">
      <item>Fina Zagreb, OIB 85821130368</item>
      <item>DAMOR, d.o.o. za preradu plastičnih masa, brodogradnju, turizam i trgovinu, OIB 58057226580</item>
      <item>odvjetnik Đorđe Anđelković, OIB 83301421911</item>
      <item>BADEL 1862 dioničko društvo, vina, alkoholna i bezalkoholna pića, OIB 36749512860</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derivirana_varijabla>
  </DomainObject.Predmet.StrankaListNazivFormatedOIB>
  <DomainObject.Predmet.ProtuStrankaListFormated>
    <izvorni_sadrzaj>
      <item>JEDINSTVO, poljoprivredna zadruga</item>
    </izvorni_sadrzaj>
    <derivirana_varijabla naziv="DomainObject.Predmet.ProtuStrankaListFormated_1">
      <item>JEDINSTVO, poljoprivredna zadruga</item>
    </derivirana_varijabla>
  </DomainObject.Predmet.ProtuStrankaListFormated>
  <DomainObject.Predmet.ProtuStrankaListFormatedOIB>
    <izvorni_sadrzaj>
      <item>JEDINSTVO, poljoprivredna zadruga, OIB 30698530431</item>
    </izvorni_sadrzaj>
    <derivirana_varijabla naziv="DomainObject.Predmet.ProtuStrankaListFormatedOIB_1">
      <item>JEDINSTVO, poljoprivredna zadruga, OIB 30698530431</item>
    </derivirana_varijabla>
  </DomainObject.Predmet.ProtuStrankaListFormatedOIB>
  <DomainObject.Predmet.ProtuStrankaListFormatedWithAdress>
    <izvorni_sadrzaj>
      <item>JEDINSTVO, poljoprivredna zadruga, Smokvica/bb, 20271 Smokvica</item>
    </izvorni_sadrzaj>
    <derivirana_varijabla naziv="DomainObject.Predmet.ProtuStrankaListFormatedWithAdress_1">
      <item>JEDINSTVO, poljoprivredna zadruga, Smokvica/bb, 20271 Smokvica</item>
    </derivirana_varijabla>
  </DomainObject.Predmet.ProtuStrankaListFormatedWithAdress>
  <DomainObject.Predmet.ProtuStrankaListFormatedWithAdressOIB>
    <izvorni_sadrzaj>
      <item>JEDINSTVO, poljoprivredna zadruga, OIB 30698530431, Smokvica/bb, 20271 Smokvica</item>
    </izvorni_sadrzaj>
    <derivirana_varijabla naziv="DomainObject.Predmet.ProtuStrankaListFormatedWithAdressOIB_1">
      <item>JEDINSTVO, poljoprivredna zadruga, OIB 30698530431, Smokvica/bb, 20271 Smokvica</item>
    </derivirana_varijabla>
  </DomainObject.Predmet.ProtuStrankaListFormatedWithAdressOIB>
  <DomainObject.Predmet.ProtuStrankaListNazivFormated>
    <izvorni_sadrzaj>
      <item>JEDINSTVO, poljoprivredna zadruga</item>
    </izvorni_sadrzaj>
    <derivirana_varijabla naziv="DomainObject.Predmet.ProtuStrankaListNazivFormated_1">
      <item>JEDINSTVO, poljoprivredna zadruga</item>
    </derivirana_varijabla>
  </DomainObject.Predmet.ProtuStrankaListNazivFormated>
  <DomainObject.Predmet.ProtuStrankaListNazivFormatedOIB>
    <izvorni_sadrzaj>
      <item>JEDINSTVO, poljoprivredna zadruga, OIB 30698530431</item>
    </izvorni_sadrzaj>
    <derivirana_varijabla naziv="DomainObject.Predmet.ProtuStrankaListNazivFormatedOIB_1">
      <item>JEDINSTVO, poljoprivredna zadruga, OIB 30698530431</item>
    </derivirana_varijabla>
  </DomainObject.Predmet.ProtuStrankaListNazivFormatedOIB>
  <DomainObject.Predmet.OstaliListFormated>
    <izvorni_sadrzaj>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 punomoćnik sudionika u postupku DAMOR, d.o.o. za preradu plastičnih masa, brodogradnju, turizam i trgovinu</item>
      <item>Igor Svilar punomoćnik sudionika u postupku BADEL 1862 dioničko društvo, vina, alkoholna i bezalkoholna pića</item>
    </izvorni_sadrzaj>
    <derivirana_varijabla naziv="DomainObject.Predmet.OstaliListFormated_1">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 punomoćnik sudionika u postupku DAMOR, d.o.o. za preradu plastičnih masa, brodogradnju, turizam i trgovinu</item>
      <item>Igor Svilar punomoćnik sudionika u postupku BADEL 1862 dioničko društvo, vina, alkoholna i bezalkoholna pića</item>
    </derivirana_varijabla>
  </DomainObject.Predmet.OstaliListFormated>
  <DomainObject.Predmet.OstaliListFormatedOIB>
    <izvorni_sadrzaj>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 punomoćnik sudionika u postupku DAMOR, d.o.o. za preradu plastičnih masa, brodogradnju, turizam i trgovinu</item>
      <item>Igor Svilar, OIB 55678665212 punomoćnik sudionika u postupku BADEL 1862 dioničko društvo, vina, alkoholna i bezalkoholna pića</item>
    </izvorni_sadrzaj>
    <derivirana_varijabla naziv="DomainObject.Predmet.OstaliListFormatedOIB_1">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 punomoćnik sudionika u postupku DAMOR, d.o.o. za preradu plastičnih masa, brodogradnju, turizam i trgovinu</item>
      <item>Igor Svilar, OIB 55678665212 punomoćnik sudionika u postupku BADEL 1862 dioničko društvo, vina, alkoholna i bezalkoholna pića</item>
    </derivirana_varijabla>
  </DomainObject.Predmet.OstaliListFormatedOIB>
  <DomainObject.Predmet.OstaliListFormatedWithAdress>
    <izvorni_sadrzaj>
      <item>Narodne novine d.d., Saviski Gaj XIII put 6, 10000 Zagreb</item>
      <item>Kate Perić Šubašić, Hrv. poštanska banka d.d., 20000 Dubrovnik</item>
      <item>Lenko Salečić, 20272 Smokvica</item>
      <item>Kuzma Tomašić, </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 BRNA</item>
      <item>JURE ANDRIJIĆ, BRNA, SMOKVICA</item>
      <item>JOAKIM KUNJAŠIĆ, 20272 Smokvica</item>
      <item>JANKO SIPIŠIĆ, 20272 Smokvica</item>
      <item>MARIJA PECOTIĆ, Smokvica 48, 20272 Smokvica</item>
      <item>SUZANA FARAC, 20272 Smokvica</item>
      <item>DUBO RADOVANOVIĆ, 20272 Smokvica</item>
      <item>TIHOMIR PECOTIĆ (pok. Frana), 20272 Smokvica</item>
      <item>FRANO BANIČEVIĆ, 20272 Smokvica</item>
      <item>MILIVOJ BANIČEVIĆ, 20272 Smokvica</item>
      <item>MARKO BANIČEVIĆ pok. Marka, 20272 Smokvica</item>
      <item>VICKO BANIČEVIĆ, 20272 Smokvica</item>
      <item>SREĆKO RADOVANOVIĆ, 20272 Smokvica</item>
      <item>MIRA PECOTIĆ ud. Žela, 20272 Smokvica</item>
      <item>DAROSLAV TOMAŠIĆ, 20272 Smokvica</item>
      <item>NEDA SALEČIĆ ud. Petra, 20272 Smokvica</item>
      <item>ZDRAVKA PECOTIĆ ANTUŠIN, 20272 Smokvica</item>
      <item>RIKARD KORUNIĆ, 20272 Smokvica</item>
      <item>IVAN SALEČIĆ pok. Petra, Brna, Smokvica</item>
      <item>CELINA PECOTIĆ, 20272 Smokvica</item>
      <item>TONĆI RADOVANOVIĆ, BRNA, SMOKVICA</item>
      <item>PERO BANIČEVIĆ pok. Petra, 20272 Smokvica</item>
      <item>PETAR BANIČEVIĆ LUCIĆ Petrov, BRNA</item>
      <item>MARKO BANIČEVIĆ  pok. Pavla, 20272 Smokvica</item>
      <item>IVKO PEŠELJ pok. Ivana, 20272 Smokvica</item>
      <item>KATA PECOTIĆ pok. Kuzme, 20272 Smokvica</item>
      <item>DANIRA PECOTIĆ, 20272 Smokvica</item>
      <item>MIRKO RADOVANOVIĆ, 20272 Smokvica</item>
      <item>IVAN TOMAŠIĆ pok. Ivana Barbaca, 20272 Smokvica</item>
      <item>IVAN TOMAŠIĆ pok. Antuna, 20272 Smokvica</item>
      <item>OMER PECOTIĆ, 20272 Smokvica</item>
      <item>MARINKO TOMAŠIĆ RADIĆ, 20272 Smokvica</item>
      <item>ANTE BLEUŠ, 20272 Smokvica</item>
      <item>MLADEN BANIČEVIĆ, 20272 Smokvica</item>
      <item>TONKO PECOTIĆ pok. Vida</item>
      <item>BORISLAV BANIČEVIĆ, 20272 Smokvica</item>
      <item>ŽELJKO KORUNIĆ, BRNA</item>
      <item>JURE PECOTIĆ, 20272 Smokvica</item>
      <item>GOJKO TOMAŠIĆ, BRNA</item>
      <item>DANKO SALEČIĆ, 20272 Smokvica</item>
      <item>DUŠAN DIDOVIĆ, 20272 Smokvica</item>
      <item>PERICA BANIČEVIĆ, 20272 Smokvica</item>
      <item>DUŠAN PECOTIĆ BARAN, 20272 Smokvica</item>
      <item>TIHOMIR PECOTIĆ, BRNA</item>
      <item>IVAN KORUNIĆ DUNDO, 20272 Smokvica</item>
      <item>IVAN PECOTIĆ KUZMIĆ, 20272 Smokvica</item>
      <item>SRĐAN PECOTIĆ Grgura</item>
      <item>KUZMA BANIČEVIĆ GROŠIĆ, 20272 Smokvica</item>
      <item>JAKOV BANIČEVIĆ OREBIČIĆ, 20272 Smokvica</item>
      <item>ŽELJKO PECOTIĆ pok. Petra, 20272 Smokvica</item>
      <item>ANTUN BANIČEVIĆ pok. Antuna, 20272 Smokvica</item>
      <item>IVAN SALEČIĆ pok. Ivana, 20272 Smokvica</item>
      <item>KUZMA TOMAŠIĆ pok. Janka, 20272 Smokvica</item>
      <item>IVAN TOMAŠIĆ DEŽEVIĆ, BRNA</item>
      <item>DUŠAN TOMAŠIĆ DEŽEVIĆ, BRNA</item>
      <item>IVAN RADOVANOVIĆ Repak, Smokvica 298, 20272 Smokvica</item>
      <item>BLEUS-KORKIRA d.o.o.</item>
      <item>ŽELJKO BLEUŠ, 20272 Smokvica</item>
      <item>IVAN TOMAŠIĆ JADIN, 20272 Smokvica</item>
      <item>ALEN TOMAŠIĆ JADIN, 20260 Korčula</item>
      <item>KUZMA BANIČEVIĆ pok. Fabijana, 20272 Smokvica</item>
      <item>ANITO PECOTIĆ BARAN, 20272 Smokvica</item>
      <item>LUKA BANIČEVIĆ pok. Frana, Brna</item>
      <item>MIRJANA BANIČEVIĆ, 20272 Smokvica</item>
      <item>MIRJANA TOMAŠIĆ ud. Stojana, 20272 Smokvica</item>
      <item>DOMINANT d.o.o.</item>
      <item>SREDNJA ŠKOLA PETRA ŠEGEDINA, 20260 Korčula</item>
      <item>ANTE TOMAŠIĆ pok. Jerka, 20272 Smokvica</item>
      <item>DARKO TOMAŠIĆ Bili, 20272 Smokvica</item>
      <item>JERKO PECOTIĆ, Brna 481, Brna, 20272 Smokvica</item>
      <item>MILENA PECOTIĆ, 20272 Smokvica</item>
      <item>MATIJA HUDULIN, 20272 Smokvica</item>
      <item>ANTUN / JELA MILINA, SMOKVICA 289, 20272 Smokvica</item>
      <item>MARINKO BANIČEVIĆ, 20272 Smokvica</item>
      <item>JAKOV PECOTIĆ, BRNA</item>
      <item>MARIJA TOMAŠIĆ, 20272 Smokvica</item>
      <item>RATKO PECOTIĆ, BRNA</item>
      <item>ANTE RADOVANOVIĆ pok. Petra, 20272 Smokvica</item>
      <item>JAGODA VESELINOVIĆ, 20272 Smokvica</item>
      <item>DRAGAN RADOVANOVIĆ, BRNA</item>
      <item>SRETAN RADOVANOVIĆ, 20272 Smokvica</item>
      <item>IVAN BANIČEVIĆ ŠKUDRIĆ, 20272 Smokvica</item>
      <item>BENEDIKT PECOTIĆ, BRNA</item>
      <item>ANTE BANIČEVIĆ Mikulato, 20272 Smokvica</item>
      <item>SILVESTAR PECOTIĆ, 20272 Smokvica</item>
      <item>MLADEN TOMAŠIĆ, 20272 Smokvica</item>
      <item>MATKO PECOTIĆ Mirkov, 20272 Smokvica</item>
      <item>ANTE PECOTIĆ pok. Ivota, 20272 Smokvica</item>
      <item>BRANISLAV PECOTIĆ, 20272 Smokvica</item>
      <item>DUŠAN TOMAŠIĆ BARBACA, BRNA</item>
      <item>KUZMA TOMAŠIĆ pok. Mileta Barbaca, 20272 Smokvica</item>
      <item>ŽARKO PECOTIĆ TUNICA, 20272 Smokvica</item>
      <item>RAJKO BANIČEVIĆ, 20272 Smokvica</item>
      <item>DARICA PECOTIĆ, Brna 510, 20272 Smokvica</item>
      <item>IVKO PECOTIĆ KUZMIĆ, 20272 Smokvica</item>
      <item>LJUBO SALEČIĆ, 20272 Smokvica</item>
      <item>DARKO DIDOVIĆ, 20272 Smokvica</item>
      <item>FRANKA DRAGOJEVIĆ, 20272 Smokvica</item>
      <item>DARIO PECOTIĆ, 20272 Smokvica</item>
      <item>ZDENKO BANIČEVIĆ pok. Marina, Smokvica 101, 20272 Smokvica</item>
      <item>MATKO SALEČIĆ, 20272 Smokvica</item>
      <item>ANA BANIČEVIĆ, 20272 Smokvica</item>
      <item>DANKO PECOTIĆ, BRNA</item>
      <item>SRETAN TOMAŠIĆ, 20272 Smokvica</item>
      <item>VILMA TOMAŠIĆ, BRNA</item>
      <item>NANICA TOMAŠIĆ, BRNA</item>
      <item>JADRANA BANIČEVIĆ, BRNA</item>
      <item>IRENA DIDOVIĆ, 20272 Smokvica</item>
      <item>IVKO RADOVANOVIĆ POŠA, BRNA</item>
      <item>MILICA HUDULIN, BRNA</item>
      <item>MOJMIR DIDOVIĆ, 20270 Vela Luka</item>
      <item>MARIN BANIČEVIĆ, 20272 Smokvica</item>
      <item>TUDOR DIDOVIĆ, 20272 Smokvica</item>
      <item>JAKŠA TOMAŠIĆ MORGEN, BRNA</item>
      <item>TOMISLAV TOMAŠIĆ DEŽEVIĆ, BRNA</item>
      <item>MARKO TOMAŠIĆ DEŽEVIĆ, BRNA</item>
      <item>MAJA PECOTIĆ ž. Josipa, 20272 Smokvica</item>
      <item>JOSIP PECOTIĆ, 20272 Smokvica</item>
      <item>PETAR TOMAŠIĆ DEŽEVIĆ, 20272 Smokvica</item>
      <item>JAKŠA TOMAŠIĆ, 20272 Smokvica</item>
      <item>STIPE TOMAŠIĆ ANTUN pok. Tonća, 20272 Smokvica</item>
      <item>KOVILJKA PECOTIĆ pok. Jerka, 20272 Smokvica</item>
      <item>TINA PECOTIĆ, BRNA</item>
      <item>IVAN MARELIĆ IVAN, 20272 Smokvica</item>
      <item>MARICA PECOTIĆ, BRNA</item>
      <item>ZLATKO TOMAŠIĆ, 20272 Smokvica</item>
      <item>EMIL BANIČEVIĆ, 20272 Smokvica</item>
      <item>JAKO VINO d.o.o.</item>
      <item>FINA ZAGREB</item>
      <item>ZDRAVKO TOMAŠIĆ</item>
      <item>IVAN / Anđa RADOVANOVIĆ, SMOKVICA 30, 20272 Smokvica</item>
      <item>Odvj. Stjepan Eterović, Kipara Rendića 17, 21400 Supetar</item>
      <item>Gordana Jukić, Gorimix d.o.o.</item>
      <item>Mirko Jukić, Gorimix d.o.o.</item>
      <item>Davor Martinović, Poljopromet d.o.o.</item>
      <item>Vlaho Monković, Vlaha Paljetka 12, 20207 Cavtat</item>
      <item>odvjetnik Đorđe Anđelković, Vrbanićeva 20, 10000 Zagreb</item>
      <item>odvjetnik Neven Matas, Ulica Domovinskog rata 27, 21000 Split punomoćnik sudionika u postupku DAMOR, d.o.o. za preradu plastičnih masa, brodogradnju, turizam i trgovinu</item>
      <item>Igor Svilar, Gredička 23, 10000 Zagreb punomoćnik sudionika u postupku BADEL 1862 dioničko društvo, vina, alkoholna i bezalkoholna pića</item>
    </izvorni_sadrzaj>
    <derivirana_varijabla naziv="DomainObject.Predmet.OstaliListFormatedWithAdress_1">
      <item>Narodne novine d.d., Saviski Gaj XIII put 6, 10000 Zagreb</item>
      <item>Kate Perić Šubašić, Hrv. poštanska banka d.d., 20000 Dubrovnik</item>
      <item>Lenko Salečić, 20272 Smokvica</item>
      <item>Kuzma Tomašić, </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 BRNA</item>
      <item>JURE ANDRIJIĆ, BRNA, SMOKVICA</item>
      <item>JOAKIM KUNJAŠIĆ, 20272 Smokvica</item>
      <item>JANKO SIPIŠIĆ, 20272 Smokvica</item>
      <item>MARIJA PECOTIĆ, Smokvica 48, 20272 Smokvica</item>
      <item>SUZANA FARAC, 20272 Smokvica</item>
      <item>DUBO RADOVANOVIĆ, 20272 Smokvica</item>
      <item>TIHOMIR PECOTIĆ (pok. Frana), 20272 Smokvica</item>
      <item>FRANO BANIČEVIĆ, 20272 Smokvica</item>
      <item>MILIVOJ BANIČEVIĆ, 20272 Smokvica</item>
      <item>MARKO BANIČEVIĆ pok. Marka, 20272 Smokvica</item>
      <item>VICKO BANIČEVIĆ, 20272 Smokvica</item>
      <item>SREĆKO RADOVANOVIĆ, 20272 Smokvica</item>
      <item>MIRA PECOTIĆ ud. Žela, 20272 Smokvica</item>
      <item>DAROSLAV TOMAŠIĆ, 20272 Smokvica</item>
      <item>NEDA SALEČIĆ ud. Petra, 20272 Smokvica</item>
      <item>ZDRAVKA PECOTIĆ ANTUŠIN, 20272 Smokvica</item>
      <item>RIKARD KORUNIĆ, 20272 Smokvica</item>
      <item>IVAN SALEČIĆ pok. Petra, Brna, Smokvica</item>
      <item>CELINA PECOTIĆ, 20272 Smokvica</item>
      <item>TONĆI RADOVANOVIĆ, BRNA, SMOKVICA</item>
      <item>PERO BANIČEVIĆ pok. Petra, 20272 Smokvica</item>
      <item>PETAR BANIČEVIĆ LUCIĆ Petrov, BRNA</item>
      <item>MARKO BANIČEVIĆ  pok. Pavla, 20272 Smokvica</item>
      <item>IVKO PEŠELJ pok. Ivana, 20272 Smokvica</item>
      <item>KATA PECOTIĆ pok. Kuzme, 20272 Smokvica</item>
      <item>DANIRA PECOTIĆ, 20272 Smokvica</item>
      <item>MIRKO RADOVANOVIĆ, 20272 Smokvica</item>
      <item>IVAN TOMAŠIĆ pok. Ivana Barbaca, 20272 Smokvica</item>
      <item>IVAN TOMAŠIĆ pok. Antuna, 20272 Smokvica</item>
      <item>OMER PECOTIĆ, 20272 Smokvica</item>
      <item>MARINKO TOMAŠIĆ RADIĆ, 20272 Smokvica</item>
      <item>ANTE BLEUŠ, 20272 Smokvica</item>
      <item>MLADEN BANIČEVIĆ, 20272 Smokvica</item>
      <item>TONKO PECOTIĆ pok. Vida</item>
      <item>BORISLAV BANIČEVIĆ, 20272 Smokvica</item>
      <item>ŽELJKO KORUNIĆ, BRNA</item>
      <item>JURE PECOTIĆ, 20272 Smokvica</item>
      <item>GOJKO TOMAŠIĆ, BRNA</item>
      <item>DANKO SALEČIĆ, 20272 Smokvica</item>
      <item>DUŠAN DIDOVIĆ, 20272 Smokvica</item>
      <item>PERICA BANIČEVIĆ, 20272 Smokvica</item>
      <item>DUŠAN PECOTIĆ BARAN, 20272 Smokvica</item>
      <item>TIHOMIR PECOTIĆ, BRNA</item>
      <item>IVAN KORUNIĆ DUNDO, 20272 Smokvica</item>
      <item>IVAN PECOTIĆ KUZMIĆ, 20272 Smokvica</item>
      <item>SRĐAN PECOTIĆ Grgura</item>
      <item>KUZMA BANIČEVIĆ GROŠIĆ, 20272 Smokvica</item>
      <item>JAKOV BANIČEVIĆ OREBIČIĆ, 20272 Smokvica</item>
      <item>ŽELJKO PECOTIĆ pok. Petra, 20272 Smokvica</item>
      <item>ANTUN BANIČEVIĆ pok. Antuna, 20272 Smokvica</item>
      <item>IVAN SALEČIĆ pok. Ivana, 20272 Smokvica</item>
      <item>KUZMA TOMAŠIĆ pok. Janka, 20272 Smokvica</item>
      <item>IVAN TOMAŠIĆ DEŽEVIĆ, BRNA</item>
      <item>DUŠAN TOMAŠIĆ DEŽEVIĆ, BRNA</item>
      <item>IVAN RADOVANOVIĆ Repak, Smokvica 298, 20272 Smokvica</item>
      <item>BLEUS-KORKIRA d.o.o.</item>
      <item>ŽELJKO BLEUŠ, 20272 Smokvica</item>
      <item>IVAN TOMAŠIĆ JADIN, 20272 Smokvica</item>
      <item>ALEN TOMAŠIĆ JADIN, 20260 Korčula</item>
      <item>KUZMA BANIČEVIĆ pok. Fabijana, 20272 Smokvica</item>
      <item>ANITO PECOTIĆ BARAN, 20272 Smokvica</item>
      <item>LUKA BANIČEVIĆ pok. Frana, Brna</item>
      <item>MIRJANA BANIČEVIĆ, 20272 Smokvica</item>
      <item>MIRJANA TOMAŠIĆ ud. Stojana, 20272 Smokvica</item>
      <item>DOMINANT d.o.o.</item>
      <item>SREDNJA ŠKOLA PETRA ŠEGEDINA, 20260 Korčula</item>
      <item>ANTE TOMAŠIĆ pok. Jerka, 20272 Smokvica</item>
      <item>DARKO TOMAŠIĆ Bili, 20272 Smokvica</item>
      <item>JERKO PECOTIĆ, Brna 481, Brna, 20272 Smokvica</item>
      <item>MILENA PECOTIĆ, 20272 Smokvica</item>
      <item>MATIJA HUDULIN, 20272 Smokvica</item>
      <item>ANTUN / JELA MILINA, SMOKVICA 289, 20272 Smokvica</item>
      <item>MARINKO BANIČEVIĆ, 20272 Smokvica</item>
      <item>JAKOV PECOTIĆ, BRNA</item>
      <item>MARIJA TOMAŠIĆ, 20272 Smokvica</item>
      <item>RATKO PECOTIĆ, BRNA</item>
      <item>ANTE RADOVANOVIĆ pok. Petra, 20272 Smokvica</item>
      <item>JAGODA VESELINOVIĆ, 20272 Smokvica</item>
      <item>DRAGAN RADOVANOVIĆ, BRNA</item>
      <item>SRETAN RADOVANOVIĆ, 20272 Smokvica</item>
      <item>IVAN BANIČEVIĆ ŠKUDRIĆ, 20272 Smokvica</item>
      <item>BENEDIKT PECOTIĆ, BRNA</item>
      <item>ANTE BANIČEVIĆ Mikulato, 20272 Smokvica</item>
      <item>SILVESTAR PECOTIĆ, 20272 Smokvica</item>
      <item>MLADEN TOMAŠIĆ, 20272 Smokvica</item>
      <item>MATKO PECOTIĆ Mirkov, 20272 Smokvica</item>
      <item>ANTE PECOTIĆ pok. Ivota, 20272 Smokvica</item>
      <item>BRANISLAV PECOTIĆ, 20272 Smokvica</item>
      <item>DUŠAN TOMAŠIĆ BARBACA, BRNA</item>
      <item>KUZMA TOMAŠIĆ pok. Mileta Barbaca, 20272 Smokvica</item>
      <item>ŽARKO PECOTIĆ TUNICA, 20272 Smokvica</item>
      <item>RAJKO BANIČEVIĆ, 20272 Smokvica</item>
      <item>DARICA PECOTIĆ, Brna 510, 20272 Smokvica</item>
      <item>IVKO PECOTIĆ KUZMIĆ, 20272 Smokvica</item>
      <item>LJUBO SALEČIĆ, 20272 Smokvica</item>
      <item>DARKO DIDOVIĆ, 20272 Smokvica</item>
      <item>FRANKA DRAGOJEVIĆ, 20272 Smokvica</item>
      <item>DARIO PECOTIĆ, 20272 Smokvica</item>
      <item>ZDENKO BANIČEVIĆ pok. Marina, Smokvica 101, 20272 Smokvica</item>
      <item>MATKO SALEČIĆ, 20272 Smokvica</item>
      <item>ANA BANIČEVIĆ, 20272 Smokvica</item>
      <item>DANKO PECOTIĆ, BRNA</item>
      <item>SRETAN TOMAŠIĆ, 20272 Smokvica</item>
      <item>VILMA TOMAŠIĆ, BRNA</item>
      <item>NANICA TOMAŠIĆ, BRNA</item>
      <item>JADRANA BANIČEVIĆ, BRNA</item>
      <item>IRENA DIDOVIĆ, 20272 Smokvica</item>
      <item>IVKO RADOVANOVIĆ POŠA, BRNA</item>
      <item>MILICA HUDULIN, BRNA</item>
      <item>MOJMIR DIDOVIĆ, 20270 Vela Luka</item>
      <item>MARIN BANIČEVIĆ, 20272 Smokvica</item>
      <item>TUDOR DIDOVIĆ, 20272 Smokvica</item>
      <item>JAKŠA TOMAŠIĆ MORGEN, BRNA</item>
      <item>TOMISLAV TOMAŠIĆ DEŽEVIĆ, BRNA</item>
      <item>MARKO TOMAŠIĆ DEŽEVIĆ, BRNA</item>
      <item>MAJA PECOTIĆ ž. Josipa, 20272 Smokvica</item>
      <item>JOSIP PECOTIĆ, 20272 Smokvica</item>
      <item>PETAR TOMAŠIĆ DEŽEVIĆ, 20272 Smokvica</item>
      <item>JAKŠA TOMAŠIĆ, 20272 Smokvica</item>
      <item>STIPE TOMAŠIĆ ANTUN pok. Tonća, 20272 Smokvica</item>
      <item>KOVILJKA PECOTIĆ pok. Jerka, 20272 Smokvica</item>
      <item>TINA PECOTIĆ, BRNA</item>
      <item>IVAN MARELIĆ IVAN, 20272 Smokvica</item>
      <item>MARICA PECOTIĆ, BRNA</item>
      <item>ZLATKO TOMAŠIĆ, 20272 Smokvica</item>
      <item>EMIL BANIČEVIĆ, 20272 Smokvica</item>
      <item>JAKO VINO d.o.o.</item>
      <item>FINA ZAGREB</item>
      <item>ZDRAVKO TOMAŠIĆ</item>
      <item>IVAN / Anđa RADOVANOVIĆ, SMOKVICA 30, 20272 Smokvica</item>
      <item>Odvj. Stjepan Eterović, Kipara Rendića 17, 21400 Supetar</item>
      <item>Gordana Jukić, Gorimix d.o.o.</item>
      <item>Mirko Jukić, Gorimix d.o.o.</item>
      <item>Davor Martinović, Poljopromet d.o.o.</item>
      <item>Vlaho Monković, Vlaha Paljetka 12, 20207 Cavtat</item>
      <item>odvjetnik Đorđe Anđelković, Vrbanićeva 20, 10000 Zagreb</item>
      <item>odvjetnik Neven Matas, Ulica Domovinskog rata 27, 21000 Split punomoćnik sudionika u postupku DAMOR, d.o.o. za preradu plastičnih masa, brodogradnju, turizam i trgovinu</item>
      <item>Igor Svilar, Gredička 23, 10000 Zagreb punomoćnik sudionika u postupku BADEL 1862 dioničko društvo, vina, alkoholna i bezalkoholna pića</item>
    </derivirana_varijabla>
  </DomainObject.Predmet.OstaliListFormatedWithAdress>
  <DomainObject.Predmet.OstaliListFormatedWithAdressOIB>
    <izvorni_sadrzaj>
      <item>Narodne novine d.d., OIB 64546066176, Saviski Gaj XIII put 6, 10000 Zagreb</item>
      <item>Kate Perić Šubašić, Hrv. poštanska banka d.d., 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 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 20272 Smokvica</item>
      <item>MILENA PECOTIĆ, OIB 45029039404, 20272 Smokvica</item>
      <item>MATIJA HUDULIN, OIB 05762741266, 20272 Smokvica</item>
      <item>ANTUN / JELA MILINA, OIB 66918120857, SMOKVICA 289, 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 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 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 20272 Smokvica</item>
      <item>Odvj. Stjepan Eterović, Kipara Rendića 17, 21400 Supetar</item>
      <item>Gordana Jukić, Gorimix d.o.o.</item>
      <item>Mirko Jukić, Gorimix d.o.o.</item>
      <item>Davor Martinović, Poljopromet d.o.o.</item>
      <item>Vlaho Monković, OIB 72627093549, Vlaha Paljetka 12, 20207 Cavtat</item>
      <item>odvjetnik Đorđe Anđelković, OIB 83301421911, Vrbanićeva 20, 10000 Zagreb</item>
      <item>odvjetnik Neven Matas, OIB 71639062425, Ulica Domovinskog rata 27, 21000 Split punomoćnik sudionika u postupku DAMOR, d.o.o. za preradu plastičnih masa, brodogradnju, turizam i trgovinu</item>
      <item>Igor Svilar, OIB 55678665212, Gredička 23, 10000 Zagreb punomoćnik sudionika u postupku BADEL 1862 dioničko društvo, vina, alkoholna i bezalkoholna pića</item>
    </izvorni_sadrzaj>
    <derivirana_varijabla naziv="DomainObject.Predmet.OstaliListFormatedWithAdressOIB_1">
      <item>Narodne novine d.d., OIB 64546066176, Saviski Gaj XIII put 6, 10000 Zagreb</item>
      <item>Kate Perić Šubašić, Hrv. poštanska banka d.d., 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 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 20272 Smokvica</item>
      <item>MILENA PECOTIĆ, OIB 45029039404, 20272 Smokvica</item>
      <item>MATIJA HUDULIN, OIB 05762741266, 20272 Smokvica</item>
      <item>ANTUN / JELA MILINA, OIB 66918120857, SMOKVICA 289, 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 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 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 20272 Smokvica</item>
      <item>Odvj. Stjepan Eterović, Kipara Rendića 17, 21400 Supetar</item>
      <item>Gordana Jukić, Gorimix d.o.o.</item>
      <item>Mirko Jukić, Gorimix d.o.o.</item>
      <item>Davor Martinović, Poljopromet d.o.o.</item>
      <item>Vlaho Monković, OIB 72627093549, Vlaha Paljetka 12, 20207 Cavtat</item>
      <item>odvjetnik Đorđe Anđelković, OIB 83301421911, Vrbanićeva 20, 10000 Zagreb</item>
      <item>odvjetnik Neven Matas, OIB 71639062425, Ulica Domovinskog rata 27, 21000 Split punomoćnik sudionika u postupku DAMOR, d.o.o. za preradu plastičnih masa, brodogradnju, turizam i trgovinu</item>
      <item>Igor Svilar, OIB 55678665212, Gredička 23, 10000 Zagreb punomoćnik sudionika u postupku BADEL 1862 dioničko društvo, vina, alkoholna i bezalkoholna pića</item>
    </derivirana_varijabla>
  </DomainObject.Predmet.OstaliListFormatedWithAdressOIB>
  <DomainObject.Predmet.OstaliListNazivFormated>
    <izvorni_sadrzaj>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item>
      <item>Igor Svilar</item>
    </izvorni_sadrzaj>
    <derivirana_varijabla naziv="DomainObject.Predmet.OstaliListNazivFormated_1">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odvjetnik Neven Matas</item>
      <item>Igor Svilar</item>
    </derivirana_varijabla>
  </DomainObject.Predmet.OstaliListNazivFormated>
  <DomainObject.Predmet.OstaliListNazivFormatedOIB>
    <izvorni_sadrzaj>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item>
      <item>Igor Svilar, OIB 55678665212</item>
    </izvorni_sadrzaj>
    <derivirana_varijabla naziv="DomainObject.Predmet.OstaliListNazivFormatedOIB_1">
      <item>Narodne novine d.d., OIB 64546066176</item>
      <item>Kate Perić Šubašić</item>
      <item>Lenko Salečić, OIB 72583645435</item>
      <item>Kuzma Tomašić</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CELINA PECOTIĆ, OIB 27615926867</item>
      <item>TONĆI RADOVANOVIĆ, OIB 22214232720</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Ivana Barbaca, OIB 82320909380</item>
      <item>IVAN TOMAŠIĆ pok. Antuna, OIB 19797804756</item>
      <item>OMER PECOTIĆ, OIB 58952875239</item>
      <item>MARINKO TOMAŠIĆ RADIĆ, OIB 59563517268</item>
      <item>ANTE BLEUŠ, OIB 60321615992</item>
      <item>MLADEN BANIČEVIĆ, OIB 92174233157</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PERICA BANIČEVIĆ, OIB 81549857729</item>
      <item>DUŠAN PECOTIĆ BARAN, OIB 82012465445</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ŽELJKO PECOTIĆ pok. Petra, OIB 93469562632</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JAGODA VESELINOVIĆ, OIB 26384945691</item>
      <item>DRAGAN RADOVANOVIĆ, OIB 64379492772</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FRANKA DRAGOJEVIĆ, OIB 82335614817</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FINA ZAGREB, OIB 85821130368</item>
      <item>ZDRAVKO TOMAŠIĆ, OIB 04977191533</item>
      <item>IVAN / Anđa RADOVANOVIĆ, OIB 96187907458</item>
      <item>Odvj. Stjepan Eterović</item>
      <item>Gordana Jukić, Gorimix d.o.o.</item>
      <item>Mirko Jukić, Gorimix d.o.o.</item>
      <item>Davor Martinović, Poljopromet d.o.o.</item>
      <item>Vlaho Monković, OIB 72627093549</item>
      <item>odvjetnik Đorđe Anđelković, OIB 83301421911</item>
      <item>odvjetnik Neven Matas, OIB 71639062425</item>
      <item>Igor Svilar, OIB 55678665212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JEDINSTVO, poljoprivredna zadruga</izvorni_sadrzaj>
    <derivirana_varijabla naziv="DomainObject.Predmet.ProtustrankaIDrugi_1">JEDINSTVO, poljoprivredna zadruga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JEDINSTVO, poljoprivredna zadruga, OIB 30698530431, Smokvica/bb, 20271 Smokvica</izvorni_sadrzaj>
    <derivirana_varijabla naziv="DomainObject.Predmet.ProtustrankaIDrugiAdressOIB_1">JEDINSTVO, poljoprivredna zadruga, OIB 30698530431, Smokvica/bb, 20271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JEDINSTVO, poljoprivredna zadruga</item>
      <item>Fina Zagreb</item>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DAMOR, d.o.o. za preradu plastičnih masa, brodogradnju, turizam i trgovinu</item>
      <item>odvjetnik Đorđe Anđelković</item>
      <item>odvjetnik Neven Matas</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Igor Svilar</item>
    </izvorni_sadrzaj>
    <derivirana_varijabla naziv="DomainObject.Predmet.SudioniciListNaziv_1">
      <item>JEDINSTVO, poljoprivredna zadruga</item>
      <item>Fina Zagreb</item>
      <item>Narodne novine d.d.</item>
      <item>Kate Perić Šubašić</item>
      <item>Lenko Salečić</item>
      <item>Kuzma Tomašić</item>
      <item>Željko Vidović</item>
      <item>Ministarstvo financija</item>
      <item>ANĐELKA BANIČEVIĆ</item>
      <item>JOSIP BOŠNJAK</item>
      <item>LOVOR SALEČIĆ</item>
      <item>NIVES PECOTIĆ</item>
      <item>NELI RADOVANOVIĆ</item>
      <item>DALIBOR PECOTIĆ</item>
      <item>TOMAŠIĆ ZDRAVKO</item>
      <item>ZDRAVKO SALEČIĆ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CELINA PECOTIĆ</item>
      <item>TONĆI RADOVANOVIĆ</item>
      <item>PERO BANIČEVIĆ pok. Petra</item>
      <item>PETAR BANIČEVIĆ LUCIĆ Petrov</item>
      <item>MARKO BANIČEVIĆ  pok. Pavla</item>
      <item>IVKO PEŠELJ pok. Ivana</item>
      <item>KATA PECOTIĆ pok. Kuzme</item>
      <item>DANIRA PECOTIĆ</item>
      <item>MIRKO RADOVANOVIĆ</item>
      <item>IVAN TOMAŠIĆ pok. Ivana Barbaca</item>
      <item>IVAN TOMAŠIĆ pok. Antuna</item>
      <item>OMER PECOTIĆ</item>
      <item>MARINKO TOMAŠIĆ RADIĆ</item>
      <item>ANTE BLEUŠ</item>
      <item>MLADEN BANIČEVIĆ</item>
      <item>TONKO PECOTIĆ pok. Vida</item>
      <item>BORISLAV BANIČEVIĆ</item>
      <item>ŽELJKO KORUNIĆ</item>
      <item>JURE PECOTIĆ</item>
      <item>GOJKO TOMAŠIĆ</item>
      <item>DANKO SALEČIĆ</item>
      <item>DUŠAN DIDOVIĆ</item>
      <item>PERICA BANIČEVIĆ</item>
      <item>DUŠAN PECOTIĆ BARAN</item>
      <item>TIHOMIR PECOTIĆ</item>
      <item>IVAN KORUNIĆ DUNDO</item>
      <item>IVAN PECOTIĆ KUZMIĆ</item>
      <item>SRĐAN PECOTIĆ Grgura</item>
      <item>KUZMA BANIČEVIĆ GROŠIĆ</item>
      <item>JAKOV BANIČEVIĆ OREBIČIĆ</item>
      <item>ŽELJKO PECOTIĆ pok. Petra</item>
      <item>ANTUN BANIČEVIĆ pok. Antuna</item>
      <item>IVAN SALEČIĆ pok. Ivana</item>
      <item>KUZMA TOMAŠIĆ pok. Janka</item>
      <item>IVAN TOMAŠIĆ DEŽEVIĆ</item>
      <item>DUŠAN TOMAŠIĆ DEŽEVIĆ</item>
      <item>IVAN RADOVANOVIĆ Repak</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JAGODA VESELINOVIĆ</item>
      <item>DRAGAN RADOVANOVIĆ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FRANKA DRAGOJEVIĆ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FINA ZAGREB</item>
      <item>ZDRAVKO TOMAŠIĆ</item>
      <item>IVAN / Anđa RADOVANOVIĆ</item>
      <item>Odvj. Stjepan Eterović</item>
      <item>Gordana Jukić, Gorimix d.o.o.</item>
      <item>Mirko Jukić, Gorimix d.o.o.</item>
      <item>Davor Martinović, Poljopromet d.o.o.</item>
      <item>Vlaho Monković</item>
      <item>odvjetnik Đorđe Anđelković</item>
      <item>DAMOR, d.o.o. za preradu plastičnih masa, brodogradnju, turizam i trgovinu</item>
      <item>odvjetnik Đorđe Anđelković</item>
      <item>odvjetnik Neven Matas</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Igor Svilar</item>
    </derivirana_varijabla>
  </DomainObject.Predmet.SudioniciListNaziv>
  <DomainObject.Predmet.SudioniciListAdressOIB>
    <izvorni_sadrzaj>
      <item>JEDINSTVO, poljoprivredna zadruga, OIB 30698530431, Smokvica/bb,20271 Smokvica</item>
      <item>Fina Zagreb, OIB 85821130368, Ulica grada Vukovara 70,10000 Zagreb</item>
      <item>Narodne novine d.d., OIB 64546066176, Saviski Gaj XIII put 6,10000 Zagreb</item>
      <item>Kate Perić Šubašić, Hrv. poštanska banka d.d.,20000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Brna,20272 Smokvica</item>
      <item>MILENA PECOTIĆ, OIB 45029039404, 20272 Smokvica</item>
      <item>MATIJA HUDULIN, OIB 05762741266, 20272 Smokvica</item>
      <item>ANTUN / JELA MILINA, OIB 66918120857, SMOKVICA 289,20272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30,20272 Smokvica</item>
      <item>Odvj. Stjepan Eterović, Kipara Rendića 17,21400 Supetar</item>
      <item>Gordana Jukić, Gorimix d.o.o.</item>
      <item>Mirko Jukić, Gorimix d.o.o.</item>
      <item>Davor Martinović, Poljopromet d.o.o.</item>
      <item>Vlaho Monković, OIB 72627093549, Vlaha Paljetka 12,20207 Cavtat</item>
      <item>odvjetnik Đorđe Anđelković, OIB 83301421911, Vrbanićeva 20,10000 Zagreb</item>
      <item>DAMOR, d.o.o. za preradu plastičnih masa, brodogradnju, turizam i trgovinu, OIB 58057226580, Put Brižina 14,21212 Kaštel Sućurac</item>
      <item>odvjetnik Đorđe Anđelković, OIB 83301421911, Vrbanićeva 20,10000 Zagreb</item>
      <item>odvjetnik Neven Matas, OIB 71639062425, Ulica Domovinskog rata 27,21000 Split</item>
      <item>BADEL 1862 dioničko društvo, vina, alkoholna i bezalkoholna pića, OIB 36749512860, Vlaška 116,Zagreb</item>
      <item>KONTINENTAL PAKIRANJE d.o.o. za graditeljstvo i usluge, OIB 87358951669, Pod Kosom 40,21000 Split</item>
      <item>VODOVOD, društvo s ograničenom odgovornošću za obavljanje komunalnih djelatnosti opskrbe pitkom vodom, OIB 25167296962, Ulica 32 br. 9/1,20271 Blato</item>
      <item>TRANSFER međunarodna špedicija i trgovina, društvo s ograničenom odgovornošću, OIB 77544568297, Ciottina 26,51000 Rijeka</item>
      <item>HEP-Operator distribucijskog sustava d.o.o. za distribuciju i opskrbu električne energije, OIB 46830600751, Ulica grada Vukovara 37,Zagreb</item>
      <item>Igor Svilar, OIB 55678665212, Gredička 23,10000 Zagreb</item>
    </izvorni_sadrzaj>
    <derivirana_varijabla naziv="DomainObject.Predmet.SudioniciListAdressOIB_1">
      <item>JEDINSTVO, poljoprivredna zadruga, OIB 30698530431, Smokvica/bb,20271 Smokvica</item>
      <item>Fina Zagreb, OIB 85821130368, Ulica grada Vukovara 70,10000 Zagreb</item>
      <item>Narodne novine d.d., OIB 64546066176, Saviski Gaj XIII put 6,10000 Zagreb</item>
      <item>Kate Perić Šubašić, Hrv. poštanska banka d.d.,20000 Dubrovnik</item>
      <item>Lenko Salečić, OIB 72583645435, 20272 Smokvica</item>
      <item>Kuzma Tomašić, </item>
      <item>Željko Vidović</item>
      <item>Ministarstvo financija</item>
      <item>ANĐELKA BANIČEVIĆ, OIB 79047230612</item>
      <item>JOSIP BOŠNJAK, OIB 65809026326</item>
      <item>LOVOR SALEČIĆ, OIB 49396154317</item>
      <item>NIVES PECOTIĆ, OIB 63739189939</item>
      <item>NELI RADOVANOVIĆ, OIB 95714683867</item>
      <item>DALIBOR PECOTIĆ, OIB 54785210099</item>
      <item>TOMAŠIĆ ZDRAVKO</item>
      <item>ZDRAVKO SALEČIĆ, OIB 27966085185</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CELINA PECOTIĆ, OIB 27615926867, 20272 Smokvica</item>
      <item>TONĆI RADOVANOVIĆ, OIB 22214232720, BRNA,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Ivana Barbaca, OIB 82320909380, 20272 Smokvica</item>
      <item>IVAN TOMAŠIĆ pok. Antuna, OIB 19797804756, 20272 Smokvica</item>
      <item>OMER PECOTIĆ, OIB 58952875239, 20272 Smokvica</item>
      <item>MARINKO TOMAŠIĆ RADIĆ, OIB 59563517268, 20272 Smokvica</item>
      <item>ANTE BLEUŠ, OIB 60321615992, 20272 Smokvica</item>
      <item>MLADEN BANIČEVIĆ, OIB 92174233157,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PERICA BANIČEVIĆ, OIB 81549857729, 20272 Smokvica</item>
      <item>DUŠAN PECOTIĆ BARAN, OIB 82012465445, 20272 Smokvica</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ŽELJKO PECOTIĆ pok. Petra, OIB 93469562632,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Brna,20272 Smokvica</item>
      <item>MILENA PECOTIĆ, OIB 45029039404, 20272 Smokvica</item>
      <item>MATIJA HUDULIN, OIB 05762741266, 20272 Smokvica</item>
      <item>ANTUN / JELA MILINA, OIB 66918120857, SMOKVICA 289,20272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JAGODA VESELINOVIĆ, OIB 26384945691, 20272 Smokvica</item>
      <item>DRAGAN RADOVANOVIĆ, OIB 64379492772, BRNA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510,20272 Smokvica</item>
      <item>IVKO PECOTIĆ KUZMIĆ, OIB 97676374567, 20272 Smokvica</item>
      <item>LJUBO SALEČIĆ, OIB 57678876972, 20272 Smokvica</item>
      <item>DARKO DIDOVIĆ, OIB 86562516988, 20272 Smokvica</item>
      <item>FRANKA DRAGOJEVIĆ, OIB 82335614817, 20272 Smokvica</item>
      <item>DARIO PECOTIĆ, OIB 59926387177, 20272 Smokvica</item>
      <item>ZDENKO BANIČEVIĆ pok. Marina, OIB 68768522738, Smokvica 101,20272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FINA ZAGREB, OIB 85821130368</item>
      <item>ZDRAVKO TOMAŠIĆ, OIB 04977191533</item>
      <item>IVAN / Anđa RADOVANOVIĆ, OIB 96187907458, SMOKVICA 30,20272 Smokvica</item>
      <item>Odvj. Stjepan Eterović, Kipara Rendića 17,21400 Supetar</item>
      <item>Gordana Jukić, Gorimix d.o.o.</item>
      <item>Mirko Jukić, Gorimix d.o.o.</item>
      <item>Davor Martinović, Poljopromet d.o.o.</item>
      <item>Vlaho Monković, OIB 72627093549, Vlaha Paljetka 12,20207 Cavtat</item>
      <item>odvjetnik Đorđe Anđelković, OIB 83301421911, Vrbanićeva 20,10000 Zagreb</item>
      <item>DAMOR, d.o.o. za preradu plastičnih masa, brodogradnju, turizam i trgovinu, OIB 58057226580, Put Brižina 14,21212 Kaštel Sućurac</item>
      <item>odvjetnik Đorđe Anđelković, OIB 83301421911, Vrbanićeva 20,10000 Zagreb</item>
      <item>odvjetnik Neven Matas, OIB 71639062425, Ulica Domovinskog rata 27,21000 Split</item>
      <item>BADEL 1862 dioničko društvo, vina, alkoholna i bezalkoholna pića, OIB 36749512860, Vlaška 116,Zagreb</item>
      <item>KONTINENTAL PAKIRANJE d.o.o. za graditeljstvo i usluge, OIB 87358951669, Pod Kosom 40,21000 Split</item>
      <item>VODOVOD, društvo s ograničenom odgovornošću za obavljanje komunalnih djelatnosti opskrbe pitkom vodom, OIB 25167296962, Ulica 32 br. 9/1,20271 Blato</item>
      <item>TRANSFER međunarodna špedicija i trgovina, društvo s ograničenom odgovornošću, OIB 77544568297, Ciottina 26,51000 Rijeka</item>
      <item>HEP-Operator distribucijskog sustava d.o.o. za distribuciju i opskrbu električne energije, OIB 46830600751, Ulica grada Vukovara 37,Zagreb</item>
      <item>Igor Svilar, OIB 55678665212,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30698530431</item>
      <item>, OIB 85821130368</item>
      <item>, OIB 64546066176</item>
      <item>, OIB null</item>
      <item>, OIB 72583645435</item>
      <item>, OIB null</item>
      <item>, OIB null</item>
      <item>, OIB null</item>
      <item>, OIB 79047230612</item>
      <item>, OIB 65809026326</item>
      <item>, OIB 49396154317</item>
      <item>, OIB 63739189939</item>
      <item>, OIB 95714683867</item>
      <item>, OIB 54785210099</item>
      <item>, OIB null</item>
      <item>, OIB 27966085185</item>
      <item>, OIB 67518315691</item>
      <item>, OIB 57449887492</item>
      <item>, OIB 32823020892</item>
      <item>, OIB 89109093314</item>
      <item>, OIB 70764679701</item>
      <item>, OIB 34248768494</item>
      <item>, OIB 63579368707</item>
      <item>, OIB 91779534973</item>
      <item>, OIB 02432909819</item>
      <item>, OIB 35845054530</item>
      <item>, OIB 71052623259</item>
      <item>, OIB 86016235071</item>
      <item>, OIB 47251280516</item>
      <item>, OIB 35506269186</item>
      <item>, OIB 69693144506</item>
      <item>, OIB 09381762740</item>
      <item>, OIB 18683136487</item>
      <item>, OIB 26187994862</item>
      <item>, OIB 23492092438</item>
      <item>, OIB 58935879058</item>
      <item>, OIB 79196597878</item>
      <item>, OIB 15375407607</item>
      <item>, OIB 48631002665</item>
      <item>, OIB 88591067320</item>
      <item>, OIB 98670474583</item>
      <item>, OIB 51194189691</item>
      <item>, OIB 34484938455</item>
      <item>, OIB 95580820240</item>
      <item>, OIB 88223665918</item>
      <item>, OIB 37291728761</item>
      <item>, OIB 52046084575</item>
      <item>, OIB 97708118789</item>
      <item>, OIB 56175390499</item>
      <item>, OIB 66893527732</item>
      <item>, OIB 08761048523</item>
      <item>, OIB 13956234500</item>
      <item>, OIB 62662263335</item>
      <item>, OIB 37268201254</item>
      <item>, OIB 11189660102</item>
      <item>, OIB 27615926867</item>
      <item>, OIB 22214232720</item>
      <item>, OIB 57778246922</item>
      <item>, OIB 55607598403</item>
      <item>, OIB 90635825548</item>
      <item>, OIB 36303199278</item>
      <item>, OIB 03245470856</item>
      <item>, OIB 49066645523</item>
      <item>, OIB 17546459215</item>
      <item>, OIB 82320909380</item>
      <item>, OIB 19797804756</item>
      <item>, OIB 58952875239</item>
      <item>, OIB 59563517268</item>
      <item>, OIB 60321615992</item>
      <item>, OIB 92174233157</item>
      <item>, OIB 56346962956</item>
      <item>, OIB 30708286914</item>
      <item>, OIB 74827333379</item>
      <item>, OIB 31678896761</item>
      <item>, OIB 61715266930</item>
      <item>, OIB 10004679981</item>
      <item>, OIB 56960465013</item>
      <item>, OIB 81549857729</item>
      <item>, OIB 82012465445</item>
      <item>, OIB 62311967075</item>
      <item>, OIB 26096900086</item>
      <item>, OIB 83866121523</item>
      <item>, OIB 76637031832</item>
      <item>, OIB 83584328149</item>
      <item>, OIB 56613033040</item>
      <item>, OIB 93469562632</item>
      <item>, OIB 08583630920</item>
      <item>, OIB 77490461721</item>
      <item>, OIB 47848562076</item>
      <item>, OIB 45025415169</item>
      <item>, OIB 18283165460</item>
      <item>, OIB 40234018163</item>
      <item>, OIB 44122770964</item>
      <item>, OIB 59915399212</item>
      <item>, OIB 59631657813</item>
      <item>, OIB 82163957266</item>
      <item>, OIB 15134842913</item>
      <item>, OIB 16212484063</item>
      <item>, OIB 98663577887</item>
      <item>, OIB 91669241000</item>
      <item>, OIB 93209720439</item>
      <item>, OIB 62799980235</item>
      <item>, OIB 30204241777</item>
      <item>, OIB 27855324302</item>
      <item>, OIB 60705895107</item>
      <item>, OIB 35137853358</item>
      <item>, OIB 45029039404</item>
      <item>, OIB 05762741266</item>
      <item>, OIB 66918120857</item>
      <item>, OIB 79908473643</item>
      <item>, OIB 31287390010</item>
      <item>, OIB 23012233701</item>
      <item>, OIB 34405281520</item>
      <item>, OIB 35711094259</item>
      <item>, OIB 26384945691</item>
      <item>, OIB 64379492772</item>
      <item>, OIB 57599657765</item>
      <item>, OIB 13452885373</item>
      <item>, OIB 58470348045</item>
      <item>, OIB 69543010620</item>
      <item>, OIB 06331851349</item>
      <item>, OIB 50629906053</item>
      <item>, OIB 48452214674</item>
      <item>, OIB 90741744910</item>
      <item>, OIB 47480540156</item>
      <item>, OIB 11081131642</item>
      <item>, OIB 44079223057</item>
      <item>, OIB 34499644381</item>
      <item>, OIB 45418114610</item>
      <item>, OIB 73218993869</item>
      <item>, OIB 97676374567</item>
      <item>, OIB 57678876972</item>
      <item>, OIB 86562516988</item>
      <item>, OIB 82335614817</item>
      <item>, OIB 59926387177</item>
      <item>, OIB 68768522738</item>
      <item>, OIB 03920237137</item>
      <item>, OIB 12523783384</item>
      <item>, OIB 16321602649</item>
      <item>, OIB 09315287391</item>
      <item>, OIB 12263597546</item>
      <item>, OIB 38384204212</item>
      <item>, OIB 39662029505</item>
      <item>, OIB 79511279334</item>
      <item>, OIB 27294506664</item>
      <item>, OIB 41575890321</item>
      <item>, OIB 62857539177</item>
      <item>, OIB 80401714220</item>
      <item>, OIB 70526505736</item>
      <item>, OIB 03236645193</item>
      <item>, OIB 67388141775</item>
      <item>, OIB 95555601444</item>
      <item>, OIB 95251176886</item>
      <item>, OIB 81926927816</item>
      <item>, OIB 05638963990</item>
      <item>, OIB 25543664675</item>
      <item>, OIB 65686352982</item>
      <item>, OIB 13468504322</item>
      <item>, OIB 39458726928</item>
      <item>, OIB 21089244760</item>
      <item>, OIB 11504405205</item>
      <item>, OIB 23584585291</item>
      <item>, OIB 38531031235</item>
      <item>, OIB 34068889816</item>
      <item>, OIB 85821130368</item>
      <item>, OIB 04977191533</item>
      <item>, OIB 96187907458</item>
      <item>, OIB null</item>
      <item>, OIB null</item>
      <item>, OIB null</item>
      <item>, OIB null</item>
      <item>, OIB 72627093549</item>
      <item>, OIB 83301421911</item>
      <item>, OIB 58057226580</item>
      <item>, OIB 83301421911</item>
      <item>, OIB 71639062425</item>
      <item>, OIB 36749512860</item>
      <item>, OIB 87358951669</item>
      <item>, OIB 25167296962</item>
      <item>, OIB 77544568297</item>
      <item>, OIB 46830600751</item>
      <item>, OIB 55678665212</item>
    </izvorni_sadrzaj>
    <derivirana_varijabla naziv="DomainObject.Predmet.SudioniciListNazivOIB_1">
      <item>, OIB 30698530431</item>
      <item>, OIB 85821130368</item>
      <item>, OIB 64546066176</item>
      <item>, OIB null</item>
      <item>, OIB 72583645435</item>
      <item>, OIB null</item>
      <item>, OIB null</item>
      <item>, OIB null</item>
      <item>, OIB 79047230612</item>
      <item>, OIB 65809026326</item>
      <item>, OIB 49396154317</item>
      <item>, OIB 63739189939</item>
      <item>, OIB 95714683867</item>
      <item>, OIB 54785210099</item>
      <item>, OIB null</item>
      <item>, OIB 27966085185</item>
      <item>, OIB 67518315691</item>
      <item>, OIB 57449887492</item>
      <item>, OIB 32823020892</item>
      <item>, OIB 89109093314</item>
      <item>, OIB 70764679701</item>
      <item>, OIB 34248768494</item>
      <item>, OIB 63579368707</item>
      <item>, OIB 91779534973</item>
      <item>, OIB 02432909819</item>
      <item>, OIB 35845054530</item>
      <item>, OIB 71052623259</item>
      <item>, OIB 86016235071</item>
      <item>, OIB 47251280516</item>
      <item>, OIB 35506269186</item>
      <item>, OIB 69693144506</item>
      <item>, OIB 09381762740</item>
      <item>, OIB 18683136487</item>
      <item>, OIB 26187994862</item>
      <item>, OIB 23492092438</item>
      <item>, OIB 58935879058</item>
      <item>, OIB 79196597878</item>
      <item>, OIB 15375407607</item>
      <item>, OIB 48631002665</item>
      <item>, OIB 88591067320</item>
      <item>, OIB 98670474583</item>
      <item>, OIB 51194189691</item>
      <item>, OIB 34484938455</item>
      <item>, OIB 95580820240</item>
      <item>, OIB 88223665918</item>
      <item>, OIB 37291728761</item>
      <item>, OIB 52046084575</item>
      <item>, OIB 97708118789</item>
      <item>, OIB 56175390499</item>
      <item>, OIB 66893527732</item>
      <item>, OIB 08761048523</item>
      <item>, OIB 13956234500</item>
      <item>, OIB 62662263335</item>
      <item>, OIB 37268201254</item>
      <item>, OIB 11189660102</item>
      <item>, OIB 27615926867</item>
      <item>, OIB 22214232720</item>
      <item>, OIB 57778246922</item>
      <item>, OIB 55607598403</item>
      <item>, OIB 90635825548</item>
      <item>, OIB 36303199278</item>
      <item>, OIB 03245470856</item>
      <item>, OIB 49066645523</item>
      <item>, OIB 17546459215</item>
      <item>, OIB 82320909380</item>
      <item>, OIB 19797804756</item>
      <item>, OIB 58952875239</item>
      <item>, OIB 59563517268</item>
      <item>, OIB 60321615992</item>
      <item>, OIB 92174233157</item>
      <item>, OIB 56346962956</item>
      <item>, OIB 30708286914</item>
      <item>, OIB 74827333379</item>
      <item>, OIB 31678896761</item>
      <item>, OIB 61715266930</item>
      <item>, OIB 10004679981</item>
      <item>, OIB 56960465013</item>
      <item>, OIB 81549857729</item>
      <item>, OIB 82012465445</item>
      <item>, OIB 62311967075</item>
      <item>, OIB 26096900086</item>
      <item>, OIB 83866121523</item>
      <item>, OIB 76637031832</item>
      <item>, OIB 83584328149</item>
      <item>, OIB 56613033040</item>
      <item>, OIB 93469562632</item>
      <item>, OIB 08583630920</item>
      <item>, OIB 77490461721</item>
      <item>, OIB 47848562076</item>
      <item>, OIB 45025415169</item>
      <item>, OIB 18283165460</item>
      <item>, OIB 40234018163</item>
      <item>, OIB 44122770964</item>
      <item>, OIB 59915399212</item>
      <item>, OIB 59631657813</item>
      <item>, OIB 82163957266</item>
      <item>, OIB 15134842913</item>
      <item>, OIB 16212484063</item>
      <item>, OIB 98663577887</item>
      <item>, OIB 91669241000</item>
      <item>, OIB 93209720439</item>
      <item>, OIB 62799980235</item>
      <item>, OIB 30204241777</item>
      <item>, OIB 27855324302</item>
      <item>, OIB 60705895107</item>
      <item>, OIB 35137853358</item>
      <item>, OIB 45029039404</item>
      <item>, OIB 05762741266</item>
      <item>, OIB 66918120857</item>
      <item>, OIB 79908473643</item>
      <item>, OIB 31287390010</item>
      <item>, OIB 23012233701</item>
      <item>, OIB 34405281520</item>
      <item>, OIB 35711094259</item>
      <item>, OIB 26384945691</item>
      <item>, OIB 64379492772</item>
      <item>, OIB 57599657765</item>
      <item>, OIB 13452885373</item>
      <item>, OIB 58470348045</item>
      <item>, OIB 69543010620</item>
      <item>, OIB 06331851349</item>
      <item>, OIB 50629906053</item>
      <item>, OIB 48452214674</item>
      <item>, OIB 90741744910</item>
      <item>, OIB 47480540156</item>
      <item>, OIB 11081131642</item>
      <item>, OIB 44079223057</item>
      <item>, OIB 34499644381</item>
      <item>, OIB 45418114610</item>
      <item>, OIB 73218993869</item>
      <item>, OIB 97676374567</item>
      <item>, OIB 57678876972</item>
      <item>, OIB 86562516988</item>
      <item>, OIB 82335614817</item>
      <item>, OIB 59926387177</item>
      <item>, OIB 68768522738</item>
      <item>, OIB 03920237137</item>
      <item>, OIB 12523783384</item>
      <item>, OIB 16321602649</item>
      <item>, OIB 09315287391</item>
      <item>, OIB 12263597546</item>
      <item>, OIB 38384204212</item>
      <item>, OIB 39662029505</item>
      <item>, OIB 79511279334</item>
      <item>, OIB 27294506664</item>
      <item>, OIB 41575890321</item>
      <item>, OIB 62857539177</item>
      <item>, OIB 80401714220</item>
      <item>, OIB 70526505736</item>
      <item>, OIB 03236645193</item>
      <item>, OIB 67388141775</item>
      <item>, OIB 95555601444</item>
      <item>, OIB 95251176886</item>
      <item>, OIB 81926927816</item>
      <item>, OIB 05638963990</item>
      <item>, OIB 25543664675</item>
      <item>, OIB 65686352982</item>
      <item>, OIB 13468504322</item>
      <item>, OIB 39458726928</item>
      <item>, OIB 21089244760</item>
      <item>, OIB 11504405205</item>
      <item>, OIB 23584585291</item>
      <item>, OIB 38531031235</item>
      <item>, OIB 34068889816</item>
      <item>, OIB 85821130368</item>
      <item>, OIB 04977191533</item>
      <item>, OIB 96187907458</item>
      <item>, OIB null</item>
      <item>, OIB null</item>
      <item>, OIB null</item>
      <item>, OIB null</item>
      <item>, OIB 72627093549</item>
      <item>, OIB 83301421911</item>
      <item>, OIB 58057226580</item>
      <item>, OIB 83301421911</item>
      <item>, OIB 71639062425</item>
      <item>, OIB 36749512860</item>
      <item>, OIB 87358951669</item>
      <item>, OIB 25167296962</item>
      <item>, OIB 77544568297</item>
      <item>, OIB 46830600751</item>
      <item>, OIB 55678665212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1076</properties:Words>
  <properties:Characters>6188</properties:Characters>
  <properties:Lines>139</properties:Lines>
  <properties:Paragraphs>43</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2018-04-23T17:39:00Z</dcterms:created>
  <dc:creator>Ante Kačić</dc:creator>
  <cp:lastModifiedBy>Mara Marčinko</cp:lastModifiedBy>
  <cp:lastPrinted>2018-05-16T12:44:00Z</cp:lastPrinted>
  <dcterms:modified xmlns:xsi="http://www.w3.org/2001/XMLSchema-instance" xsi:type="dcterms:W3CDTF">2018-05-17T12:53:00Z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diobi kupovine - vinarija.docx)</vt:lpwstr>
  </prop:property>
  <prop:property name="CC_coloring" pid="4" fmtid="{D5CDD505-2E9C-101B-9397-08002B2CF9AE}">
    <vt:bool>false</vt:bool>
  </prop:property>
  <prop:property name="BrojStranica" pid="5" fmtid="{D5CDD505-2E9C-101B-9397-08002B2CF9AE}">
    <vt:i4>3</vt:i4>
  </prop:property>
</prop:Properties>
</file>