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2ee9" w14:paraId="5a42ee9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8558E4">
        <w:rPr>
          <w:b/>
        </w:rPr>
        <w:t>1</w:t>
      </w:r>
      <w:r w:rsidR="00552DEB">
        <w:rPr>
          <w:b/>
        </w:rPr>
        <w:t>4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3110FB">
        <w:t>1</w:t>
      </w:r>
      <w:r w:rsidR="00552DEB">
        <w:t>7.251,20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>, po početnoj cijeni u iznosu od</w:t>
      </w:r>
      <w:r w:rsidR="00EB40EA">
        <w:t xml:space="preserve"> </w:t>
      </w:r>
      <w:r w:rsidR="00552DEB">
        <w:t>156.084,30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CA5AA9">
        <w:t xml:space="preserve"> </w:t>
      </w:r>
      <w:r w:rsidR="00EB40EA">
        <w:t>2</w:t>
      </w:r>
      <w:r w:rsidR="00552DEB">
        <w:t>05.235,10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3662</w:t>
      </w:r>
      <w:r>
        <w:t xml:space="preserve"> </w:t>
      </w:r>
      <w:r w:rsidR="00515379">
        <w:t>Toplice oranica</w:t>
      </w:r>
      <w:r>
        <w:t xml:space="preserve"> površine </w:t>
      </w:r>
      <w:smartTag w:element="metricconverter" w:uri="urn:schemas-microsoft-com:office:smarttags">
        <w:smartTagPr>
          <w:attr w:val="593 m2" w:name="ProductID"/>
        </w:smartTagPr>
        <w:r w:rsidR="00515379">
          <w:t>593 m2</w:t>
        </w:r>
      </w:smartTag>
      <w:r>
        <w:t xml:space="preserve">, upisana u z.k.ul. </w:t>
      </w:r>
      <w:r w:rsidR="00515379">
        <w:t>4245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3110FB">
        <w:t>3</w:t>
      </w:r>
      <w:r w:rsidR="00552DEB">
        <w:t>2.958,00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5103 D24 Zabok-Ludbreg</w:t>
      </w:r>
      <w:r>
        <w:t xml:space="preserve"> oranica </w:t>
      </w:r>
      <w:r w:rsidR="00515379">
        <w:t xml:space="preserve">površine </w:t>
      </w:r>
      <w:smartTag w:element="metricconverter" w:uri="urn:schemas-microsoft-com:office:smarttags">
        <w:smartTagPr>
          <w:attr w:val="2450 m2" w:name="ProductID"/>
        </w:smartTagPr>
        <w:r w:rsidR="00515379">
          <w:t>2450 m2</w:t>
        </w:r>
      </w:smartTag>
      <w:r>
        <w:t xml:space="preserve">, upisana u z.k.ul. </w:t>
      </w:r>
      <w:r w:rsidR="00515379">
        <w:t>822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6B4592">
        <w:t>2</w:t>
      </w:r>
      <w:r w:rsidR="00552DEB">
        <w:t>2.368,60</w:t>
      </w:r>
      <w:r>
        <w:t xml:space="preserve"> kn</w:t>
      </w:r>
    </w:p>
    <w:p w:rsidRDefault="00C759B0" w:rsidP="00C759B0" w:rsidR="00515379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 xml:space="preserve">5182 Vrbice oranica površine </w:t>
      </w:r>
      <w:smartTag w:element="metricconverter" w:uri="urn:schemas-microsoft-com:office:smarttags">
        <w:smartTagPr>
          <w:attr w:val="5341 m2" w:name="ProductID"/>
        </w:smartTagPr>
        <w:r w:rsidR="00515379">
          <w:t>5341 m2</w:t>
        </w:r>
      </w:smartTag>
      <w:r>
        <w:t xml:space="preserve">, upisana u z.k.ul. </w:t>
      </w:r>
      <w:r w:rsidR="00515379">
        <w:t>6568</w:t>
      </w:r>
      <w:r>
        <w:t xml:space="preserve"> k.o. Varaždinske Toplice, suvlasnički udio </w:t>
      </w:r>
      <w:r w:rsidR="00515379">
        <w:t>1/2</w:t>
      </w:r>
      <w:r>
        <w:t xml:space="preserve">, po početnoj cijeni u iznosu od  </w:t>
      </w:r>
      <w:r w:rsidR="00552DEB">
        <w:t>21.009,60</w:t>
      </w:r>
      <w:r w:rsidR="00515379">
        <w:t xml:space="preserve"> kn</w:t>
      </w:r>
    </w:p>
    <w:p w:rsidRDefault="00515379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</w:t>
      </w:r>
      <w:r w:rsidR="008C4AFA">
        <w:t>1/2</w:t>
      </w:r>
      <w:r>
        <w:t xml:space="preserve">, po početnoj cijeni u iznosu od </w:t>
      </w:r>
      <w:r w:rsidR="00EB40EA">
        <w:t>1.</w:t>
      </w:r>
      <w:r w:rsidR="00552DEB">
        <w:t>322,10</w:t>
      </w:r>
      <w:r w:rsidR="006B4592">
        <w:t xml:space="preserve"> </w:t>
      </w:r>
      <w:r>
        <w:t>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>nekretnin</w:t>
      </w:r>
      <w:r w:rsidR="008B6870">
        <w:t>a</w:t>
      </w:r>
      <w:r>
        <w:t xml:space="preserve"> </w:t>
      </w:r>
      <w:proofErr w:type="spellStart"/>
      <w:r>
        <w:t>čkbr</w:t>
      </w:r>
      <w:proofErr w:type="spellEnd"/>
      <w:r>
        <w:t xml:space="preserve">.  </w:t>
      </w:r>
      <w:r w:rsidR="008C4AFA">
        <w:t xml:space="preserve">5130 Vrbice pašnjak površine </w:t>
      </w:r>
      <w:smartTag w:element="metricconverter" w:uri="urn:schemas-microsoft-com:office:smarttags">
        <w:smartTagPr>
          <w:attr w:val="1942 m2" w:name="ProductID"/>
        </w:smartTagPr>
        <w:r w:rsidR="008C4AFA">
          <w:t>1942 m2</w:t>
        </w:r>
      </w:smartTag>
      <w:r w:rsidR="008C4AFA">
        <w:t xml:space="preserve">, </w:t>
      </w:r>
      <w:r>
        <w:t>upisan</w:t>
      </w:r>
      <w:r w:rsidR="008C4AFA">
        <w:t>a</w:t>
      </w:r>
      <w:r>
        <w:t xml:space="preserve"> u z.k.ul. </w:t>
      </w:r>
      <w:r w:rsidR="008C4AFA">
        <w:t>6125</w:t>
      </w:r>
      <w:r>
        <w:t xml:space="preserve"> k.o. Varaždinske Toplice, suvlasnički udio </w:t>
      </w:r>
      <w:r w:rsidR="008C4AFA">
        <w:t>2/4</w:t>
      </w:r>
      <w:r>
        <w:t xml:space="preserve">, po početnoj cijeni u iznosu od </w:t>
      </w:r>
      <w:r w:rsidR="006B4592">
        <w:t>2</w:t>
      </w:r>
      <w:r w:rsidR="00552DEB">
        <w:t>4.209,10</w:t>
      </w:r>
      <w:r>
        <w:t xml:space="preserve"> kn</w:t>
      </w:r>
    </w:p>
    <w:p w:rsidRDefault="008C4AFA" w:rsidP="00C759B0" w:rsidR="008C4AFA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po početnoj cijeni u iznosu od </w:t>
      </w:r>
      <w:r w:rsidR="006B4592">
        <w:t xml:space="preserve"> 2</w:t>
      </w:r>
      <w:r w:rsidR="00552DEB">
        <w:t>2.852,80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B7076D">
        <w:t>3636 D 526 Čvor Varaždinske Toplice</w:t>
      </w:r>
      <w:r>
        <w:t xml:space="preserve"> oranica  površine </w:t>
      </w:r>
      <w:smartTag w:element="metricconverter" w:uri="urn:schemas-microsoft-com:office:smarttags">
        <w:smartTagPr>
          <w:attr w:val="3256 m2" w:name="ProductID"/>
        </w:smartTagPr>
        <w:r w:rsidR="00B7076D">
          <w:t>3256 m2</w:t>
        </w:r>
      </w:smartTag>
      <w:r>
        <w:t xml:space="preserve">, upisana u z.k.ul. </w:t>
      </w:r>
      <w:r w:rsidR="00B7076D">
        <w:t>4655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6B4592">
        <w:t>1</w:t>
      </w:r>
      <w:r w:rsidR="00552DEB">
        <w:t>3.680,90</w:t>
      </w:r>
      <w:r>
        <w:t xml:space="preserve"> kn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552DEB">
        <w:t>četrna</w:t>
      </w:r>
      <w:r w:rsidR="00EB40EA">
        <w:t>estoj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</w:t>
      </w:r>
      <w:r w:rsidR="00D47E51" w:rsidRPr="003110FB">
        <w:rPr>
          <w:b/>
        </w:rPr>
        <w:t xml:space="preserve">a najkasnije do </w:t>
      </w:r>
      <w:r w:rsidR="00552DEB">
        <w:rPr>
          <w:b/>
        </w:rPr>
        <w:t>19. veljače</w:t>
      </w:r>
      <w:r w:rsidR="003110FB" w:rsidRPr="003110FB">
        <w:rPr>
          <w:b/>
        </w:rPr>
        <w:t xml:space="preserve"> </w:t>
      </w:r>
      <w:r w:rsidR="00864D1A" w:rsidRPr="003110FB">
        <w:rPr>
          <w:b/>
        </w:rPr>
        <w:t xml:space="preserve"> </w:t>
      </w:r>
      <w:smartTag w:element="metricconverter" w:uri="urn:schemas-microsoft-com:office:smarttags">
        <w:smartTagPr>
          <w:attr w:val="2019. g" w:name="ProductID"/>
        </w:smartTagPr>
        <w:r w:rsidR="00552DEB">
          <w:rPr>
            <w:b/>
          </w:rPr>
          <w:t>2019</w:t>
        </w:r>
        <w:r w:rsidR="00D47E51" w:rsidRPr="003110FB">
          <w:rPr>
            <w:b/>
          </w:rPr>
          <w:t>. g</w:t>
        </w:r>
      </w:smartTag>
      <w:r w:rsidR="00D47E51" w:rsidRPr="003110FB">
        <w:rPr>
          <w:b/>
        </w:rPr>
        <w:t>.,</w:t>
      </w:r>
      <w:r w:rsidR="00D47E51">
        <w:t xml:space="preserve">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</w:t>
      </w:r>
      <w:r w:rsidR="006B4592">
        <w:t xml:space="preserve"> svojeg</w:t>
      </w:r>
      <w:r w:rsidR="007E173A">
        <w:t xml:space="preserve">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lastRenderedPageBreak/>
        <w:t xml:space="preserve">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</w:t>
      </w:r>
      <w:r w:rsidR="00144520" w:rsidRPr="005D4C48">
        <w:rPr>
          <w:b/>
        </w:rPr>
        <w:t xml:space="preserve">Rok za dostavu ponuda je </w:t>
      </w:r>
      <w:r w:rsidR="00552DEB">
        <w:rPr>
          <w:b/>
        </w:rPr>
        <w:t>20. veljače 2019</w:t>
      </w:r>
      <w:r w:rsidR="00864D1A" w:rsidRPr="005D4C48">
        <w:rPr>
          <w:b/>
        </w:rPr>
        <w:t>.</w:t>
      </w:r>
      <w:r w:rsidR="00144520" w:rsidRPr="005D4C48">
        <w:rPr>
          <w:b/>
        </w:rPr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>Ponuditelj čija se ponuda prihvati kao najpovoljnija,  dužan  je zaključno do</w:t>
      </w:r>
      <w:r w:rsidR="008558E4">
        <w:t xml:space="preserve"> </w:t>
      </w:r>
      <w:r w:rsidR="00552DEB">
        <w:t xml:space="preserve">28. ožujka </w:t>
      </w:r>
      <w:r w:rsidR="005D4C48">
        <w:t xml:space="preserve"> 2019.</w:t>
      </w:r>
      <w:r w:rsidR="00693E04">
        <w:t xml:space="preserve">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552DEB">
        <w:t xml:space="preserve">26. veljače </w:t>
      </w:r>
      <w:r w:rsidR="005D4C48">
        <w:t xml:space="preserve"> 2019. </w:t>
      </w:r>
      <w:r>
        <w:t xml:space="preserve">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</w:t>
      </w:r>
      <w:r w:rsidR="001152FC">
        <w:t xml:space="preserve"> </w:t>
      </w:r>
      <w:r w:rsidR="005D4C48">
        <w:t>9,30</w:t>
      </w:r>
      <w:r>
        <w:t xml:space="preserve">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EEB" w:rsidP="00CB0F35" w:rsidR="00FC0EEB">
      <w:r>
        <w:separator/>
      </w:r>
    </w:p>
  </w:endnote>
  <w:endnote w:id="0" w:type="continuationSeparator">
    <w:p w:rsidRDefault="00FC0EEB" w:rsidP="00CB0F35" w:rsidR="00FC0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EEB" w:rsidP="00CB0F35" w:rsidR="00FC0EEB">
      <w:r>
        <w:separator/>
      </w:r>
    </w:p>
  </w:footnote>
  <w:footnote w:id="0" w:type="continuationSeparator">
    <w:p w:rsidRDefault="00FC0EEB" w:rsidP="00CB0F35" w:rsidR="00FC0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DEB" w:rsidP="00CB0F35" w:rsidR="00552DEB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552DEB" w:rsidP="00CB0F35" w:rsidR="00552DEB">
    <w:pPr>
      <w:pStyle w:val="Zaglavlje"/>
      <w:jc w:val="center"/>
    </w:pPr>
  </w:p>
  <w:p w:rsidRDefault="00552DEB" w:rsidR="00552D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DEB" w:rsidP="00CB0F35" w:rsidR="00552DEB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7171"/>
    <w:rsid w:val="00043FAC"/>
    <w:rsid w:val="0006791A"/>
    <w:rsid w:val="00074720"/>
    <w:rsid w:val="000A070C"/>
    <w:rsid w:val="000A1086"/>
    <w:rsid w:val="000C728E"/>
    <w:rsid w:val="000E2149"/>
    <w:rsid w:val="000E5A89"/>
    <w:rsid w:val="000F7DED"/>
    <w:rsid w:val="001152FC"/>
    <w:rsid w:val="00116C64"/>
    <w:rsid w:val="00122A86"/>
    <w:rsid w:val="00144520"/>
    <w:rsid w:val="0015309E"/>
    <w:rsid w:val="001577C6"/>
    <w:rsid w:val="0016003D"/>
    <w:rsid w:val="001815CC"/>
    <w:rsid w:val="001A559E"/>
    <w:rsid w:val="001C67DC"/>
    <w:rsid w:val="001D7FC5"/>
    <w:rsid w:val="001E1C3B"/>
    <w:rsid w:val="00242B8F"/>
    <w:rsid w:val="00260063"/>
    <w:rsid w:val="00286840"/>
    <w:rsid w:val="002C1D00"/>
    <w:rsid w:val="002C2053"/>
    <w:rsid w:val="002C53B0"/>
    <w:rsid w:val="002E42C2"/>
    <w:rsid w:val="003110FB"/>
    <w:rsid w:val="00313A4E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C0F"/>
    <w:rsid w:val="00416899"/>
    <w:rsid w:val="00496893"/>
    <w:rsid w:val="004C01BB"/>
    <w:rsid w:val="00515379"/>
    <w:rsid w:val="005369C7"/>
    <w:rsid w:val="0053708E"/>
    <w:rsid w:val="00552DEB"/>
    <w:rsid w:val="00554952"/>
    <w:rsid w:val="005D05FC"/>
    <w:rsid w:val="005D4C48"/>
    <w:rsid w:val="005D6E00"/>
    <w:rsid w:val="00601114"/>
    <w:rsid w:val="006407C6"/>
    <w:rsid w:val="0066732C"/>
    <w:rsid w:val="00672336"/>
    <w:rsid w:val="00673260"/>
    <w:rsid w:val="00685FF4"/>
    <w:rsid w:val="00693E04"/>
    <w:rsid w:val="006B4592"/>
    <w:rsid w:val="006C70E4"/>
    <w:rsid w:val="006D0879"/>
    <w:rsid w:val="006E03EE"/>
    <w:rsid w:val="006F6064"/>
    <w:rsid w:val="007027EA"/>
    <w:rsid w:val="00742D6F"/>
    <w:rsid w:val="00745521"/>
    <w:rsid w:val="00747410"/>
    <w:rsid w:val="00750B56"/>
    <w:rsid w:val="0075701D"/>
    <w:rsid w:val="007645E5"/>
    <w:rsid w:val="007670F2"/>
    <w:rsid w:val="007822B2"/>
    <w:rsid w:val="007C3F4E"/>
    <w:rsid w:val="007C4E30"/>
    <w:rsid w:val="007C664C"/>
    <w:rsid w:val="007E173A"/>
    <w:rsid w:val="00817C72"/>
    <w:rsid w:val="00825279"/>
    <w:rsid w:val="008265A3"/>
    <w:rsid w:val="00826879"/>
    <w:rsid w:val="008460B0"/>
    <w:rsid w:val="008558E4"/>
    <w:rsid w:val="00855BE7"/>
    <w:rsid w:val="00864D1A"/>
    <w:rsid w:val="008657A2"/>
    <w:rsid w:val="00866D88"/>
    <w:rsid w:val="00897FA2"/>
    <w:rsid w:val="008B6870"/>
    <w:rsid w:val="008C06EA"/>
    <w:rsid w:val="008C1D3F"/>
    <w:rsid w:val="008C4AFA"/>
    <w:rsid w:val="008C7FCD"/>
    <w:rsid w:val="008D3D80"/>
    <w:rsid w:val="008F3A98"/>
    <w:rsid w:val="00951196"/>
    <w:rsid w:val="00960AC8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3268A"/>
    <w:rsid w:val="00A40C3F"/>
    <w:rsid w:val="00AB4A75"/>
    <w:rsid w:val="00AC4E57"/>
    <w:rsid w:val="00AE672E"/>
    <w:rsid w:val="00B00F2C"/>
    <w:rsid w:val="00B1236A"/>
    <w:rsid w:val="00B379F8"/>
    <w:rsid w:val="00B417A7"/>
    <w:rsid w:val="00B431C8"/>
    <w:rsid w:val="00B7076D"/>
    <w:rsid w:val="00BD0BF2"/>
    <w:rsid w:val="00BD351D"/>
    <w:rsid w:val="00BE191D"/>
    <w:rsid w:val="00C60981"/>
    <w:rsid w:val="00C759B0"/>
    <w:rsid w:val="00C838AF"/>
    <w:rsid w:val="00C94138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74586"/>
    <w:rsid w:val="00DA27F0"/>
    <w:rsid w:val="00DA2DA0"/>
    <w:rsid w:val="00DA3F2F"/>
    <w:rsid w:val="00DC285F"/>
    <w:rsid w:val="00E07C49"/>
    <w:rsid w:val="00E30DE7"/>
    <w:rsid w:val="00E401A5"/>
    <w:rsid w:val="00E43F89"/>
    <w:rsid w:val="00E61540"/>
    <w:rsid w:val="00E97BFD"/>
    <w:rsid w:val="00EB40EA"/>
    <w:rsid w:val="00F313E7"/>
    <w:rsid w:val="00F66AD9"/>
    <w:rsid w:val="00F72A7D"/>
    <w:rsid w:val="00F77189"/>
    <w:rsid w:val="00F81D9E"/>
    <w:rsid w:val="00FA4BD4"/>
    <w:rsid w:val="00FC0EEB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C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C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C4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C4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C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C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C4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C4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751</properties:Words>
  <properties:Characters>4043</properties:Characters>
  <properties:Lines>75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2019-02-12T14:02:00Z</dcterms:created>
  <dc:creator>Home</dc:creator>
  <cp:lastModifiedBy>Tatjana Rukelj</cp:lastModifiedBy>
  <cp:lastPrinted>2018-12-05T07:08:00Z</cp:lastPrinted>
  <dcterms:modified xmlns:xsi="http://www.w3.org/2001/XMLSchema-instance" xsi:type="dcterms:W3CDTF">2019-02-12T14:04:00Z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St-74/2012-725 / Podnesak - Podnesak (14. oglas o prodaji meteor grupa zemljišta.docx)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