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ace5" w14:paraId="3d1ace5" w:rsidRDefault="00C823C5" w:rsidP="00910611" w:rsidR="00C823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C5" w:rsidP="00910611" w:rsidR="00C823C5">
      <w:r>
        <w:rPr>
          <w:rFonts w:eastAsia="MS Mincho"/>
        </w:rPr>
        <w:t>REPUBLIKA HRVATSKA</w:t>
      </w:r>
    </w:p>
    <w:p w:rsidRDefault="00C823C5" w:rsidP="00910611" w:rsidR="00C823C5">
      <w:r>
        <w:rPr>
          <w:rFonts w:eastAsia="MS Mincho"/>
        </w:rPr>
        <w:t>TRGOVAČKI SUD U RIJECI</w:t>
      </w:r>
    </w:p>
    <w:p w:rsidRDefault="00C823C5" w:rsidR="00C823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6E7648" w:rsidP="0005272A" w:rsidR="006E7648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DF3E62" w:rsidRPr="00DF3E62">
        <w:rPr>
          <w:bCs/>
        </w:rPr>
        <w:t>ACTIVE HOLIDAYS</w:t>
      </w:r>
      <w:r w:rsidR="00DF3E62" w:rsidRPr="00DF3E62">
        <w:t xml:space="preserve"> d. o. o. za promidžbu, marketing i turistička agencija Rijeka, Njivina 16</w:t>
      </w:r>
      <w:r w:rsidR="009D582A" w:rsidRPr="00DF3E62">
        <w:t xml:space="preserve">, OIB: </w:t>
      </w:r>
      <w:r w:rsidR="00DF3E62" w:rsidRPr="00DF3E62">
        <w:t>46483706919</w:t>
      </w:r>
      <w:r w:rsidR="00D2533C" w:rsidRPr="00DF3E62">
        <w:t>, MBS:</w:t>
      </w:r>
      <w:r w:rsidR="007F6C17" w:rsidRPr="00DF3E62">
        <w:t xml:space="preserve"> </w:t>
      </w:r>
      <w:r w:rsidR="00DF3E62" w:rsidRPr="00DF3E62">
        <w:t>040347175</w:t>
      </w:r>
      <w:r w:rsidR="007F6C17" w:rsidRPr="007F6C17">
        <w:t xml:space="preserve">, </w:t>
      </w:r>
      <w:r w:rsidRPr="000100A3">
        <w:t xml:space="preserve"> dana </w:t>
      </w:r>
      <w:r w:rsidR="00F53EA0">
        <w:t>30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  <w:r w:rsidR="00981E38">
        <w:rPr>
          <w:bCs/>
        </w:rPr>
        <w:t xml:space="preserve"> </w:t>
      </w:r>
      <w:r w:rsidRPr="000100A3">
        <w:rPr>
          <w:bCs/>
        </w:rPr>
        <w:t>š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o</w:t>
      </w:r>
      <w:r w:rsidR="00981E38">
        <w:rPr>
          <w:bCs/>
        </w:rPr>
        <w:t xml:space="preserve"> 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DF3E62" w:rsidRPr="00DF3E62">
        <w:rPr>
          <w:bCs/>
        </w:rPr>
        <w:t>ACTIVE HOLIDAYS</w:t>
      </w:r>
      <w:r w:rsidR="00DF3E62" w:rsidRPr="00DF3E62">
        <w:t xml:space="preserve"> d. o. o. za promidžbu, marketing i turistička agencija Rijeka, Njivina 16, OIB: 46483706919, MBS: 040347175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6E7648">
        <w:rPr>
          <w:bCs/>
        </w:rPr>
        <w:t xml:space="preserve"> </w:t>
      </w:r>
      <w:r w:rsidRPr="000100A3">
        <w:rPr>
          <w:bCs/>
        </w:rPr>
        <w:t>a</w:t>
      </w:r>
      <w:r w:rsidR="006E7648">
        <w:rPr>
          <w:bCs/>
        </w:rPr>
        <w:t xml:space="preserve"> </w:t>
      </w:r>
      <w:r w:rsidRPr="000100A3">
        <w:rPr>
          <w:bCs/>
        </w:rPr>
        <w:t>k</w:t>
      </w:r>
      <w:r w:rsidR="006E7648">
        <w:rPr>
          <w:bCs/>
        </w:rPr>
        <w:t xml:space="preserve"> </w:t>
      </w:r>
      <w:r w:rsidRPr="000100A3">
        <w:rPr>
          <w:bCs/>
        </w:rPr>
        <w:t>l</w:t>
      </w:r>
      <w:r w:rsidR="006E7648">
        <w:rPr>
          <w:bCs/>
        </w:rPr>
        <w:t xml:space="preserve"> </w:t>
      </w:r>
      <w:r w:rsidRPr="000100A3">
        <w:rPr>
          <w:bCs/>
        </w:rPr>
        <w:t>j</w:t>
      </w:r>
      <w:r w:rsidR="006E7648">
        <w:rPr>
          <w:bCs/>
        </w:rPr>
        <w:t xml:space="preserve"> </w:t>
      </w:r>
      <w:r w:rsidRPr="000100A3">
        <w:rPr>
          <w:bCs/>
        </w:rPr>
        <w:t>u</w:t>
      </w:r>
      <w:r w:rsidR="006E7648">
        <w:rPr>
          <w:bCs/>
        </w:rPr>
        <w:t xml:space="preserve"> </w:t>
      </w:r>
      <w:r w:rsidRPr="000100A3">
        <w:rPr>
          <w:bCs/>
        </w:rPr>
        <w:t>č</w:t>
      </w:r>
      <w:r w:rsidR="006E7648">
        <w:rPr>
          <w:bCs/>
        </w:rPr>
        <w:t xml:space="preserve"> </w:t>
      </w:r>
      <w:r w:rsidRPr="000100A3">
        <w:rPr>
          <w:bCs/>
        </w:rPr>
        <w:t>i</w:t>
      </w:r>
      <w:r w:rsidR="006E7648">
        <w:rPr>
          <w:bCs/>
        </w:rPr>
        <w:t xml:space="preserve"> </w:t>
      </w:r>
      <w:r w:rsidR="000100A3" w:rsidRPr="000100A3">
        <w:rPr>
          <w:bCs/>
        </w:rPr>
        <w:t>o</w:t>
      </w:r>
      <w:r w:rsidR="006E7648">
        <w:rPr>
          <w:bCs/>
        </w:rPr>
        <w:t xml:space="preserve"> </w:t>
      </w:r>
      <w:r w:rsidR="000100A3" w:rsidRPr="000100A3">
        <w:rPr>
          <w:bCs/>
        </w:rPr>
        <w:t xml:space="preserve"> j</w:t>
      </w:r>
      <w:r w:rsidR="006E7648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DF3E62">
        <w:t xml:space="preserve">Naređuje se osobi ovlaštenoj za zastupanje dužnika </w:t>
      </w:r>
      <w:r w:rsidR="00DF3E62" w:rsidRPr="00DF3E62">
        <w:t>BENJAMIN MUJDŽIĆ, OIB: 72947771409, Mavrinci, STRIGANJ 4</w:t>
      </w:r>
      <w:r w:rsidR="00670F04" w:rsidRPr="00DF3E62">
        <w:t xml:space="preserve"> </w:t>
      </w:r>
      <w:r w:rsidRPr="00DF3E62">
        <w:t xml:space="preserve">u roku od osam dana preda sudu pisano izviješće o </w:t>
      </w:r>
      <w:r w:rsidRPr="00D67B36">
        <w:t xml:space="preserve">financijsko </w:t>
      </w:r>
      <w:r w:rsidRPr="008C5374">
        <w:t xml:space="preserve">– 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670F04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5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DF3E62">
        <w:rPr>
          <w:bCs/>
        </w:rPr>
        <w:t>10,00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DF3E62">
        <w:t>7</w:t>
      </w:r>
      <w:r w:rsidR="00670F04">
        <w:t>. travnja</w:t>
      </w:r>
      <w:r w:rsidR="00D67B36">
        <w:t xml:space="preserve"> 2017</w:t>
      </w:r>
      <w:r>
        <w:t xml:space="preserve">. godine podnijela ovome sudu prijedlog za otvaranje stečajnog postupka nad dužnikom </w:t>
      </w:r>
      <w:r w:rsidR="00DF3E62" w:rsidRPr="00DF3E62">
        <w:rPr>
          <w:bCs/>
        </w:rPr>
        <w:t>ACTIVE HOLIDAYS</w:t>
      </w:r>
      <w:r w:rsidR="00DF3E62" w:rsidRPr="00DF3E62">
        <w:t xml:space="preserve"> d. o. o. za promidžbu, marketing i turistička agencija Rijeka, Njivina 16, OIB: 46483706919, MBS: 040347175</w:t>
      </w:r>
      <w:r w:rsidR="00DF3E62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DF3E62">
        <w:t>3. travnja</w:t>
      </w:r>
      <w:r w:rsidR="008051FC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DF3E62">
        <w:t>178.889,47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DF3E62">
        <w:t>dva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22CD3">
        <w:t>30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C875E6">
        <w:t xml:space="preserve">Erste &amp; S. Bank d.d. 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22CD3">
        <w:t>30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8A3" w:rsidP="0005272A" w:rsidR="00B228A3">
      <w:r>
        <w:separator/>
      </w:r>
    </w:p>
  </w:endnote>
  <w:endnote w:id="0" w:type="continuationSeparator">
    <w:p w:rsidRDefault="00B228A3" w:rsidP="0005272A" w:rsidR="00B22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3C5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8A3" w:rsidP="0005272A" w:rsidR="00B228A3">
      <w:r>
        <w:separator/>
      </w:r>
    </w:p>
  </w:footnote>
  <w:footnote w:id="0" w:type="continuationSeparator">
    <w:p w:rsidRDefault="00B228A3" w:rsidP="0005272A" w:rsidR="00B228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670F04">
      <w:t>24</w:t>
    </w:r>
    <w:r w:rsidR="00DF3E62">
      <w:t>8</w:t>
    </w:r>
    <w:r w:rsidR="00D67B36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22CD3"/>
    <w:rsid w:val="002321CC"/>
    <w:rsid w:val="00267BBB"/>
    <w:rsid w:val="002778C0"/>
    <w:rsid w:val="002A1386"/>
    <w:rsid w:val="002E69F9"/>
    <w:rsid w:val="00350C81"/>
    <w:rsid w:val="003541B1"/>
    <w:rsid w:val="003565B0"/>
    <w:rsid w:val="003C3E59"/>
    <w:rsid w:val="00432802"/>
    <w:rsid w:val="00435308"/>
    <w:rsid w:val="00465606"/>
    <w:rsid w:val="004F6C16"/>
    <w:rsid w:val="00520689"/>
    <w:rsid w:val="00572A9F"/>
    <w:rsid w:val="00627E0F"/>
    <w:rsid w:val="00656565"/>
    <w:rsid w:val="00670F04"/>
    <w:rsid w:val="00673040"/>
    <w:rsid w:val="006E7648"/>
    <w:rsid w:val="006F39A2"/>
    <w:rsid w:val="0076139A"/>
    <w:rsid w:val="007B6D04"/>
    <w:rsid w:val="007D60F7"/>
    <w:rsid w:val="007F6C17"/>
    <w:rsid w:val="008051FC"/>
    <w:rsid w:val="00836506"/>
    <w:rsid w:val="008779A7"/>
    <w:rsid w:val="008C5374"/>
    <w:rsid w:val="00942A0F"/>
    <w:rsid w:val="00981E38"/>
    <w:rsid w:val="009D4985"/>
    <w:rsid w:val="009D582A"/>
    <w:rsid w:val="00AA43BC"/>
    <w:rsid w:val="00AF0A5D"/>
    <w:rsid w:val="00B228A3"/>
    <w:rsid w:val="00B7221B"/>
    <w:rsid w:val="00B93FF3"/>
    <w:rsid w:val="00BA3EB5"/>
    <w:rsid w:val="00C17835"/>
    <w:rsid w:val="00C3192E"/>
    <w:rsid w:val="00C81897"/>
    <w:rsid w:val="00C823C5"/>
    <w:rsid w:val="00C875E6"/>
    <w:rsid w:val="00CC147A"/>
    <w:rsid w:val="00D2533C"/>
    <w:rsid w:val="00D634BB"/>
    <w:rsid w:val="00D67B36"/>
    <w:rsid w:val="00D67E91"/>
    <w:rsid w:val="00DB2BAB"/>
    <w:rsid w:val="00DF3E62"/>
    <w:rsid w:val="00E518D1"/>
    <w:rsid w:val="00EB20F1"/>
    <w:rsid w:val="00ED0D53"/>
    <w:rsid w:val="00EE30C3"/>
    <w:rsid w:val="00F53EA0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3C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3C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3C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3C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3C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3C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3C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3C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0101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554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629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2017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94351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14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375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530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837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963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72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6541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7352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392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77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2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34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80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15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350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1054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875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3179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03489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41951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660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26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532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96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50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6602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ACTIVE HOLIDAYS d.o.o.</izvorni_sadrzaj>
    <derivirana_varijabla naziv="DomainObject.Predmet.ProtustrankaFormated_1">  ACTIVE HOLIDAYS d.o.o.</derivirana_varijabla>
  </DomainObject.Predmet.ProtustrankaFormated>
  <DomainObject.Predmet.ProtustrankaFormatedOIB>
    <izvorni_sadrzaj>  ACTIVE HOLIDAYS d.o.o., OIB 46483706919</izvorni_sadrzaj>
    <derivirana_varijabla naziv="DomainObject.Predmet.ProtustrankaFormatedOIB_1">  ACTIVE HOLIDAYS d.o.o., OIB 46483706919</derivirana_varijabla>
  </DomainObject.Predmet.ProtustrankaFormatedOIB>
  <DomainObject.Predmet.ProtustrankaFormatedWithAdress>
    <izvorni_sadrzaj> ACTIVE HOLIDAYS d.o.o., Njivina 16, 51000 Rijeka</izvorni_sadrzaj>
    <derivirana_varijabla naziv="DomainObject.Predmet.ProtustrankaFormatedWithAdress_1"> ACTIVE HOLIDAYS d.o.o., Njivina 16, 51000 Rijeka</derivirana_varijabla>
  </DomainObject.Predmet.ProtustrankaFormatedWithAdress>
  <DomainObject.Predmet.ProtustrankaFormatedWithAdressOIB>
    <izvorni_sadrzaj> ACTIVE HOLIDAYS d.o.o., OIB 46483706919, Njivina 16, 51000 Rijeka</izvorni_sadrzaj>
    <derivirana_varijabla naziv="DomainObject.Predmet.ProtustrankaFormatedWithAdressOIB_1"> ACTIVE HOLIDAYS d.o.o., OIB 46483706919, Njivina 16, 51000 Rijeka</derivirana_varijabla>
  </DomainObject.Predmet.ProtustrankaFormatedWithAdressOIB>
  <DomainObject.Predmet.ProtustrankaWithAdress>
    <izvorni_sadrzaj>ACTIVE HOLIDAYS d.o.o. Njivina 16, 51000 Rijeka</izvorni_sadrzaj>
    <derivirana_varijabla naziv="DomainObject.Predmet.ProtustrankaWithAdress_1">ACTIVE HOLIDAYS d.o.o. Njivina 16, 51000 Rijeka</derivirana_varijabla>
  </DomainObject.Predmet.ProtustrankaWithAdress>
  <DomainObject.Predmet.ProtustrankaWithAdressOIB>
    <izvorni_sadrzaj>ACTIVE HOLIDAYS d.o.o., OIB 46483706919, Njivina 16, 51000 Rijeka</izvorni_sadrzaj>
    <derivirana_varijabla naziv="DomainObject.Predmet.ProtustrankaWithAdressOIB_1">ACTIVE HOLIDAYS d.o.o., OIB 46483706919, Njivina 16, 51000 Rijeka</derivirana_varijabla>
  </DomainObject.Predmet.ProtustrankaWithAdressOIB>
  <DomainObject.Predmet.ProtustrankaNazivFormated>
    <izvorni_sadrzaj>ACTIVE HOLIDAYS d.o.o.</izvorni_sadrzaj>
    <derivirana_varijabla naziv="DomainObject.Predmet.ProtustrankaNazivFormated_1">ACTIVE HOLIDAYS d.o.o.</derivirana_varijabla>
  </DomainObject.Predmet.ProtustrankaNazivFormated>
  <DomainObject.Predmet.ProtustrankaNazivFormatedOIB>
    <izvorni_sadrzaj>ACTIVE HOLIDAYS d.o.o., OIB 46483706919</izvorni_sadrzaj>
    <derivirana_varijabla naziv="DomainObject.Predmet.ProtustrankaNazivFormatedOIB_1">ACTIVE HOLIDAYS d.o.o., OIB 46483706919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ACTIVE HOLIDAYS d.o.o.</item>
    </izvorni_sadrzaj>
    <derivirana_varijabla naziv="DomainObject.Predmet.ProtuStrankaListFormated_1">
      <item>ACTIVE HOLIDAYS d.o.o.</item>
    </derivirana_varijabla>
  </DomainObject.Predmet.ProtuStrankaListFormated>
  <DomainObject.Predmet.ProtuStrankaListFormatedOIB>
    <izvorni_sadrzaj>
      <item>ACTIVE HOLIDAYS d.o.o., OIB 46483706919</item>
    </izvorni_sadrzaj>
    <derivirana_varijabla naziv="DomainObject.Predmet.ProtuStrankaListFormatedOIB_1">
      <item>ACTIVE HOLIDAYS d.o.o., OIB 46483706919</item>
    </derivirana_varijabla>
  </DomainObject.Predmet.ProtuStrankaListFormatedOIB>
  <DomainObject.Predmet.ProtuStrankaListFormatedWithAdress>
    <izvorni_sadrzaj>
      <item>ACTIVE HOLIDAYS d.o.o., Njivina 16, 51000 Rijeka</item>
    </izvorni_sadrzaj>
    <derivirana_varijabla naziv="DomainObject.Predmet.ProtuStrankaListFormatedWithAdress_1">
      <item>ACTIVE HOLIDAYS d.o.o., Njivina 16, 51000 Rijeka</item>
    </derivirana_varijabla>
  </DomainObject.Predmet.ProtuStrankaListFormatedWithAdress>
  <DomainObject.Predmet.ProtuStrankaListFormatedWithAdressOIB>
    <izvorni_sadrzaj>
      <item>ACTIVE HOLIDAYS d.o.o., OIB 46483706919, Njivina 16, 51000 Rijeka</item>
    </izvorni_sadrzaj>
    <derivirana_varijabla naziv="DomainObject.Predmet.ProtuStrankaListFormatedWithAdressOIB_1">
      <item>ACTIVE HOLIDAYS d.o.o., OIB 46483706919, Njivina 16, 51000 Rijeka</item>
    </derivirana_varijabla>
  </DomainObject.Predmet.ProtuStrankaListFormatedWithAdressOIB>
  <DomainObject.Predmet.ProtuStrankaListNazivFormated>
    <izvorni_sadrzaj>
      <item>ACTIVE HOLIDAYS d.o.o.</item>
    </izvorni_sadrzaj>
    <derivirana_varijabla naziv="DomainObject.Predmet.ProtuStrankaListNazivFormated_1">
      <item>ACTIVE HOLIDAYS d.o.o.</item>
    </derivirana_varijabla>
  </DomainObject.Predmet.ProtuStrankaListNazivFormated>
  <DomainObject.Predmet.ProtuStrankaListNazivFormatedOIB>
    <izvorni_sadrzaj>
      <item>ACTIVE HOLIDAYS d.o.o., OIB 46483706919</item>
    </izvorni_sadrzaj>
    <derivirana_varijabla naziv="DomainObject.Predmet.ProtuStrankaListNazivFormatedOIB_1">
      <item>ACTIVE HOLIDAYS d.o.o., OIB 46483706919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ACTIVE HOLIDAYS d.o.o.</izvorni_sadrzaj>
    <derivirana_varijabla naziv="DomainObject.Predmet.ProtustrankaIDrugi_1">ACTIVE HOLIDAYS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ACTIVE HOLIDAYS d.o.o., OIB 46483706919, Njivina 16, 51000 Rijeka</izvorni_sadrzaj>
    <derivirana_varijabla naziv="DomainObject.Predmet.ProtustrankaIDrugiAdressOIB_1">ACTIVE HOLIDAYS d.o.o., OIB 46483706919, Njivina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ACTIVE HOLIDAYS d.o.o.</item>
    </izvorni_sadrzaj>
    <derivirana_varijabla naziv="DomainObject.Predmet.SudioniciListNaziv_1">
      <item>FINA  Rijeka</item>
      <item>ACTIVE HOLIDAYS d.o.o.</item>
    </derivirana_varijabla>
  </DomainObject.Predmet.SudioniciListNaziv>
  <DomainObject.Predmet.SudioniciListAdressOIB>
    <izvorni_sadrzaj>
      <item>FINA  Rijeka, OIB 85821130368, Frana Kurelca 8,51000 Rijeka</item>
      <item>ACTIVE HOLIDAYS d.o.o., OIB 46483706919, Njivina 16,51000 Rijeka</item>
    </izvorni_sadrzaj>
    <derivirana_varijabla naziv="DomainObject.Predmet.SudioniciListAdressOIB_1">
      <item>FINA  Rijeka, OIB 85821130368, Frana Kurelca 8,51000 Rijeka</item>
      <item>ACTIVE HOLIDAYS d.o.o., OIB 46483706919, Njivina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46483706919</item>
    </izvorni_sadrzaj>
    <derivirana_varijabla naziv="DomainObject.Predmet.SudioniciListNazivOIB_1">
      <item>, OIB 85821130368</item>
      <item>, OIB 46483706919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73DFB-0929-48F8-8C4F-95F1444D9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4154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2017-05-30T08:25:00Z</dcterms:created>
  <dc:creator>Vera Jelenović</dc:creator>
  <cp:lastModifiedBy>Danijela Fumić</cp:lastModifiedBy>
  <cp:lastPrinted>2017-05-30T08:25:00Z</cp:lastPrinted>
  <dcterms:modified xmlns:xsi="http://www.w3.org/2001/XMLSchema-instance" xsi:type="dcterms:W3CDTF">2017-05-30T08:26:00Z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