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5D87" w:rsidR="000E6F34" w:rsidP="000E6F34" w:rsidRDefault="000E6F34" w14:paraId="47d21a2" w14:textId="47d21a2">
      <w:pPr>
        <w15:collapsed w:val="false"/>
        <w:rPr>
          <w:sz w:val="24"/>
          <w:szCs w:val="24"/>
        </w:rPr>
      </w:pPr>
      <w:bookmarkStart w:name="_GoBack" w:id="0"/>
      <w:bookmarkEnd w:id="0"/>
      <w:r w:rsidRPr="001E5D87">
        <w:rPr>
          <w:b/>
          <w:sz w:val="24"/>
          <w:szCs w:val="24"/>
        </w:rPr>
        <w:tab/>
      </w:r>
      <w:r w:rsidRPr="001E5D87">
        <w:rPr>
          <w:b/>
          <w:sz w:val="24"/>
          <w:szCs w:val="24"/>
        </w:rPr>
        <w:tab/>
      </w:r>
      <w:r w:rsidRPr="001E5D87">
        <w:rPr>
          <w:b/>
          <w:sz w:val="24"/>
          <w:szCs w:val="24"/>
        </w:rPr>
        <w:tab/>
      </w:r>
    </w:p>
    <w:p w:rsidRPr="001E5D87" w:rsidR="000E6F34" w:rsidP="000E6F34" w:rsidRDefault="000E6F34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E5D87">
        <w:rPr>
          <w:noProof/>
          <w:sz w:val="24"/>
          <w:szCs w:val="24"/>
        </w:rPr>
        <w:drawing>
          <wp:inline distT="0" distB="0" distL="0" distR="0">
            <wp:extent cx="580390" cy="723265"/>
            <wp:effectExtent l="0" t="0" r="0" b="635"/>
            <wp:docPr id="2" name="Slika 2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E5D87" w:rsidR="000E6F34" w:rsidP="000E6F34" w:rsidRDefault="000E6F34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E5D87">
        <w:rPr>
          <w:sz w:val="24"/>
          <w:szCs w:val="24"/>
          <w:lang w:val="pl-PL" w:eastAsia="en-US"/>
        </w:rPr>
        <w:t>REPUBLIKA HRVATSKA</w:t>
      </w:r>
      <w:r w:rsidRPr="001E5D87">
        <w:rPr>
          <w:sz w:val="24"/>
          <w:szCs w:val="24"/>
          <w:lang w:val="pl-PL" w:eastAsia="en-US"/>
        </w:rPr>
        <w:tab/>
      </w:r>
      <w:r w:rsidRPr="001E5D87">
        <w:rPr>
          <w:sz w:val="24"/>
          <w:szCs w:val="24"/>
          <w:lang w:val="pl-PL" w:eastAsia="en-US"/>
        </w:rPr>
        <w:tab/>
      </w:r>
      <w:r w:rsidRPr="001E5D87">
        <w:rPr>
          <w:sz w:val="24"/>
          <w:szCs w:val="24"/>
          <w:lang w:val="pl-PL" w:eastAsia="en-US"/>
        </w:rPr>
        <w:tab/>
      </w:r>
      <w:r w:rsidRPr="001E5D87">
        <w:rPr>
          <w:sz w:val="24"/>
          <w:szCs w:val="24"/>
          <w:lang w:val="pl-PL" w:eastAsia="en-US"/>
        </w:rPr>
        <w:tab/>
      </w:r>
      <w:r w:rsidRPr="001E5D87">
        <w:rPr>
          <w:sz w:val="24"/>
          <w:szCs w:val="24"/>
          <w:lang w:val="pl-PL" w:eastAsia="en-US"/>
        </w:rPr>
        <w:tab/>
      </w:r>
    </w:p>
    <w:p w:rsidRPr="001E5D87" w:rsidR="000E6F34" w:rsidP="000E6F34" w:rsidRDefault="000E6F34">
      <w:pPr>
        <w:overflowPunct/>
        <w:autoSpaceDE/>
        <w:autoSpaceDN/>
        <w:adjustRightInd/>
        <w:textAlignment w:val="auto"/>
        <w:rPr>
          <w:sz w:val="24"/>
          <w:szCs w:val="24"/>
          <w:lang w:val="pl-PL" w:eastAsia="en-US"/>
        </w:rPr>
      </w:pPr>
      <w:r w:rsidRPr="001E5D87">
        <w:rPr>
          <w:sz w:val="24"/>
          <w:szCs w:val="24"/>
          <w:lang w:val="pl-PL" w:eastAsia="en-US"/>
        </w:rPr>
        <w:t>TRGOVAČKI SUD U ZAGREBU</w:t>
      </w:r>
    </w:p>
    <w:p w:rsidRPr="001E5D87" w:rsidR="000E6F34" w:rsidP="000E6F34" w:rsidRDefault="000E6F34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pt-BR" w:eastAsia="en-US"/>
        </w:rPr>
      </w:pPr>
      <w:r w:rsidRPr="001E5D87">
        <w:rPr>
          <w:sz w:val="24"/>
          <w:szCs w:val="24"/>
          <w:lang w:val="pt-BR" w:eastAsia="en-US"/>
        </w:rPr>
        <w:t>Zagreb, Amruševa 2/II</w:t>
      </w:r>
      <w:r w:rsidRPr="001E5D87">
        <w:rPr>
          <w:sz w:val="24"/>
          <w:szCs w:val="24"/>
          <w:lang w:val="pt-BR" w:eastAsia="en-US"/>
        </w:rPr>
        <w:tab/>
      </w:r>
      <w:r w:rsidRPr="001E5D87">
        <w:rPr>
          <w:sz w:val="24"/>
          <w:szCs w:val="24"/>
          <w:lang w:val="pt-BR" w:eastAsia="en-US"/>
        </w:rPr>
        <w:tab/>
      </w:r>
      <w:r w:rsidRPr="001E5D87">
        <w:rPr>
          <w:sz w:val="24"/>
          <w:szCs w:val="24"/>
          <w:lang w:val="pt-BR" w:eastAsia="en-US"/>
        </w:rPr>
        <w:tab/>
      </w:r>
      <w:r w:rsidRPr="001E5D87">
        <w:rPr>
          <w:sz w:val="24"/>
          <w:szCs w:val="24"/>
          <w:lang w:val="pt-BR" w:eastAsia="en-US"/>
        </w:rPr>
        <w:tab/>
      </w:r>
      <w:r w:rsidRPr="001E5D87">
        <w:rPr>
          <w:sz w:val="24"/>
          <w:szCs w:val="24"/>
          <w:lang w:val="pt-BR" w:eastAsia="en-US"/>
        </w:rPr>
        <w:tab/>
      </w:r>
      <w:r w:rsidRPr="001E5D87">
        <w:rPr>
          <w:sz w:val="24"/>
          <w:szCs w:val="24"/>
          <w:lang w:val="pt-BR" w:eastAsia="en-US"/>
        </w:rPr>
        <w:tab/>
        <w:t xml:space="preserve">  </w:t>
      </w:r>
    </w:p>
    <w:p w:rsidRPr="001E5D87" w:rsidR="000E6F34" w:rsidP="000E6F34" w:rsidRDefault="000E6F34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 w:eastAsia="en-US"/>
        </w:rPr>
      </w:pPr>
    </w:p>
    <w:p w:rsidRPr="001E5D87" w:rsidR="00D201D4" w:rsidP="000E6F34" w:rsidRDefault="00D201D4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 w:eastAsia="en-US"/>
        </w:rPr>
      </w:pPr>
    </w:p>
    <w:p w:rsidRPr="001E5D87" w:rsidR="00635E77" w:rsidP="000E6F34" w:rsidRDefault="00635E7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 w:eastAsia="en-US"/>
        </w:rPr>
      </w:pPr>
    </w:p>
    <w:p w:rsidRPr="001E5D87" w:rsidR="000E6F34" w:rsidP="000E6F34" w:rsidRDefault="000E6F34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 w:eastAsia="en-US"/>
        </w:rPr>
      </w:pPr>
      <w:r w:rsidRPr="001E5D87">
        <w:rPr>
          <w:sz w:val="24"/>
          <w:szCs w:val="24"/>
          <w:lang w:val="pt-BR" w:eastAsia="en-US"/>
        </w:rPr>
        <w:t>R E P U B L I K A   H R VA T S K A</w:t>
      </w:r>
    </w:p>
    <w:p w:rsidRPr="001E5D87" w:rsidR="000E6F34" w:rsidP="000E6F34" w:rsidRDefault="000E6F34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val="pt-BR" w:eastAsia="en-US"/>
        </w:rPr>
      </w:pPr>
      <w:r w:rsidRPr="001E5D87">
        <w:rPr>
          <w:sz w:val="24"/>
          <w:szCs w:val="24"/>
          <w:lang w:val="pt-BR" w:eastAsia="en-US"/>
        </w:rPr>
        <w:t xml:space="preserve">  R J E Š E N J E</w:t>
      </w:r>
    </w:p>
    <w:p w:rsidRPr="001E5D87" w:rsidR="000E6F34" w:rsidP="00D201D4" w:rsidRDefault="000E6F34">
      <w:pPr>
        <w:tabs>
          <w:tab w:val="left" w:pos="2066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1E5D87">
        <w:rPr>
          <w:b/>
          <w:sz w:val="24"/>
          <w:szCs w:val="24"/>
          <w:lang w:eastAsia="en-US"/>
        </w:rPr>
        <w:tab/>
      </w:r>
    </w:p>
    <w:p w:rsidRPr="001E5D87" w:rsidR="000E6F34" w:rsidP="006836B7" w:rsidRDefault="00635E77">
      <w:pPr>
        <w:jc w:val="both"/>
        <w:rPr>
          <w:rFonts w:eastAsiaTheme="minorHAnsi"/>
          <w:sz w:val="24"/>
          <w:szCs w:val="24"/>
          <w:lang w:eastAsia="en-US"/>
        </w:rPr>
      </w:pPr>
      <w:r w:rsidRPr="001E5D87">
        <w:rPr>
          <w:rFonts w:eastAsiaTheme="minorHAnsi"/>
          <w:sz w:val="24"/>
          <w:szCs w:val="24"/>
          <w:lang w:eastAsia="en-US"/>
        </w:rPr>
        <w:t>Trgovački sud u Zagrebu, po</w:t>
      </w:r>
      <w:r w:rsidRPr="001E5D87" w:rsidR="006836B7">
        <w:rPr>
          <w:rFonts w:eastAsiaTheme="minorHAnsi"/>
          <w:sz w:val="24"/>
          <w:szCs w:val="24"/>
          <w:lang w:eastAsia="en-US"/>
        </w:rPr>
        <w:t xml:space="preserve"> sucu Nikoli Ribariću, u stečajnom predmetu nad dužnikom </w:t>
      </w:r>
      <w:r w:rsidR="001E5D87">
        <w:rPr>
          <w:rFonts w:eastAsiaTheme="minorHAnsi"/>
          <w:sz w:val="24"/>
          <w:szCs w:val="24"/>
          <w:lang w:eastAsia="en-US"/>
        </w:rPr>
        <w:t xml:space="preserve"> </w:t>
      </w:r>
      <w:r w:rsidRPr="001E5D87" w:rsidR="006836B7">
        <w:rPr>
          <w:rFonts w:eastAsiaTheme="minorHAnsi"/>
          <w:sz w:val="24"/>
          <w:szCs w:val="24"/>
          <w:lang w:eastAsia="en-US"/>
        </w:rPr>
        <w:t>ZEMLJA NADE d.o.o. u stečaju, Braće Radića 63, Sladojevci, ranije na adresi: Zagreb, Gospodska 10, OIB: 35394631664, dana 2</w:t>
      </w:r>
      <w:r w:rsidRPr="001E5D87">
        <w:rPr>
          <w:rFonts w:eastAsiaTheme="minorHAnsi"/>
          <w:sz w:val="24"/>
          <w:szCs w:val="24"/>
          <w:lang w:eastAsia="en-US"/>
        </w:rPr>
        <w:t>9</w:t>
      </w:r>
      <w:r w:rsidRPr="001E5D87" w:rsidR="006836B7">
        <w:rPr>
          <w:rFonts w:eastAsiaTheme="minorHAnsi"/>
          <w:sz w:val="24"/>
          <w:szCs w:val="24"/>
          <w:lang w:eastAsia="en-US"/>
        </w:rPr>
        <w:t>. kolovoza 2019.,</w:t>
      </w:r>
    </w:p>
    <w:p w:rsidRPr="001E5D87" w:rsidR="006836B7" w:rsidP="000E6F34" w:rsidRDefault="006836B7">
      <w:pPr>
        <w:jc w:val="center"/>
        <w:rPr>
          <w:sz w:val="24"/>
          <w:szCs w:val="24"/>
        </w:rPr>
      </w:pPr>
    </w:p>
    <w:p w:rsidRPr="001E5D87" w:rsidR="000E6F34" w:rsidP="000E6F34" w:rsidRDefault="000E6F34">
      <w:pPr>
        <w:jc w:val="center"/>
        <w:rPr>
          <w:sz w:val="24"/>
          <w:szCs w:val="24"/>
        </w:rPr>
      </w:pPr>
      <w:r w:rsidRPr="001E5D87">
        <w:rPr>
          <w:sz w:val="24"/>
          <w:szCs w:val="24"/>
        </w:rPr>
        <w:t>r i j e š i o     j e</w:t>
      </w:r>
    </w:p>
    <w:p w:rsidRPr="001E5D87" w:rsidR="000E6F34" w:rsidP="000E6F34" w:rsidRDefault="000E6F34">
      <w:pPr>
        <w:jc w:val="center"/>
        <w:rPr>
          <w:b/>
          <w:sz w:val="24"/>
          <w:szCs w:val="24"/>
        </w:rPr>
      </w:pPr>
    </w:p>
    <w:p w:rsidRPr="001E5D87" w:rsidR="00F45A60" w:rsidP="000E6F34" w:rsidRDefault="00D3303C">
      <w:p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I</w:t>
      </w:r>
      <w:r w:rsidRPr="001E5D87">
        <w:rPr>
          <w:sz w:val="24"/>
          <w:szCs w:val="24"/>
        </w:rPr>
        <w:tab/>
      </w:r>
      <w:r w:rsidRPr="001E5D87" w:rsidR="000E6F34">
        <w:rPr>
          <w:sz w:val="24"/>
          <w:szCs w:val="24"/>
        </w:rPr>
        <w:t>Odobravaju se materijalni</w:t>
      </w:r>
      <w:r w:rsidRPr="001E5D87" w:rsidR="00E50B2E">
        <w:rPr>
          <w:sz w:val="24"/>
          <w:szCs w:val="24"/>
        </w:rPr>
        <w:t xml:space="preserve"> troškov</w:t>
      </w:r>
      <w:r w:rsidRPr="001E5D87" w:rsidR="00401353">
        <w:rPr>
          <w:sz w:val="24"/>
          <w:szCs w:val="24"/>
        </w:rPr>
        <w:t>i</w:t>
      </w:r>
      <w:r w:rsidRPr="001E5D87" w:rsidR="000E6F34">
        <w:rPr>
          <w:sz w:val="24"/>
          <w:szCs w:val="24"/>
        </w:rPr>
        <w:t xml:space="preserve"> </w:t>
      </w:r>
      <w:r w:rsidRPr="001E5D87" w:rsidR="00C12BF7">
        <w:rPr>
          <w:sz w:val="24"/>
          <w:szCs w:val="24"/>
        </w:rPr>
        <w:t>stečajnom upravitelju</w:t>
      </w:r>
      <w:r w:rsidRPr="001E5D87" w:rsidR="00DE2230">
        <w:rPr>
          <w:sz w:val="24"/>
          <w:szCs w:val="24"/>
        </w:rPr>
        <w:t xml:space="preserve"> u iznosu od 9.081,00 kuna.</w:t>
      </w:r>
    </w:p>
    <w:p w:rsidRPr="001E5D87" w:rsidR="006836B7" w:rsidP="000E6F34" w:rsidRDefault="006836B7">
      <w:pPr>
        <w:jc w:val="both"/>
        <w:rPr>
          <w:sz w:val="24"/>
          <w:szCs w:val="24"/>
        </w:rPr>
      </w:pPr>
    </w:p>
    <w:p w:rsidRPr="001E5D87" w:rsidR="006836B7" w:rsidP="000E6F34" w:rsidRDefault="006836B7">
      <w:pPr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II </w:t>
      </w:r>
      <w:r w:rsidRPr="001E5D87">
        <w:rPr>
          <w:sz w:val="24"/>
          <w:szCs w:val="24"/>
        </w:rPr>
        <w:tab/>
        <w:t xml:space="preserve">Odbija se zahtjev za odobravanjem materijalnih troškova stečajnog postupka </w:t>
      </w:r>
      <w:r w:rsidRPr="001E5D87" w:rsidR="004D4E10">
        <w:rPr>
          <w:sz w:val="24"/>
          <w:szCs w:val="24"/>
        </w:rPr>
        <w:t xml:space="preserve">u iznosu od </w:t>
      </w:r>
      <w:r w:rsidRPr="001E5D87" w:rsidR="00DE2230">
        <w:rPr>
          <w:sz w:val="24"/>
          <w:szCs w:val="24"/>
        </w:rPr>
        <w:t>5.342,00</w:t>
      </w:r>
      <w:r w:rsidRPr="001E5D87" w:rsidR="004D4E10">
        <w:rPr>
          <w:sz w:val="24"/>
          <w:szCs w:val="24"/>
        </w:rPr>
        <w:t xml:space="preserve"> kuna.</w:t>
      </w:r>
    </w:p>
    <w:p w:rsidRPr="001E5D87" w:rsidR="00563C5F" w:rsidP="000E6F34" w:rsidRDefault="00563C5F">
      <w:pPr>
        <w:jc w:val="both"/>
        <w:rPr>
          <w:sz w:val="24"/>
          <w:szCs w:val="24"/>
        </w:rPr>
      </w:pPr>
    </w:p>
    <w:p w:rsidRPr="001E5D87" w:rsidR="000E6F34" w:rsidP="000E6F34" w:rsidRDefault="000E6F34">
      <w:pPr>
        <w:jc w:val="both"/>
        <w:rPr>
          <w:sz w:val="24"/>
          <w:szCs w:val="24"/>
        </w:rPr>
      </w:pPr>
    </w:p>
    <w:p w:rsidRPr="001E5D87" w:rsidR="000E6F34" w:rsidP="000E6F34" w:rsidRDefault="000E6F34">
      <w:pPr>
        <w:jc w:val="center"/>
        <w:rPr>
          <w:sz w:val="24"/>
          <w:szCs w:val="24"/>
        </w:rPr>
      </w:pPr>
      <w:r w:rsidRPr="001E5D87">
        <w:rPr>
          <w:sz w:val="24"/>
          <w:szCs w:val="24"/>
        </w:rPr>
        <w:t>Obrazloženje</w:t>
      </w:r>
    </w:p>
    <w:p w:rsidRPr="001E5D87" w:rsidR="000E6F34" w:rsidP="000E6F34" w:rsidRDefault="000E6F34">
      <w:pPr>
        <w:jc w:val="center"/>
        <w:rPr>
          <w:sz w:val="24"/>
          <w:szCs w:val="24"/>
        </w:rPr>
      </w:pPr>
    </w:p>
    <w:p w:rsidRPr="001E5D87" w:rsidR="004C2E27" w:rsidP="000E6F34" w:rsidRDefault="00CE4D96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Podneskom od </w:t>
      </w:r>
      <w:r w:rsidRPr="001E5D87" w:rsidR="004C2E27">
        <w:rPr>
          <w:sz w:val="24"/>
          <w:szCs w:val="24"/>
        </w:rPr>
        <w:t>23.8.2019. godine stečajni upravitelj je zatražio odobravanje materijalnog troškova stečajnog postupka i to za:</w:t>
      </w:r>
    </w:p>
    <w:p w:rsidRPr="001E5D87" w:rsidR="004C2E27" w:rsidP="004C2E27" w:rsidRDefault="004C2E2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putni troškovi na relaciji Slatina </w:t>
      </w:r>
      <w:r w:rsidRPr="001E5D87" w:rsidR="0070169C">
        <w:rPr>
          <w:sz w:val="24"/>
          <w:szCs w:val="24"/>
        </w:rPr>
        <w:t xml:space="preserve">- </w:t>
      </w:r>
      <w:r w:rsidRPr="001E5D87">
        <w:rPr>
          <w:sz w:val="24"/>
          <w:szCs w:val="24"/>
        </w:rPr>
        <w:t>Mrkopalj, dan 4.5.2018., ukupna kilometraža 600 km (x 2,00 kn /km), dnevnica 85,00 kuna, cestarina 134,00 kuna</w:t>
      </w:r>
      <w:r w:rsidRPr="001E5D87" w:rsidR="0070169C">
        <w:rPr>
          <w:sz w:val="24"/>
          <w:szCs w:val="24"/>
        </w:rPr>
        <w:t>, svrha: obilazak nekretnine</w:t>
      </w:r>
    </w:p>
    <w:p w:rsidRPr="001E5D87" w:rsidR="0070169C" w:rsidP="004C2E27" w:rsidRDefault="004C2E2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</w:t>
      </w:r>
      <w:r w:rsidRPr="001E5D87" w:rsidR="0070169C">
        <w:rPr>
          <w:sz w:val="24"/>
          <w:szCs w:val="24"/>
        </w:rPr>
        <w:t>dojevci -</w:t>
      </w:r>
      <w:r w:rsidRPr="001E5D87">
        <w:rPr>
          <w:sz w:val="24"/>
          <w:szCs w:val="24"/>
        </w:rPr>
        <w:t xml:space="preserve"> </w:t>
      </w:r>
      <w:r w:rsidRPr="001E5D87" w:rsidR="0070169C">
        <w:rPr>
          <w:sz w:val="24"/>
          <w:szCs w:val="24"/>
        </w:rPr>
        <w:t>Zagreb</w:t>
      </w:r>
      <w:r w:rsidRPr="001E5D87">
        <w:rPr>
          <w:sz w:val="24"/>
          <w:szCs w:val="24"/>
        </w:rPr>
        <w:t xml:space="preserve">, dan </w:t>
      </w:r>
      <w:r w:rsidRPr="001E5D87" w:rsidR="0070169C">
        <w:rPr>
          <w:sz w:val="24"/>
          <w:szCs w:val="24"/>
        </w:rPr>
        <w:t>21.5.2018.,</w:t>
      </w:r>
      <w:r w:rsidRPr="001E5D87">
        <w:rPr>
          <w:sz w:val="24"/>
          <w:szCs w:val="24"/>
        </w:rPr>
        <w:t xml:space="preserve"> ukupna kilometraža </w:t>
      </w:r>
      <w:r w:rsidRPr="001E5D87" w:rsidR="0070169C">
        <w:rPr>
          <w:sz w:val="24"/>
          <w:szCs w:val="24"/>
        </w:rPr>
        <w:t>388</w:t>
      </w:r>
      <w:r w:rsidRPr="001E5D87">
        <w:rPr>
          <w:sz w:val="24"/>
          <w:szCs w:val="24"/>
        </w:rPr>
        <w:t xml:space="preserve"> km (x 2,00 kn /km), dnevnica </w:t>
      </w:r>
      <w:r w:rsidRPr="001E5D87" w:rsidR="0070169C">
        <w:rPr>
          <w:sz w:val="24"/>
          <w:szCs w:val="24"/>
        </w:rPr>
        <w:t>170,00</w:t>
      </w:r>
      <w:r w:rsidRPr="001E5D87">
        <w:rPr>
          <w:sz w:val="24"/>
          <w:szCs w:val="24"/>
        </w:rPr>
        <w:t xml:space="preserve"> kuna, cestarina </w:t>
      </w:r>
      <w:r w:rsidRPr="001E5D87" w:rsidR="0070169C">
        <w:rPr>
          <w:sz w:val="24"/>
          <w:szCs w:val="24"/>
        </w:rPr>
        <w:t>0,00, parkiranje 16,00 kuna, svrha: ispitno ročište</w:t>
      </w:r>
    </w:p>
    <w:p w:rsidRPr="001E5D87" w:rsidR="0070169C" w:rsidP="0070169C" w:rsidRDefault="0070169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putni troškovi na relaciji Slatina - Mrkopalj, dan 31.7.2018., ukupna kilometraža 600 km (x 2,00 kn /km), dnevnica 85,00 kuna, cestarina </w:t>
      </w:r>
      <w:r w:rsidRPr="001E5D87" w:rsidR="00B13DA9">
        <w:rPr>
          <w:sz w:val="24"/>
          <w:szCs w:val="24"/>
        </w:rPr>
        <w:t>57,00</w:t>
      </w:r>
      <w:r w:rsidRPr="001E5D87">
        <w:rPr>
          <w:sz w:val="24"/>
          <w:szCs w:val="24"/>
        </w:rPr>
        <w:t xml:space="preserve"> kuna</w:t>
      </w:r>
      <w:r w:rsidRPr="001E5D87" w:rsidR="00B13DA9">
        <w:rPr>
          <w:sz w:val="24"/>
          <w:szCs w:val="24"/>
        </w:rPr>
        <w:t>, svrha: procjena nekretnine</w:t>
      </w:r>
    </w:p>
    <w:p w:rsidRPr="001E5D87" w:rsidR="0070169C" w:rsidP="0070169C" w:rsidRDefault="0070169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Slatina</w:t>
      </w:r>
      <w:r w:rsidRPr="001E5D87" w:rsidR="00B13DA9">
        <w:rPr>
          <w:sz w:val="24"/>
          <w:szCs w:val="24"/>
        </w:rPr>
        <w:t xml:space="preserve"> – Zagreb, </w:t>
      </w:r>
      <w:r w:rsidRPr="001E5D87">
        <w:rPr>
          <w:sz w:val="24"/>
          <w:szCs w:val="24"/>
        </w:rPr>
        <w:t xml:space="preserve">dan </w:t>
      </w:r>
      <w:r w:rsidRPr="001E5D87" w:rsidR="00B13DA9">
        <w:rPr>
          <w:sz w:val="24"/>
          <w:szCs w:val="24"/>
        </w:rPr>
        <w:t>12.9.2018.</w:t>
      </w:r>
      <w:r w:rsidRPr="001E5D87">
        <w:rPr>
          <w:sz w:val="24"/>
          <w:szCs w:val="24"/>
        </w:rPr>
        <w:t xml:space="preserve">, ukupna kilometraža </w:t>
      </w:r>
      <w:r w:rsidRPr="001E5D87" w:rsidR="00B13DA9">
        <w:rPr>
          <w:sz w:val="24"/>
          <w:szCs w:val="24"/>
        </w:rPr>
        <w:t>360</w:t>
      </w:r>
      <w:r w:rsidRPr="001E5D87">
        <w:rPr>
          <w:sz w:val="24"/>
          <w:szCs w:val="24"/>
        </w:rPr>
        <w:t xml:space="preserve"> km (x 2,00 kn /km), dnevnica 85,00 kuna, cestarina </w:t>
      </w:r>
      <w:r w:rsidRPr="001E5D87" w:rsidR="00B13DA9">
        <w:rPr>
          <w:sz w:val="24"/>
          <w:szCs w:val="24"/>
        </w:rPr>
        <w:t>0,00 kuna, parkiranje 12,00 kuna</w:t>
      </w:r>
      <w:r w:rsidRPr="001E5D87" w:rsidR="00DB63B3">
        <w:rPr>
          <w:sz w:val="24"/>
          <w:szCs w:val="24"/>
        </w:rPr>
        <w:t>, svrha: sastanak sa zakonskim zastupnikom</w:t>
      </w:r>
    </w:p>
    <w:p w:rsidRPr="001E5D87" w:rsidR="0070169C" w:rsidP="0070169C" w:rsidRDefault="0070169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Slatina</w:t>
      </w:r>
      <w:r w:rsidRPr="001E5D87" w:rsidR="008E3BD5">
        <w:rPr>
          <w:sz w:val="24"/>
          <w:szCs w:val="24"/>
        </w:rPr>
        <w:t xml:space="preserve"> –</w:t>
      </w:r>
      <w:r w:rsidRPr="001E5D87">
        <w:rPr>
          <w:sz w:val="24"/>
          <w:szCs w:val="24"/>
        </w:rPr>
        <w:t xml:space="preserve"> Mrkopalj</w:t>
      </w:r>
      <w:r w:rsidRPr="001E5D87" w:rsidR="008E3BD5">
        <w:rPr>
          <w:sz w:val="24"/>
          <w:szCs w:val="24"/>
        </w:rPr>
        <w:t>-Slatina</w:t>
      </w:r>
      <w:r w:rsidRPr="001E5D87">
        <w:rPr>
          <w:sz w:val="24"/>
          <w:szCs w:val="24"/>
        </w:rPr>
        <w:t xml:space="preserve">, dan </w:t>
      </w:r>
      <w:r w:rsidRPr="001E5D87" w:rsidR="008E3BD5">
        <w:rPr>
          <w:sz w:val="24"/>
          <w:szCs w:val="24"/>
        </w:rPr>
        <w:t>2.4.2019.,</w:t>
      </w:r>
      <w:r w:rsidRPr="001E5D87">
        <w:rPr>
          <w:sz w:val="24"/>
          <w:szCs w:val="24"/>
        </w:rPr>
        <w:t xml:space="preserve"> ukupna kilometraža 600 km (x 2,00 kn /km), dnevnica 85,00 kuna, cestarina 134,00 kuna</w:t>
      </w:r>
      <w:r w:rsidRPr="001E5D87" w:rsidR="00112D8B">
        <w:rPr>
          <w:sz w:val="24"/>
          <w:szCs w:val="24"/>
        </w:rPr>
        <w:t>, svrha: Zamjena brava</w:t>
      </w:r>
    </w:p>
    <w:p w:rsidRPr="001E5D87" w:rsidR="0070169C" w:rsidP="00112D8B" w:rsidRDefault="0070169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putni troškovi na relaciji </w:t>
      </w:r>
      <w:r w:rsidRPr="001E5D87" w:rsidR="00112D8B">
        <w:rPr>
          <w:sz w:val="24"/>
          <w:szCs w:val="24"/>
        </w:rPr>
        <w:t>Slatina – Mrkopalj-Slatina, dan 27.4.2019., ukupna kilometraža 600 km (x 2,00 kn /km), dnevnica 170,00 kuna, cestarina 134,00 kuna, svrha: Popis pokretnina, zamjena brava</w:t>
      </w:r>
    </w:p>
    <w:p w:rsidRPr="001E5D87" w:rsidR="00112D8B" w:rsidP="00112D8B" w:rsidRDefault="00112D8B">
      <w:pPr>
        <w:jc w:val="both"/>
        <w:rPr>
          <w:sz w:val="24"/>
          <w:szCs w:val="24"/>
        </w:rPr>
      </w:pPr>
    </w:p>
    <w:p w:rsidRPr="001E5D87" w:rsidR="00112D8B" w:rsidP="00112D8B" w:rsidRDefault="00112D8B">
      <w:pPr>
        <w:jc w:val="both"/>
        <w:rPr>
          <w:sz w:val="24"/>
          <w:szCs w:val="24"/>
        </w:rPr>
      </w:pPr>
    </w:p>
    <w:p w:rsidRPr="001E5D87" w:rsidR="00966C7F" w:rsidP="00966C7F" w:rsidRDefault="00966C7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Slatina – Mrkopalj-Slatina, dan 27.5.2019., ukupna kilometraža 600 km (x 2,00 kn /km), dnevnica 85,00 kuna, cestarina 129,00 kuna, svrha: Obilazak nekretnine, iznos privatnih stvari, pokazivanje nekretnine kupcu</w:t>
      </w:r>
      <w:r w:rsidRPr="001E5D87" w:rsidR="00635E77">
        <w:rPr>
          <w:sz w:val="24"/>
          <w:szCs w:val="24"/>
        </w:rPr>
        <w:t>.</w:t>
      </w:r>
    </w:p>
    <w:p w:rsidRPr="001E5D87" w:rsidR="00966C7F" w:rsidP="00966C7F" w:rsidRDefault="00966C7F">
      <w:pPr>
        <w:jc w:val="both"/>
        <w:rPr>
          <w:sz w:val="24"/>
          <w:szCs w:val="24"/>
        </w:rPr>
      </w:pPr>
    </w:p>
    <w:p w:rsidRPr="001E5D87" w:rsidR="00AF49BC" w:rsidP="00AF49BC" w:rsidRDefault="00AF49B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Slatina – Mrkopalj-Slatina, dan 12.7.2019., ukupna kilometraža 600 km (x 2,00 kn /km), dnevnica 170,00 kuna, cestarina 57,00 kuna, svrha: Predaja u posjed nekretnina kupcu, SNS , ovjera ugovora</w:t>
      </w:r>
      <w:r w:rsidRPr="001E5D87" w:rsidR="00635E77">
        <w:rPr>
          <w:sz w:val="24"/>
          <w:szCs w:val="24"/>
        </w:rPr>
        <w:t>.</w:t>
      </w:r>
    </w:p>
    <w:p w:rsidRPr="001E5D87" w:rsidR="00AF49BC" w:rsidP="00AF49BC" w:rsidRDefault="00AF49BC">
      <w:pPr>
        <w:pStyle w:val="Odlomakpopisa"/>
        <w:rPr>
          <w:sz w:val="24"/>
          <w:szCs w:val="24"/>
        </w:rPr>
      </w:pPr>
    </w:p>
    <w:p w:rsidRPr="001E5D87" w:rsidR="00445DEC" w:rsidP="00445DEC" w:rsidRDefault="00445DE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Slatina – Mrkopalj-Slatina, dan 16.7.2019., ukupna kilometraža 600 km (x 2,00 kn /km), dnevnica 85,00 kuna, cestarina 94,00 kuna, svrha: organizacija utovara i prijevoz osobnih stvari</w:t>
      </w:r>
      <w:r w:rsidRPr="001E5D87" w:rsidR="00635E77">
        <w:rPr>
          <w:sz w:val="24"/>
          <w:szCs w:val="24"/>
        </w:rPr>
        <w:t>.</w:t>
      </w:r>
    </w:p>
    <w:p w:rsidRPr="001E5D87" w:rsidR="00AF49BC" w:rsidP="00F75D0C" w:rsidRDefault="00AF49BC">
      <w:pPr>
        <w:jc w:val="both"/>
        <w:rPr>
          <w:sz w:val="24"/>
          <w:szCs w:val="24"/>
        </w:rPr>
      </w:pPr>
    </w:p>
    <w:p w:rsidR="00F75D0C" w:rsidP="00F75D0C" w:rsidRDefault="00F75D0C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putni troškovi na relaciji Slatina – Mrkopalj-Slatina, dan 26.7.2019., ukupna kilometraža 600 km (x 2,00 kn /km), dnevnica 0,00 kuna, cestarina 57,00 kuna, svrha: </w:t>
      </w:r>
      <w:r w:rsidRPr="001E5D87" w:rsidR="00A71944">
        <w:rPr>
          <w:sz w:val="24"/>
          <w:szCs w:val="24"/>
        </w:rPr>
        <w:t>obilazak nekretnine (pokazivanje nekretnine</w:t>
      </w:r>
      <w:r w:rsidRPr="001E5D87">
        <w:rPr>
          <w:sz w:val="24"/>
          <w:szCs w:val="24"/>
        </w:rPr>
        <w:t xml:space="preserve"> kupcu</w:t>
      </w:r>
      <w:r w:rsidRPr="001E5D87" w:rsidR="00A71944">
        <w:rPr>
          <w:sz w:val="24"/>
          <w:szCs w:val="24"/>
        </w:rPr>
        <w:t>)</w:t>
      </w:r>
      <w:r w:rsidRPr="001E5D87" w:rsidR="00635E77">
        <w:rPr>
          <w:sz w:val="24"/>
          <w:szCs w:val="24"/>
        </w:rPr>
        <w:t>.</w:t>
      </w:r>
    </w:p>
    <w:p w:rsidRPr="001E5D87" w:rsidR="001E5D87" w:rsidP="001E5D87" w:rsidRDefault="001E5D87">
      <w:pPr>
        <w:jc w:val="both"/>
        <w:rPr>
          <w:sz w:val="24"/>
          <w:szCs w:val="24"/>
        </w:rPr>
      </w:pPr>
    </w:p>
    <w:p w:rsidRPr="001E5D87" w:rsidR="00A71944" w:rsidP="00A71944" w:rsidRDefault="00A71944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E5D87">
        <w:rPr>
          <w:sz w:val="24"/>
          <w:szCs w:val="24"/>
        </w:rPr>
        <w:t>putni troškovi na relaciji Slatina – Mrkopalj-Slatina, dan 10.8.2019., ukupna kilometraža 600 km (x 2,00 kn /km), dnevnica 170,00 kuna, cestarina 113,00 kuna, svrha: pokazivanje nekretnine potencijalnim kupcima.</w:t>
      </w:r>
    </w:p>
    <w:p w:rsidRPr="001E5D87" w:rsidR="00A71944" w:rsidP="00A71944" w:rsidRDefault="00A71944">
      <w:pPr>
        <w:ind w:left="708"/>
        <w:jc w:val="both"/>
        <w:rPr>
          <w:sz w:val="24"/>
          <w:szCs w:val="24"/>
        </w:rPr>
      </w:pPr>
    </w:p>
    <w:p w:rsidRPr="001E5D87" w:rsidR="00C93051" w:rsidP="00C54951" w:rsidRDefault="00A71944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Stečajni upravitelj je uz podnesak od 23.</w:t>
      </w:r>
      <w:r w:rsidRPr="001E5D87" w:rsidR="00C93051">
        <w:rPr>
          <w:sz w:val="24"/>
          <w:szCs w:val="24"/>
        </w:rPr>
        <w:t>8.2019. godine dostavio račune za cestarinu, parkiranje i putne naloge za svako od putovanja.</w:t>
      </w:r>
    </w:p>
    <w:p w:rsidRPr="001E5D87" w:rsidR="004449ED" w:rsidP="00A71944" w:rsidRDefault="004449ED">
      <w:pPr>
        <w:ind w:left="708"/>
        <w:jc w:val="both"/>
        <w:rPr>
          <w:sz w:val="24"/>
          <w:szCs w:val="24"/>
        </w:rPr>
      </w:pPr>
    </w:p>
    <w:p w:rsidRPr="001E5D87" w:rsidR="00EE3D26" w:rsidP="00C54951" w:rsidRDefault="00EE3D26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Ukupan iznos troškova za koje stečajni upravitelj traži odobravanje iznosi 14.423,00 kuna.</w:t>
      </w:r>
    </w:p>
    <w:p w:rsidRPr="001E5D87" w:rsidR="004449ED" w:rsidP="00A71944" w:rsidRDefault="004449ED">
      <w:pPr>
        <w:ind w:left="708"/>
        <w:jc w:val="both"/>
        <w:rPr>
          <w:sz w:val="24"/>
          <w:szCs w:val="24"/>
        </w:rPr>
      </w:pPr>
    </w:p>
    <w:p w:rsidRPr="001E5D87" w:rsidR="000B74FF" w:rsidP="000E6F34" w:rsidRDefault="000B74FF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Odredbom članka 94. Stečajnog zakona </w:t>
      </w:r>
      <w:r w:rsidRPr="001E5D87" w:rsidR="000E6F34">
        <w:rPr>
          <w:sz w:val="24"/>
          <w:szCs w:val="24"/>
        </w:rPr>
        <w:t xml:space="preserve">(“Narodne novine” broj 71/15, dalje: SZ), </w:t>
      </w:r>
      <w:r w:rsidRPr="001E5D87">
        <w:rPr>
          <w:sz w:val="24"/>
          <w:szCs w:val="24"/>
        </w:rPr>
        <w:t>određeno je kako stečajni upravitelj ima pravo na nagradu za svoj rad i naknadu stvarnih troškova.</w:t>
      </w:r>
    </w:p>
    <w:p w:rsidRPr="001E5D87" w:rsidR="004449ED" w:rsidP="000E6F34" w:rsidRDefault="004449ED">
      <w:pPr>
        <w:ind w:firstLine="708"/>
        <w:jc w:val="both"/>
        <w:rPr>
          <w:sz w:val="24"/>
          <w:szCs w:val="24"/>
        </w:rPr>
      </w:pPr>
    </w:p>
    <w:p w:rsidRPr="001E5D87" w:rsidR="00EE3D26" w:rsidP="00EE3D26" w:rsidRDefault="00EE3D26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Stavkom 3. članka 94. SZ-a određeno je kako naknadu troškova rješenjem određuje sud na temelju pisanoga, obrazloženoga i dokumentiranoga izvješća stečajnoga upravitelja.</w:t>
      </w:r>
    </w:p>
    <w:p w:rsidRPr="001E5D87" w:rsidR="004449ED" w:rsidP="00EE3D26" w:rsidRDefault="004449ED">
      <w:pPr>
        <w:ind w:firstLine="708"/>
        <w:jc w:val="both"/>
        <w:rPr>
          <w:sz w:val="24"/>
          <w:szCs w:val="24"/>
        </w:rPr>
      </w:pPr>
    </w:p>
    <w:p w:rsidRPr="001E5D87" w:rsidR="000B74FF" w:rsidP="000E6F34" w:rsidRDefault="000B74FF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Uvidom u račune, dostavljene uz podnesak sud je utvrdio postojanje stvarnih troškova koji su bili prijeko potrebni radi </w:t>
      </w:r>
      <w:r w:rsidRPr="001E5D87" w:rsidR="00732DEF">
        <w:rPr>
          <w:sz w:val="24"/>
          <w:szCs w:val="24"/>
        </w:rPr>
        <w:t>vođenja stečajnog postupka</w:t>
      </w:r>
      <w:r w:rsidRPr="001E5D87" w:rsidR="00352288">
        <w:rPr>
          <w:sz w:val="24"/>
          <w:szCs w:val="24"/>
        </w:rPr>
        <w:t>, a koji troškovi se odnose na:</w:t>
      </w:r>
    </w:p>
    <w:p w:rsidRPr="001E5D87" w:rsidR="00352288" w:rsidP="000E6F34" w:rsidRDefault="00352288">
      <w:pPr>
        <w:ind w:firstLine="708"/>
        <w:jc w:val="both"/>
        <w:rPr>
          <w:sz w:val="24"/>
          <w:szCs w:val="24"/>
        </w:rPr>
      </w:pP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-</w:t>
      </w:r>
      <w:r w:rsidRPr="001E5D87">
        <w:rPr>
          <w:sz w:val="24"/>
          <w:szCs w:val="24"/>
        </w:rPr>
        <w:tab/>
        <w:t>putni troškovi na relaciji Slatina - Mrkopalj, dan 4.5.2018., ukupna kilometraža 600 km (x 2,00 kn /km), cestarina 134,00 kuna, svrha: obilazak nekretnine</w:t>
      </w: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-</w:t>
      </w:r>
      <w:r w:rsidRPr="001E5D87">
        <w:rPr>
          <w:sz w:val="24"/>
          <w:szCs w:val="24"/>
        </w:rPr>
        <w:tab/>
        <w:t>putni troškovi na relaciji Slatina - Mrkopalj, dan 31.7.2018., ukupna kilometraža 600 km (x 2,00 kn /km), cestarina 57,00 kuna, svrha: procjena nekretnine</w:t>
      </w:r>
    </w:p>
    <w:p w:rsidRPr="001E5D87" w:rsidR="00635E77" w:rsidP="00352288" w:rsidRDefault="00635E77">
      <w:pPr>
        <w:ind w:firstLine="708"/>
        <w:jc w:val="both"/>
        <w:rPr>
          <w:sz w:val="24"/>
          <w:szCs w:val="24"/>
        </w:rPr>
      </w:pP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lastRenderedPageBreak/>
        <w:t>-</w:t>
      </w:r>
      <w:r w:rsidRPr="001E5D87">
        <w:rPr>
          <w:sz w:val="24"/>
          <w:szCs w:val="24"/>
        </w:rPr>
        <w:tab/>
        <w:t>putni troškovi na relaciji Slatina – Mrkopalj-Slatina, dan 2.4.2019., ukupna kilometraža 600 km (x 2,00 kn /km), cestarina 134,00 kuna, svrha: Zamjena brava</w:t>
      </w:r>
      <w:r w:rsidRPr="001E5D87" w:rsidR="00635E77">
        <w:rPr>
          <w:sz w:val="24"/>
          <w:szCs w:val="24"/>
        </w:rPr>
        <w:t>.</w:t>
      </w: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-</w:t>
      </w:r>
      <w:r w:rsidRPr="001E5D87">
        <w:rPr>
          <w:sz w:val="24"/>
          <w:szCs w:val="24"/>
        </w:rPr>
        <w:tab/>
        <w:t>putni troškovi na relaciji Slatina – Mrkopalj-Slatina, dan 27.5.2019., ukupna kilometraža 600 km (x 2,00 kn /km), cestarina 129,00 kuna, svrha: Obilazak nekretnine, iznos privatnih stvari, pokazivanje nekretnine kupcu</w:t>
      </w:r>
      <w:r w:rsidRPr="001E5D87" w:rsidR="00635E77">
        <w:rPr>
          <w:sz w:val="24"/>
          <w:szCs w:val="24"/>
        </w:rPr>
        <w:t>.</w:t>
      </w: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-</w:t>
      </w:r>
      <w:r w:rsidRPr="001E5D87">
        <w:rPr>
          <w:sz w:val="24"/>
          <w:szCs w:val="24"/>
        </w:rPr>
        <w:tab/>
        <w:t>putni troškovi na relaciji Slatina – Mrkopalj-Slatina, dan 12.7.2019., ukupna kilometraža 600 km (x 2,00 kn /km), cestarina 57,00 kuna, svrha: Predaja u posjed nekretnina kupcu, SNS , ovjera ugovora</w:t>
      </w:r>
      <w:r w:rsidRPr="001E5D87" w:rsidR="00635E77">
        <w:rPr>
          <w:sz w:val="24"/>
          <w:szCs w:val="24"/>
        </w:rPr>
        <w:t>.</w:t>
      </w: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-</w:t>
      </w:r>
      <w:r w:rsidRPr="001E5D87">
        <w:rPr>
          <w:sz w:val="24"/>
          <w:szCs w:val="24"/>
        </w:rPr>
        <w:tab/>
        <w:t>putni troškovi na relaciji Slatina – Mrkopalj-Slatina, dan 26.7.2019., ukupna kilometraža 600 km (x 2,00 kn /km), cestarina 57,00 kuna, svrha: obilazak nekretnine (pokazivanje nekretnine kupcu)</w:t>
      </w:r>
      <w:r w:rsidRPr="001E5D87" w:rsidR="00635E77">
        <w:rPr>
          <w:sz w:val="24"/>
          <w:szCs w:val="24"/>
        </w:rPr>
        <w:t>.</w:t>
      </w:r>
    </w:p>
    <w:p w:rsidRPr="001E5D87" w:rsidR="00352288" w:rsidP="00352288" w:rsidRDefault="0035228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-</w:t>
      </w:r>
      <w:r w:rsidRPr="001E5D87">
        <w:rPr>
          <w:sz w:val="24"/>
          <w:szCs w:val="24"/>
        </w:rPr>
        <w:tab/>
        <w:t>putni troškovi na relaciji Slatina – Mrkopalj-Slatina, dan 10.8.2019., ukupna kilometraža 600 km (x 2,00 kn /km), cestarina 113,00 kuna, svrha: pokazivanje nekretnine potencijalnim kupcima.</w:t>
      </w:r>
    </w:p>
    <w:p w:rsidRPr="001E5D87" w:rsidR="00DE2230" w:rsidP="00352288" w:rsidRDefault="00DE2230">
      <w:pPr>
        <w:ind w:firstLine="708"/>
        <w:jc w:val="both"/>
        <w:rPr>
          <w:sz w:val="24"/>
          <w:szCs w:val="24"/>
        </w:rPr>
      </w:pPr>
    </w:p>
    <w:p w:rsidRPr="001E5D87" w:rsidR="00DE2230" w:rsidP="00352288" w:rsidRDefault="00DE2230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Temeljem navedenog sud je zahtjev stečajnog upravitelja za odobravanjem materijalnog troška cijenio osnovanim u iznosu od 9.081,00 kuna.</w:t>
      </w:r>
    </w:p>
    <w:p w:rsidRPr="001E5D87" w:rsidR="00DE2230" w:rsidP="00352288" w:rsidRDefault="00DE2230">
      <w:pPr>
        <w:ind w:firstLine="708"/>
        <w:jc w:val="both"/>
        <w:rPr>
          <w:sz w:val="24"/>
          <w:szCs w:val="24"/>
        </w:rPr>
      </w:pPr>
    </w:p>
    <w:p w:rsidRPr="001E5D87" w:rsidR="00DE2230" w:rsidP="00DE2230" w:rsidRDefault="00DE2230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Sud u preostalom iznosu, do iznosa od 14.423,00 kuna, zahtjev stečajnog upravitelja nije cijenio kao osnovanim.</w:t>
      </w:r>
    </w:p>
    <w:p w:rsidRPr="001E5D87" w:rsidR="00DE2230" w:rsidP="00DE2230" w:rsidRDefault="00DE2230">
      <w:pPr>
        <w:ind w:firstLine="708"/>
        <w:jc w:val="both"/>
        <w:rPr>
          <w:sz w:val="24"/>
          <w:szCs w:val="24"/>
        </w:rPr>
      </w:pPr>
    </w:p>
    <w:p w:rsidRPr="001E5D87" w:rsidR="00DE2230" w:rsidP="00DE2230" w:rsidRDefault="00DE2230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Naime, uvidom u zahtjev od 23. kolovoza 2019., sud je utvrdio kako je stečajni upravitelj zatražio odobravanje materijalnog troška na ime dnevnica.</w:t>
      </w:r>
    </w:p>
    <w:p w:rsidRPr="001E5D87" w:rsidR="00DC3768" w:rsidP="00DE2230" w:rsidRDefault="00DC3768">
      <w:pPr>
        <w:ind w:firstLine="708"/>
        <w:jc w:val="both"/>
        <w:rPr>
          <w:sz w:val="24"/>
          <w:szCs w:val="24"/>
        </w:rPr>
      </w:pPr>
    </w:p>
    <w:p w:rsidRPr="001E5D87" w:rsidR="00DC3768" w:rsidP="00DE2230" w:rsidRDefault="00DC376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Stečajni upravitelj nema pravo na dnevnice jer on nije zaposleni</w:t>
      </w:r>
      <w:r w:rsidRPr="001E5D87" w:rsidR="00206615">
        <w:rPr>
          <w:sz w:val="24"/>
          <w:szCs w:val="24"/>
        </w:rPr>
        <w:t>k</w:t>
      </w:r>
      <w:r w:rsidRPr="001E5D87">
        <w:rPr>
          <w:sz w:val="24"/>
          <w:szCs w:val="24"/>
        </w:rPr>
        <w:t xml:space="preserve"> stečajnog dužnika. </w:t>
      </w:r>
    </w:p>
    <w:p w:rsidRPr="001E5D87" w:rsidR="00DC3768" w:rsidP="00DE2230" w:rsidRDefault="00DC3768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DC376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Pravo na dnevnice pripa</w:t>
      </w:r>
      <w:r w:rsidRPr="001E5D87" w:rsidR="008844A0">
        <w:rPr>
          <w:sz w:val="24"/>
          <w:szCs w:val="24"/>
        </w:rPr>
        <w:t xml:space="preserve">da radniku odnosno zaposleniku, a što stečajni upravitelj nije. Stečajni upravitelj je tijelo stečajnog postupka (članak 75. SZ-a), te isti ima pravo na </w:t>
      </w:r>
      <w:r w:rsidRPr="001E5D87" w:rsidR="00127A6C">
        <w:rPr>
          <w:sz w:val="24"/>
          <w:szCs w:val="24"/>
        </w:rPr>
        <w:t>nagradu za svoj rad i naknadu stvarnih troškova (članak 94. SZ-a).</w:t>
      </w:r>
    </w:p>
    <w:p w:rsidRPr="001E5D87" w:rsidR="00127A6C" w:rsidP="00127A6C" w:rsidRDefault="00127A6C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127A6C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Slijedom navedenoga, sud stečajnom upravitelju nije priznao troška s osnova dnevnice koji je zatražen.</w:t>
      </w:r>
    </w:p>
    <w:p w:rsidRPr="001E5D87" w:rsidR="00127A6C" w:rsidP="00127A6C" w:rsidRDefault="00127A6C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127A6C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Osim toga, sud stečajnom upravitelj nije priznao niti putne troškove:</w:t>
      </w:r>
    </w:p>
    <w:p w:rsidRPr="001E5D87" w:rsidR="00622FBB" w:rsidP="00127A6C" w:rsidRDefault="00622FBB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622FBB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I</w:t>
      </w:r>
      <w:r w:rsidRPr="001E5D87" w:rsidR="00127A6C">
        <w:rPr>
          <w:sz w:val="24"/>
          <w:szCs w:val="24"/>
        </w:rPr>
        <w:tab/>
        <w:t>putni troškovi na relaciji Sladojevci - Zagreb, dan 21.5.2018., ukupna kilometraža 388 km (x 2,00 kn /km), dnevnica 170,00 kuna, cestarina 0,00, parkiranje 16,00 kuna, svrha: ispitno ročište</w:t>
      </w:r>
      <w:r w:rsidRPr="001E5D87" w:rsidR="00635E77">
        <w:rPr>
          <w:sz w:val="24"/>
          <w:szCs w:val="24"/>
        </w:rPr>
        <w:t>.</w:t>
      </w:r>
    </w:p>
    <w:p w:rsidRPr="001E5D87" w:rsidR="00206615" w:rsidP="00127A6C" w:rsidRDefault="00206615">
      <w:pPr>
        <w:ind w:firstLine="708"/>
        <w:jc w:val="both"/>
        <w:rPr>
          <w:sz w:val="24"/>
          <w:szCs w:val="24"/>
        </w:rPr>
      </w:pPr>
    </w:p>
    <w:p w:rsidRPr="001E5D87" w:rsidR="00582FAC" w:rsidP="00582FAC" w:rsidRDefault="00582FAC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II</w:t>
      </w:r>
      <w:r w:rsidRPr="001E5D87">
        <w:rPr>
          <w:sz w:val="24"/>
          <w:szCs w:val="24"/>
        </w:rPr>
        <w:tab/>
        <w:t>putni troškovi na relaciji Slatina – Zagreb, dan 12.9.2018., ukupna kilometraža 360 km (x 2,00 kn /km), dnevnica 85,00 kuna, cestarina 0,00 kuna, parkiranje 12,00 kuna, svrha: sastanak sa zakonskim zastupnikom</w:t>
      </w:r>
      <w:r w:rsidRPr="001E5D87" w:rsidR="00635E77">
        <w:rPr>
          <w:sz w:val="24"/>
          <w:szCs w:val="24"/>
        </w:rPr>
        <w:t>.</w:t>
      </w:r>
    </w:p>
    <w:p w:rsidRPr="001E5D87" w:rsidR="00582FAC" w:rsidP="00127A6C" w:rsidRDefault="00582FAC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582FAC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I</w:t>
      </w:r>
      <w:r w:rsidRPr="001E5D87" w:rsidR="00622FBB">
        <w:rPr>
          <w:sz w:val="24"/>
          <w:szCs w:val="24"/>
        </w:rPr>
        <w:t>II</w:t>
      </w:r>
      <w:r w:rsidRPr="001E5D87" w:rsidR="00127A6C">
        <w:rPr>
          <w:sz w:val="24"/>
          <w:szCs w:val="24"/>
        </w:rPr>
        <w:tab/>
        <w:t>putni troškovi na relaciji Slatina – Mrkopalj-Slatina, dan 27.4.2019., ukupna kilometraža 600 km (x 2,00 kn /km), dnevnica 170,00 kuna, cestarina 134,00 kuna, svrha: Popis pokretnina, zamjena brava</w:t>
      </w:r>
      <w:r w:rsidRPr="001E5D87" w:rsidR="00635E77">
        <w:rPr>
          <w:sz w:val="24"/>
          <w:szCs w:val="24"/>
        </w:rPr>
        <w:t>.</w:t>
      </w:r>
    </w:p>
    <w:p w:rsidRPr="001E5D87" w:rsidR="00127A6C" w:rsidP="00127A6C" w:rsidRDefault="00127A6C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4120BD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lastRenderedPageBreak/>
        <w:t>IV</w:t>
      </w:r>
      <w:r w:rsidRPr="001E5D87" w:rsidR="00127A6C">
        <w:rPr>
          <w:sz w:val="24"/>
          <w:szCs w:val="24"/>
        </w:rPr>
        <w:tab/>
        <w:t>putni troškovi na relaciji Slatina – Mrkopalj-Slatina, dan 16.7.2019., ukupna kilometraža 600 km (x 2,00 kn /km), dnevnica 85,00 kuna, cestarina 94,00 kuna, svrha: organizacija utovara i prijevoz osobnih stvari</w:t>
      </w:r>
      <w:r w:rsidRPr="001E5D87" w:rsidR="00635E77">
        <w:rPr>
          <w:sz w:val="24"/>
          <w:szCs w:val="24"/>
        </w:rPr>
        <w:t>.</w:t>
      </w:r>
    </w:p>
    <w:p w:rsidRPr="001E5D87" w:rsidR="00127A6C" w:rsidP="00635E77" w:rsidRDefault="00127A6C">
      <w:pPr>
        <w:jc w:val="both"/>
        <w:rPr>
          <w:sz w:val="24"/>
          <w:szCs w:val="24"/>
        </w:rPr>
      </w:pPr>
    </w:p>
    <w:p w:rsidRPr="001E5D87" w:rsidR="00127A6C" w:rsidP="00127A6C" w:rsidRDefault="00127A6C">
      <w:pPr>
        <w:ind w:firstLine="708"/>
        <w:jc w:val="both"/>
        <w:rPr>
          <w:sz w:val="24"/>
          <w:szCs w:val="24"/>
        </w:rPr>
      </w:pPr>
    </w:p>
    <w:p w:rsidRPr="001E5D87" w:rsidR="00127A6C" w:rsidP="00127A6C" w:rsidRDefault="00E822E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AD 1. Za putne troškove od 21.5.2018. svrha: ispitno ročište</w:t>
      </w:r>
      <w:r w:rsidRPr="001E5D87" w:rsidR="00635E77">
        <w:rPr>
          <w:sz w:val="24"/>
          <w:szCs w:val="24"/>
        </w:rPr>
        <w:t>.</w:t>
      </w: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Prema stavu i mišljenju ovoga suda, steča</w:t>
      </w:r>
      <w:r w:rsidRPr="001E5D87" w:rsidR="001C53AC">
        <w:rPr>
          <w:sz w:val="24"/>
          <w:szCs w:val="24"/>
        </w:rPr>
        <w:t>jni upravitelj nema pravo na na</w:t>
      </w:r>
      <w:r w:rsidRPr="001E5D87">
        <w:rPr>
          <w:sz w:val="24"/>
          <w:szCs w:val="24"/>
        </w:rPr>
        <w:t>knadu troškova koji se odnose na trošak u vezi s njegovim dolaskom u sjedište dužnika (Zagreb) i  to na relacijama od prebivališta stečajnog upravitelja (</w:t>
      </w:r>
      <w:r w:rsidRPr="001E5D87" w:rsidR="003D2DAA">
        <w:rPr>
          <w:sz w:val="24"/>
          <w:szCs w:val="24"/>
        </w:rPr>
        <w:t>Slatina</w:t>
      </w:r>
      <w:r w:rsidRPr="001E5D87">
        <w:rPr>
          <w:sz w:val="24"/>
          <w:szCs w:val="24"/>
        </w:rPr>
        <w:t>) do odredišne točke, sjedišta</w:t>
      </w:r>
      <w:r w:rsidRPr="001E5D87" w:rsidR="003D2DAA">
        <w:rPr>
          <w:sz w:val="24"/>
          <w:szCs w:val="24"/>
        </w:rPr>
        <w:t xml:space="preserve"> suda koji je nadležan za provedbu stečajnog postupka nad</w:t>
      </w:r>
      <w:r w:rsidRPr="001E5D87">
        <w:rPr>
          <w:sz w:val="24"/>
          <w:szCs w:val="24"/>
        </w:rPr>
        <w:t xml:space="preserve"> dužnik</w:t>
      </w:r>
      <w:r w:rsidRPr="001E5D87" w:rsidR="003D2DAA">
        <w:rPr>
          <w:sz w:val="24"/>
          <w:szCs w:val="24"/>
        </w:rPr>
        <w:t>om</w:t>
      </w:r>
      <w:r w:rsidRPr="001E5D87">
        <w:rPr>
          <w:sz w:val="24"/>
          <w:szCs w:val="24"/>
        </w:rPr>
        <w:t xml:space="preserve">  (Zagreb) i  trošak povratka.</w:t>
      </w: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Na takav stav suda djeluje činjenica što je stečajni upravitelj samostalno odabrao područje nadležnog suda na čiju listu stečajnih upravitelja je, sukladno njegovom zahtjevu, imenovan. </w:t>
      </w: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Prema tome,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prebivališta, posljedično čemu je pristao i na snašanje putnih troškova. </w:t>
      </w: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</w:p>
    <w:p w:rsidRPr="001E5D87" w:rsidR="00E822E2" w:rsidP="004058B2" w:rsidRDefault="004058B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Zato ti troškovi ne mogu ići na teret stečajnog dužnika jer oni ne bi nastali da je metodom slučajnog odabira odabran stečajni upravitelj koji ima prebivalište na području nadležnog suda.</w:t>
      </w:r>
    </w:p>
    <w:p w:rsidRPr="001E5D87" w:rsidR="007E5DB4" w:rsidP="004058B2" w:rsidRDefault="007E5DB4">
      <w:pPr>
        <w:ind w:firstLine="708"/>
        <w:jc w:val="both"/>
        <w:rPr>
          <w:sz w:val="24"/>
          <w:szCs w:val="24"/>
        </w:rPr>
      </w:pPr>
    </w:p>
    <w:p w:rsidRPr="001E5D87" w:rsidR="007E5DB4" w:rsidP="007E5DB4" w:rsidRDefault="007E5DB4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 tim u vezi nema pravo niti na nadoknadu troškova parkiranja, za dan 21.5.2018. u iznosu od 16,00 kuna. Potrebno je napomenuti i kako je sud uvidom u račun za parkiranje, priložen uz podnesak od 23.8.2019.</w:t>
      </w:r>
      <w:r w:rsidRPr="001E5D87" w:rsidR="002C2013">
        <w:rPr>
          <w:sz w:val="24"/>
          <w:szCs w:val="24"/>
        </w:rPr>
        <w:t>,</w:t>
      </w:r>
      <w:r w:rsidRPr="001E5D87">
        <w:rPr>
          <w:sz w:val="24"/>
          <w:szCs w:val="24"/>
        </w:rPr>
        <w:t xml:space="preserve"> utvrdio kako stečajni upravitelj traži naknadu troškova parkiranja u vremenu od </w:t>
      </w:r>
      <w:r w:rsidRPr="001E5D87">
        <w:rPr>
          <w:sz w:val="24"/>
          <w:szCs w:val="24"/>
          <w:u w:val="single"/>
        </w:rPr>
        <w:t>12,31 do 13,55 sati</w:t>
      </w:r>
      <w:r w:rsidRPr="001E5D87" w:rsidR="002C2013">
        <w:rPr>
          <w:sz w:val="24"/>
          <w:szCs w:val="24"/>
        </w:rPr>
        <w:t xml:space="preserve"> za</w:t>
      </w:r>
      <w:r w:rsidRPr="001E5D87">
        <w:rPr>
          <w:sz w:val="24"/>
          <w:szCs w:val="24"/>
        </w:rPr>
        <w:t xml:space="preserve"> dan 21.5.2018. godine, dok je ispitno ročište održano dana 21.5.2018. od </w:t>
      </w:r>
      <w:r w:rsidRPr="001E5D87">
        <w:rPr>
          <w:sz w:val="24"/>
          <w:szCs w:val="24"/>
          <w:u w:val="single"/>
        </w:rPr>
        <w:t>10,30 do 11,00</w:t>
      </w:r>
      <w:r w:rsidRPr="001E5D87">
        <w:rPr>
          <w:sz w:val="24"/>
          <w:szCs w:val="24"/>
        </w:rPr>
        <w:t xml:space="preserve"> sati, kako je to vidljivo sa Zapisnika od dana 21.5.2018. godine. Osim toga, u Rješenju </w:t>
      </w:r>
      <w:r w:rsidRPr="001E5D87" w:rsidR="0094110C">
        <w:rPr>
          <w:sz w:val="24"/>
          <w:szCs w:val="24"/>
        </w:rPr>
        <w:t>od 8.3.2018.</w:t>
      </w:r>
      <w:r w:rsidRPr="001E5D87">
        <w:rPr>
          <w:sz w:val="24"/>
          <w:szCs w:val="24"/>
        </w:rPr>
        <w:t>, kojim Rješenjem je sud zakazao ispitno i izvještajno ročište vidljivo je kako je isto zakazano za dan 21.5.2018. u 10,30 sati.</w:t>
      </w:r>
    </w:p>
    <w:p w:rsidRPr="001E5D87" w:rsidR="007E5DB4" w:rsidP="007E5DB4" w:rsidRDefault="007E5DB4">
      <w:pPr>
        <w:ind w:firstLine="708"/>
        <w:jc w:val="both"/>
        <w:rPr>
          <w:sz w:val="24"/>
          <w:szCs w:val="24"/>
        </w:rPr>
      </w:pPr>
    </w:p>
    <w:p w:rsidRPr="001E5D87" w:rsidR="007E5DB4" w:rsidP="007E5DB4" w:rsidRDefault="007E5DB4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Slijedom navedenoga, navedeni trošak nije</w:t>
      </w:r>
      <w:r w:rsidRPr="001E5D87" w:rsidR="002C2013">
        <w:rPr>
          <w:sz w:val="24"/>
          <w:szCs w:val="24"/>
        </w:rPr>
        <w:t xml:space="preserve"> niti bio</w:t>
      </w:r>
      <w:r w:rsidRPr="001E5D87">
        <w:rPr>
          <w:sz w:val="24"/>
          <w:szCs w:val="24"/>
        </w:rPr>
        <w:t xml:space="preserve"> vezan za trajanje izvještajnog i ispitnog ročišta dana 21.5.2018. godine. </w:t>
      </w:r>
    </w:p>
    <w:p w:rsidRPr="001E5D87" w:rsidR="004058B2" w:rsidP="004058B2" w:rsidRDefault="004058B2">
      <w:pPr>
        <w:ind w:firstLine="708"/>
        <w:jc w:val="both"/>
        <w:rPr>
          <w:sz w:val="24"/>
          <w:szCs w:val="24"/>
        </w:rPr>
      </w:pPr>
    </w:p>
    <w:p w:rsidRPr="001E5D87" w:rsidR="00582FAC" w:rsidP="00582FAC" w:rsidRDefault="00582FAC">
      <w:pPr>
        <w:ind w:firstLine="708"/>
        <w:rPr>
          <w:sz w:val="24"/>
          <w:szCs w:val="24"/>
        </w:rPr>
      </w:pPr>
      <w:r w:rsidRPr="001E5D87">
        <w:rPr>
          <w:sz w:val="24"/>
          <w:szCs w:val="24"/>
        </w:rPr>
        <w:t>AD II) Za putne troškove za dan 12.9.2018., svrha: sastanak sa zakonskim zastupnikom</w:t>
      </w:r>
    </w:p>
    <w:p w:rsidRPr="001E5D87" w:rsidR="00E864DC" w:rsidP="00582FAC" w:rsidRDefault="00E864DC">
      <w:pPr>
        <w:ind w:firstLine="708"/>
        <w:rPr>
          <w:sz w:val="24"/>
          <w:szCs w:val="24"/>
        </w:rPr>
      </w:pPr>
    </w:p>
    <w:p w:rsidRPr="001E5D87" w:rsidR="003D2DAA" w:rsidP="003D2DAA" w:rsidRDefault="003D2DAA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Prema stavu i mišljenju ovoga suda, stečajni upravitelj nema pravo na nadoknadu troškova koji se odnose na trošak u vezi s njegovim dolaskom u sjedište dužnika (Zagreb) i  to na relacijama od prebivališta stečajnog upravitel</w:t>
      </w:r>
      <w:r w:rsidRPr="001E5D87" w:rsidR="004F5D40">
        <w:rPr>
          <w:sz w:val="24"/>
          <w:szCs w:val="24"/>
        </w:rPr>
        <w:t xml:space="preserve">ja (Slatina) do odredišne točke Zagreb, radi sastanka sa zastupnikom po zakonu stečajnog dužnika do </w:t>
      </w:r>
      <w:r w:rsidRPr="001E5D87" w:rsidR="00B96BA0">
        <w:rPr>
          <w:sz w:val="24"/>
          <w:szCs w:val="24"/>
        </w:rPr>
        <w:t>otvaranja</w:t>
      </w:r>
      <w:r w:rsidRPr="001E5D87" w:rsidR="004F5D40">
        <w:rPr>
          <w:sz w:val="24"/>
          <w:szCs w:val="24"/>
        </w:rPr>
        <w:t xml:space="preserve"> stečajnog postupka i trošak</w:t>
      </w:r>
      <w:r w:rsidRPr="001E5D87">
        <w:rPr>
          <w:sz w:val="24"/>
          <w:szCs w:val="24"/>
        </w:rPr>
        <w:t xml:space="preserve"> povratka.</w:t>
      </w:r>
    </w:p>
    <w:p w:rsidRPr="001E5D87" w:rsidR="003D2DAA" w:rsidP="003D2DAA" w:rsidRDefault="003D2DAA">
      <w:pPr>
        <w:ind w:firstLine="708"/>
        <w:jc w:val="both"/>
        <w:rPr>
          <w:sz w:val="24"/>
          <w:szCs w:val="24"/>
        </w:rPr>
      </w:pPr>
    </w:p>
    <w:p w:rsidRPr="001E5D87" w:rsidR="003D2DAA" w:rsidP="003D2DAA" w:rsidRDefault="003D2DAA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Na takav stav suda djeluje činjenica što je stečajni upravitelj samostalno odabrao područje nadležnog suda na čiju listu stečajnih upravitelja je, sukladno njegovom zahtjevu, imenovan. </w:t>
      </w:r>
    </w:p>
    <w:p w:rsidRPr="001E5D87" w:rsidR="003D2DAA" w:rsidP="003D2DAA" w:rsidRDefault="003D2DAA">
      <w:pPr>
        <w:ind w:firstLine="708"/>
        <w:jc w:val="both"/>
        <w:rPr>
          <w:sz w:val="24"/>
          <w:szCs w:val="24"/>
        </w:rPr>
      </w:pPr>
    </w:p>
    <w:p w:rsidRPr="001E5D87" w:rsidR="003D2DAA" w:rsidP="003D2DAA" w:rsidRDefault="003D2DAA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Prema tome,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prebivališta, posljedično čemu je prista</w:t>
      </w:r>
      <w:r w:rsidRPr="001E5D87" w:rsidR="004F5D40">
        <w:rPr>
          <w:sz w:val="24"/>
          <w:szCs w:val="24"/>
        </w:rPr>
        <w:t>o i na snašanje putnih troškova.</w:t>
      </w:r>
      <w:r w:rsidRPr="001E5D87">
        <w:rPr>
          <w:sz w:val="24"/>
          <w:szCs w:val="24"/>
        </w:rPr>
        <w:t xml:space="preserve"> </w:t>
      </w:r>
    </w:p>
    <w:p w:rsidRPr="001E5D87" w:rsidR="003D2DAA" w:rsidP="003D2DAA" w:rsidRDefault="003D2DAA">
      <w:pPr>
        <w:ind w:firstLine="708"/>
        <w:jc w:val="both"/>
        <w:rPr>
          <w:sz w:val="24"/>
          <w:szCs w:val="24"/>
        </w:rPr>
      </w:pPr>
    </w:p>
    <w:p w:rsidRPr="001E5D87" w:rsidR="004058B2" w:rsidP="003D2DAA" w:rsidRDefault="003D2DAA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Zato ti troškovi ne mogu ići na teret stečajnog dužnika jer oni ne bi nastali da je metodom slučajnog odabira odabran stečajni upravitelj koji ima prebivalište na području nadležnog suda.</w:t>
      </w:r>
    </w:p>
    <w:p w:rsidRPr="001E5D87" w:rsidR="00B96BA0" w:rsidP="003D2DAA" w:rsidRDefault="00B96BA0">
      <w:pPr>
        <w:ind w:firstLine="708"/>
        <w:jc w:val="both"/>
        <w:rPr>
          <w:sz w:val="24"/>
          <w:szCs w:val="24"/>
        </w:rPr>
      </w:pPr>
    </w:p>
    <w:p w:rsidRPr="001E5D87" w:rsidR="001C53AC" w:rsidP="003D2DAA" w:rsidRDefault="00B96BA0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Osim toga, stečajni upravitelj je prema podnesku od 23.8.2019. godine bio u Zagrebu dana 21.5.2018. godine, te je isti mogao sastanak sa zastupnikom po zakonu stečajnog dužnika do otvaranja stečajnog postupka, zakazati za taj dan, pri čemu ne bi stvarao dodatne troškove.</w:t>
      </w:r>
    </w:p>
    <w:p w:rsidRPr="001E5D87" w:rsidR="004F5D40" w:rsidP="003D2DAA" w:rsidRDefault="004F5D40">
      <w:pPr>
        <w:ind w:firstLine="708"/>
        <w:jc w:val="both"/>
        <w:rPr>
          <w:sz w:val="24"/>
          <w:szCs w:val="24"/>
        </w:rPr>
      </w:pPr>
    </w:p>
    <w:p w:rsidRPr="001E5D87" w:rsidR="004F5D40" w:rsidP="004F5D40" w:rsidRDefault="004F5D40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AD III)  Za putne troškove za dan 27.4.2019., svrha: Popis pokretnina, zamjena brava</w:t>
      </w:r>
      <w:r w:rsidRPr="001E5D87" w:rsidR="00635E77">
        <w:rPr>
          <w:sz w:val="24"/>
          <w:szCs w:val="24"/>
        </w:rPr>
        <w:t>.</w:t>
      </w:r>
    </w:p>
    <w:p w:rsidRPr="001E5D87" w:rsidR="004F5D40" w:rsidP="004F5D40" w:rsidRDefault="004F5D40">
      <w:pPr>
        <w:ind w:firstLine="708"/>
        <w:jc w:val="both"/>
        <w:rPr>
          <w:sz w:val="24"/>
          <w:szCs w:val="24"/>
        </w:rPr>
      </w:pPr>
    </w:p>
    <w:p w:rsidRPr="001E5D87" w:rsidR="004F5D40" w:rsidP="004F5D40" w:rsidRDefault="004F5D40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Uvidom u zahtjev od 23.8.2019.</w:t>
      </w:r>
      <w:r w:rsidRPr="001E5D87" w:rsidR="009A3A17">
        <w:rPr>
          <w:sz w:val="24"/>
          <w:szCs w:val="24"/>
        </w:rPr>
        <w:t xml:space="preserve"> sud je utvrdio kako je stečajni</w:t>
      </w:r>
      <w:r w:rsidRPr="001E5D87">
        <w:rPr>
          <w:sz w:val="24"/>
          <w:szCs w:val="24"/>
        </w:rPr>
        <w:t xml:space="preserve"> upravitelj obišao nekretnine u Mrkoplju dana </w:t>
      </w:r>
      <w:r w:rsidRPr="001E5D87" w:rsidR="00CD03C8">
        <w:rPr>
          <w:sz w:val="24"/>
          <w:szCs w:val="24"/>
        </w:rPr>
        <w:t>31.7.2018. godine, za što mu je priznat trošak putovanja (600 km x 2,00 kn) kao i trošak cestarine.</w:t>
      </w:r>
    </w:p>
    <w:p w:rsidRPr="001E5D87" w:rsidR="00CD03C8" w:rsidP="00CD03C8" w:rsidRDefault="00CD03C8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Također je sud utvrdio kako je stečajn</w:t>
      </w:r>
      <w:r w:rsidRPr="001E5D87" w:rsidR="009A3A17">
        <w:rPr>
          <w:sz w:val="24"/>
          <w:szCs w:val="24"/>
        </w:rPr>
        <w:t>i</w:t>
      </w:r>
      <w:r w:rsidRPr="001E5D87">
        <w:rPr>
          <w:sz w:val="24"/>
          <w:szCs w:val="24"/>
        </w:rPr>
        <w:t xml:space="preserve"> upravitelj</w:t>
      </w:r>
      <w:r w:rsidRPr="001E5D87" w:rsidR="009A3A17">
        <w:rPr>
          <w:sz w:val="24"/>
          <w:szCs w:val="24"/>
        </w:rPr>
        <w:t xml:space="preserve"> bio</w:t>
      </w:r>
      <w:r w:rsidRPr="001E5D87">
        <w:rPr>
          <w:sz w:val="24"/>
          <w:szCs w:val="24"/>
        </w:rPr>
        <w:t xml:space="preserve"> u Mrkoplju dana </w:t>
      </w:r>
      <w:r w:rsidRPr="001E5D87" w:rsidR="009A3A17">
        <w:rPr>
          <w:sz w:val="24"/>
          <w:szCs w:val="24"/>
        </w:rPr>
        <w:t xml:space="preserve">2.4.2019. </w:t>
      </w:r>
      <w:r w:rsidRPr="001E5D87">
        <w:rPr>
          <w:sz w:val="24"/>
          <w:szCs w:val="24"/>
        </w:rPr>
        <w:t>2018. godine</w:t>
      </w:r>
      <w:r w:rsidRPr="001E5D87" w:rsidR="002E09EE">
        <w:rPr>
          <w:sz w:val="24"/>
          <w:szCs w:val="24"/>
        </w:rPr>
        <w:t xml:space="preserve"> </w:t>
      </w:r>
      <w:r w:rsidRPr="001E5D87" w:rsidR="009A3A17">
        <w:rPr>
          <w:sz w:val="24"/>
          <w:szCs w:val="24"/>
        </w:rPr>
        <w:t>sa svrhom zamjene brava</w:t>
      </w:r>
      <w:r w:rsidRPr="001E5D87">
        <w:rPr>
          <w:sz w:val="24"/>
          <w:szCs w:val="24"/>
        </w:rPr>
        <w:t>, za što mu je priznat trošak putovanja (600 km x 2,00 kn) kao i trošak cestarine.</w:t>
      </w:r>
    </w:p>
    <w:p w:rsidRPr="001E5D87" w:rsidR="009F56B5" w:rsidP="00CD03C8" w:rsidRDefault="002E09EE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Stoga, ovaj sud smatra kako je stečajni upravitelj već prilikom zamjene brava dana 2.4.2019. godine mogao organizirati i izvršiti popis pokretnina dužnika, kao i da je u jednom odlasku mogao ( i morao ) promijeniti sve brave, a ne da se isto radi u nekoliko puta, sve na trošak vjerovnika.</w:t>
      </w:r>
      <w:r w:rsidRPr="001E5D87" w:rsidR="00AC0C9E">
        <w:rPr>
          <w:sz w:val="24"/>
          <w:szCs w:val="24"/>
        </w:rPr>
        <w:t xml:space="preserve"> Dakle, stečajni upravitelj dana 2.4.2019. mijenja brave da bi potom opet dana 27.4.2019. išao mijenjati brave i popisivati stvari. </w:t>
      </w:r>
      <w:r w:rsidRPr="001E5D87" w:rsidR="009F56B5">
        <w:rPr>
          <w:sz w:val="24"/>
          <w:szCs w:val="24"/>
        </w:rPr>
        <w:t xml:space="preserve"> Propust</w:t>
      </w:r>
      <w:r w:rsidRPr="001E5D87" w:rsidR="00AC0C9E">
        <w:rPr>
          <w:sz w:val="24"/>
          <w:szCs w:val="24"/>
        </w:rPr>
        <w:t>i</w:t>
      </w:r>
      <w:r w:rsidRPr="001E5D87" w:rsidR="009F56B5">
        <w:rPr>
          <w:sz w:val="24"/>
          <w:szCs w:val="24"/>
        </w:rPr>
        <w:t xml:space="preserve"> i neorganizacija stečajnog upravitelja ne smij</w:t>
      </w:r>
      <w:r w:rsidRPr="001E5D87" w:rsidR="00AC0C9E">
        <w:rPr>
          <w:sz w:val="24"/>
          <w:szCs w:val="24"/>
        </w:rPr>
        <w:t>u</w:t>
      </w:r>
      <w:r w:rsidRPr="001E5D87" w:rsidR="009F56B5">
        <w:rPr>
          <w:sz w:val="24"/>
          <w:szCs w:val="24"/>
        </w:rPr>
        <w:t xml:space="preserve"> ići na štetu vjerovnika, pri čemu sud temeljem stanja spisa nije utvrdio postojanje okolnosti koje bi ukazivale na prijeku potrebu dodatnog odlaska u Mrkopalj.</w:t>
      </w:r>
    </w:p>
    <w:p w:rsidRPr="001E5D87" w:rsidR="009F56B5" w:rsidP="009F56B5" w:rsidRDefault="009F56B5">
      <w:pPr>
        <w:jc w:val="both"/>
        <w:rPr>
          <w:sz w:val="24"/>
          <w:szCs w:val="24"/>
        </w:rPr>
      </w:pPr>
    </w:p>
    <w:p w:rsidRPr="001E5D87" w:rsidR="004120BD" w:rsidP="004120BD" w:rsidRDefault="004120BD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AD IV) Za putne troškove za dan 16.7.2019., svrha: organizacija utovara i prijevoz osobnih stvari</w:t>
      </w:r>
    </w:p>
    <w:p w:rsidRPr="001E5D87" w:rsidR="004120BD" w:rsidP="004120BD" w:rsidRDefault="004120BD">
      <w:pPr>
        <w:ind w:firstLine="708"/>
        <w:jc w:val="both"/>
        <w:rPr>
          <w:sz w:val="24"/>
          <w:szCs w:val="24"/>
        </w:rPr>
      </w:pPr>
    </w:p>
    <w:p w:rsidRPr="001E5D87" w:rsidR="008F1499" w:rsidP="004120BD" w:rsidRDefault="004C186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Uvidom u zahtjev stečajnog upravitelja sud je utvrdio kako je stečaji upravitelj dana 27.4.2018. godine bio u</w:t>
      </w:r>
      <w:r w:rsidRPr="001E5D87" w:rsidR="004120BD">
        <w:rPr>
          <w:sz w:val="24"/>
          <w:szCs w:val="24"/>
        </w:rPr>
        <w:t xml:space="preserve"> Mrkoplju radi </w:t>
      </w:r>
      <w:r w:rsidRPr="001E5D87">
        <w:rPr>
          <w:sz w:val="24"/>
          <w:szCs w:val="24"/>
        </w:rPr>
        <w:t xml:space="preserve">popisa pokretnina i zamjene brava, </w:t>
      </w:r>
      <w:r w:rsidRPr="001E5D87" w:rsidR="00472614">
        <w:rPr>
          <w:sz w:val="24"/>
          <w:szCs w:val="24"/>
        </w:rPr>
        <w:t xml:space="preserve">da bi potom </w:t>
      </w:r>
      <w:r w:rsidRPr="001E5D87">
        <w:rPr>
          <w:sz w:val="24"/>
          <w:szCs w:val="24"/>
        </w:rPr>
        <w:t>dana 27.5.2019. ponovno u Mrkoplju iznos</w:t>
      </w:r>
      <w:r w:rsidRPr="001E5D87" w:rsidR="00472614">
        <w:rPr>
          <w:sz w:val="24"/>
          <w:szCs w:val="24"/>
        </w:rPr>
        <w:t>io</w:t>
      </w:r>
      <w:r w:rsidRPr="001E5D87">
        <w:rPr>
          <w:sz w:val="24"/>
          <w:szCs w:val="24"/>
        </w:rPr>
        <w:t xml:space="preserve"> privatn</w:t>
      </w:r>
      <w:r w:rsidRPr="001E5D87" w:rsidR="00472614">
        <w:rPr>
          <w:sz w:val="24"/>
          <w:szCs w:val="24"/>
        </w:rPr>
        <w:t>e stvari i pokazivao</w:t>
      </w:r>
      <w:r w:rsidRPr="001E5D87">
        <w:rPr>
          <w:sz w:val="24"/>
          <w:szCs w:val="24"/>
        </w:rPr>
        <w:t xml:space="preserve"> nekretnin</w:t>
      </w:r>
      <w:r w:rsidRPr="001E5D87" w:rsidR="00472614">
        <w:rPr>
          <w:sz w:val="24"/>
          <w:szCs w:val="24"/>
        </w:rPr>
        <w:t xml:space="preserve">e kupcu, nakon čega je </w:t>
      </w:r>
      <w:r w:rsidRPr="001E5D87">
        <w:rPr>
          <w:sz w:val="24"/>
          <w:szCs w:val="24"/>
        </w:rPr>
        <w:t xml:space="preserve">16.7.2019. ponovno </w:t>
      </w:r>
      <w:r w:rsidRPr="001E5D87" w:rsidR="00472614">
        <w:rPr>
          <w:sz w:val="24"/>
          <w:szCs w:val="24"/>
        </w:rPr>
        <w:t>u Mrkop</w:t>
      </w:r>
      <w:r w:rsidRPr="001E5D87">
        <w:rPr>
          <w:sz w:val="24"/>
          <w:szCs w:val="24"/>
        </w:rPr>
        <w:t>lj</w:t>
      </w:r>
      <w:r w:rsidRPr="001E5D87" w:rsidR="00472614">
        <w:rPr>
          <w:sz w:val="24"/>
          <w:szCs w:val="24"/>
        </w:rPr>
        <w:t>u bio</w:t>
      </w:r>
      <w:r w:rsidRPr="001E5D87">
        <w:rPr>
          <w:sz w:val="24"/>
          <w:szCs w:val="24"/>
        </w:rPr>
        <w:t xml:space="preserve"> radi </w:t>
      </w:r>
      <w:r w:rsidRPr="001E5D87" w:rsidR="008F1499">
        <w:rPr>
          <w:sz w:val="24"/>
          <w:szCs w:val="24"/>
        </w:rPr>
        <w:t>organizacije utovara i prijevoza privatnih stvari.</w:t>
      </w:r>
    </w:p>
    <w:p w:rsidRPr="001E5D87" w:rsidR="008F1499" w:rsidP="004120BD" w:rsidRDefault="008F1499">
      <w:pPr>
        <w:ind w:firstLine="708"/>
        <w:jc w:val="both"/>
        <w:rPr>
          <w:sz w:val="24"/>
          <w:szCs w:val="24"/>
        </w:rPr>
      </w:pPr>
    </w:p>
    <w:p w:rsidRPr="001E5D87" w:rsidR="005C4FD2" w:rsidP="004120BD" w:rsidRDefault="008F1499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t xml:space="preserve">Stečajni upravitelj je dakle, </w:t>
      </w:r>
      <w:r w:rsidRPr="001E5D87" w:rsidR="00472614">
        <w:rPr>
          <w:sz w:val="24"/>
          <w:szCs w:val="24"/>
        </w:rPr>
        <w:t>dva puta, prije dana 16.7.2019.</w:t>
      </w:r>
      <w:r w:rsidRPr="001E5D87">
        <w:rPr>
          <w:sz w:val="24"/>
          <w:szCs w:val="24"/>
        </w:rPr>
        <w:t xml:space="preserve"> bio u Mrkoplju (27.4.2019., 27.5.2019.</w:t>
      </w:r>
      <w:r w:rsidRPr="001E5D87" w:rsidR="00472614">
        <w:rPr>
          <w:sz w:val="24"/>
          <w:szCs w:val="24"/>
        </w:rPr>
        <w:t xml:space="preserve"> godine) </w:t>
      </w:r>
      <w:r w:rsidRPr="001E5D87" w:rsidR="00206615">
        <w:rPr>
          <w:sz w:val="24"/>
          <w:szCs w:val="24"/>
        </w:rPr>
        <w:t xml:space="preserve">i imao je mogućnost već za </w:t>
      </w:r>
      <w:r w:rsidRPr="001E5D87" w:rsidR="00472614">
        <w:rPr>
          <w:sz w:val="24"/>
          <w:szCs w:val="24"/>
        </w:rPr>
        <w:t xml:space="preserve">vrijeme tih boravaka </w:t>
      </w:r>
      <w:r w:rsidRPr="001E5D87" w:rsidR="00206615">
        <w:rPr>
          <w:sz w:val="24"/>
          <w:szCs w:val="24"/>
        </w:rPr>
        <w:t>organizirati prijevoz</w:t>
      </w:r>
      <w:r w:rsidRPr="001E5D87" w:rsidR="00472614">
        <w:rPr>
          <w:sz w:val="24"/>
          <w:szCs w:val="24"/>
        </w:rPr>
        <w:t xml:space="preserve"> i utovar stvari.</w:t>
      </w:r>
    </w:p>
    <w:p w:rsidRPr="001E5D87" w:rsidR="00472614" w:rsidP="004120BD" w:rsidRDefault="00472614">
      <w:pPr>
        <w:ind w:firstLine="708"/>
        <w:jc w:val="both"/>
        <w:rPr>
          <w:sz w:val="24"/>
          <w:szCs w:val="24"/>
        </w:rPr>
      </w:pPr>
    </w:p>
    <w:p w:rsidRPr="001E5D87" w:rsidR="00635E77" w:rsidP="004120BD" w:rsidRDefault="00635E77">
      <w:pPr>
        <w:ind w:firstLine="708"/>
        <w:jc w:val="both"/>
        <w:rPr>
          <w:sz w:val="24"/>
          <w:szCs w:val="24"/>
        </w:rPr>
      </w:pPr>
    </w:p>
    <w:p w:rsidRPr="001E5D87" w:rsidR="00635E77" w:rsidP="004120BD" w:rsidRDefault="00635E77">
      <w:pPr>
        <w:ind w:firstLine="708"/>
        <w:jc w:val="both"/>
        <w:rPr>
          <w:sz w:val="24"/>
          <w:szCs w:val="24"/>
        </w:rPr>
      </w:pPr>
    </w:p>
    <w:p w:rsidRPr="001E5D87" w:rsidR="005C4FD2" w:rsidP="004120BD" w:rsidRDefault="005C4FD2">
      <w:pPr>
        <w:ind w:firstLine="708"/>
        <w:jc w:val="both"/>
        <w:rPr>
          <w:sz w:val="24"/>
          <w:szCs w:val="24"/>
        </w:rPr>
      </w:pPr>
      <w:r w:rsidRPr="001E5D87">
        <w:rPr>
          <w:sz w:val="24"/>
          <w:szCs w:val="24"/>
        </w:rPr>
        <w:lastRenderedPageBreak/>
        <w:t xml:space="preserve">Stav je i mišljenje suda kako je stečajni upravitelj </w:t>
      </w:r>
      <w:r w:rsidRPr="001E5D87" w:rsidR="004B1E5C">
        <w:rPr>
          <w:sz w:val="24"/>
          <w:szCs w:val="24"/>
        </w:rPr>
        <w:t xml:space="preserve">u jednom </w:t>
      </w:r>
      <w:r w:rsidRPr="001E5D87">
        <w:rPr>
          <w:sz w:val="24"/>
          <w:szCs w:val="24"/>
        </w:rPr>
        <w:t>odlask</w:t>
      </w:r>
      <w:r w:rsidRPr="001E5D87" w:rsidR="004B1E5C">
        <w:rPr>
          <w:sz w:val="24"/>
          <w:szCs w:val="24"/>
        </w:rPr>
        <w:t>u (maksimalno u dva)</w:t>
      </w:r>
      <w:r w:rsidRPr="001E5D87">
        <w:rPr>
          <w:sz w:val="24"/>
          <w:szCs w:val="24"/>
        </w:rPr>
        <w:t xml:space="preserve"> trebao i morao rješavati pitanje stvari, a ne isto </w:t>
      </w:r>
      <w:r w:rsidRPr="001E5D87" w:rsidR="00A2341A">
        <w:rPr>
          <w:sz w:val="24"/>
          <w:szCs w:val="24"/>
        </w:rPr>
        <w:t xml:space="preserve">rješavati u tri odlaska, te na taj način </w:t>
      </w:r>
      <w:r w:rsidRPr="001E5D87">
        <w:rPr>
          <w:sz w:val="24"/>
          <w:szCs w:val="24"/>
        </w:rPr>
        <w:t>stvarati dodatne troškove vjerovnicima, slijedom čega sud trošak odlaska u Mrkopalj za dan 16.7.2019. nije priznao.</w:t>
      </w:r>
    </w:p>
    <w:p w:rsidRPr="001E5D87" w:rsidR="00A2341A" w:rsidP="004120BD" w:rsidRDefault="00A2341A">
      <w:pPr>
        <w:ind w:firstLine="708"/>
        <w:jc w:val="both"/>
        <w:rPr>
          <w:sz w:val="24"/>
          <w:szCs w:val="24"/>
        </w:rPr>
      </w:pPr>
    </w:p>
    <w:p w:rsidRPr="001E5D87" w:rsidR="000E6F34" w:rsidP="001F2B13" w:rsidRDefault="000E6F34">
      <w:pPr>
        <w:ind w:firstLine="709"/>
        <w:jc w:val="both"/>
        <w:rPr>
          <w:sz w:val="24"/>
          <w:szCs w:val="24"/>
        </w:rPr>
      </w:pPr>
      <w:r w:rsidRPr="001E5D87">
        <w:rPr>
          <w:sz w:val="24"/>
          <w:szCs w:val="24"/>
        </w:rPr>
        <w:t>Slijedom navedenoga</w:t>
      </w:r>
      <w:r w:rsidRPr="001E5D87" w:rsidR="000B74FF">
        <w:rPr>
          <w:sz w:val="24"/>
          <w:szCs w:val="24"/>
        </w:rPr>
        <w:t xml:space="preserve">, </w:t>
      </w:r>
      <w:r w:rsidRPr="001E5D87" w:rsidR="00CB103D">
        <w:rPr>
          <w:sz w:val="24"/>
          <w:szCs w:val="24"/>
        </w:rPr>
        <w:t>odlučeno je kao u izreci</w:t>
      </w:r>
      <w:r w:rsidRPr="001E5D87">
        <w:rPr>
          <w:sz w:val="24"/>
          <w:szCs w:val="24"/>
        </w:rPr>
        <w:t>.</w:t>
      </w:r>
    </w:p>
    <w:p w:rsidRPr="001E5D87" w:rsidR="00D201D4" w:rsidP="001F2B13" w:rsidRDefault="00D201D4">
      <w:pPr>
        <w:ind w:firstLine="709"/>
        <w:jc w:val="both"/>
        <w:rPr>
          <w:sz w:val="24"/>
          <w:szCs w:val="24"/>
        </w:rPr>
      </w:pPr>
    </w:p>
    <w:p w:rsidRPr="001E5D87" w:rsidR="000E6F34" w:rsidP="000E6F34" w:rsidRDefault="00635E77">
      <w:pPr>
        <w:jc w:val="center"/>
        <w:rPr>
          <w:sz w:val="24"/>
          <w:szCs w:val="24"/>
        </w:rPr>
      </w:pPr>
      <w:r w:rsidRPr="001E5D87">
        <w:rPr>
          <w:sz w:val="24"/>
          <w:szCs w:val="24"/>
        </w:rPr>
        <w:t>U Zagrebu 29</w:t>
      </w:r>
      <w:r w:rsidRPr="001E5D87" w:rsidR="000E6F34">
        <w:rPr>
          <w:sz w:val="24"/>
          <w:szCs w:val="24"/>
        </w:rPr>
        <w:t>.</w:t>
      </w:r>
      <w:r w:rsidRPr="001E5D87" w:rsidR="00CB103D">
        <w:rPr>
          <w:sz w:val="24"/>
          <w:szCs w:val="24"/>
        </w:rPr>
        <w:t xml:space="preserve"> kolovoza</w:t>
      </w:r>
      <w:r w:rsidRPr="001E5D87" w:rsidR="001F2B13">
        <w:rPr>
          <w:sz w:val="24"/>
          <w:szCs w:val="24"/>
        </w:rPr>
        <w:t xml:space="preserve"> 201</w:t>
      </w:r>
      <w:r w:rsidRPr="001E5D87" w:rsidR="00E9109F">
        <w:rPr>
          <w:sz w:val="24"/>
          <w:szCs w:val="24"/>
        </w:rPr>
        <w:t>9</w:t>
      </w:r>
      <w:r w:rsidRPr="001E5D87" w:rsidR="000E6F34">
        <w:rPr>
          <w:sz w:val="24"/>
          <w:szCs w:val="24"/>
        </w:rPr>
        <w:t>.</w:t>
      </w:r>
      <w:r w:rsidRPr="001E5D87" w:rsidR="000E6F34">
        <w:rPr>
          <w:sz w:val="24"/>
          <w:szCs w:val="24"/>
        </w:rPr>
        <w:tab/>
        <w:t xml:space="preserve"> </w:t>
      </w:r>
    </w:p>
    <w:p w:rsidRPr="001E5D87" w:rsidR="00635E77" w:rsidP="00CD597C" w:rsidRDefault="00635E77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E5D87" w:rsidR="00184FB4" w:rsidP="00D201D4" w:rsidRDefault="00635E77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 w:rsidRPr="001E5D87">
        <w:rPr>
          <w:rFonts w:ascii="Times New Roman" w:hAnsi="Times New Roman"/>
          <w:b w:val="false"/>
          <w:color w:val="auto"/>
          <w:szCs w:val="24"/>
        </w:rPr>
        <w:t xml:space="preserve">  </w:t>
      </w:r>
      <w:r w:rsidRPr="001E5D87" w:rsidR="00184FB4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F85CFC" w:rsidP="00D201D4" w:rsidRDefault="00635E77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 w:rsidRPr="001E5D87">
        <w:rPr>
          <w:rFonts w:ascii="Times New Roman" w:hAnsi="Times New Roman"/>
          <w:b w:val="false"/>
          <w:color w:val="auto"/>
          <w:szCs w:val="24"/>
        </w:rPr>
        <w:t xml:space="preserve">  </w:t>
      </w:r>
      <w:r w:rsidRPr="001E5D87" w:rsidR="00D201D4">
        <w:rPr>
          <w:rFonts w:ascii="Times New Roman" w:hAnsi="Times New Roman"/>
          <w:b w:val="false"/>
          <w:color w:val="auto"/>
          <w:szCs w:val="24"/>
        </w:rPr>
        <w:t>Nikola Ribarić</w:t>
      </w:r>
      <w:r w:rsidR="00CA1798">
        <w:rPr>
          <w:rFonts w:ascii="Times New Roman" w:hAnsi="Times New Roman"/>
          <w:b w:val="false"/>
          <w:color w:val="auto"/>
          <w:szCs w:val="24"/>
        </w:rPr>
        <w:t>,v.r.</w:t>
      </w:r>
    </w:p>
    <w:p w:rsidR="00CA1798" w:rsidP="00D201D4" w:rsidRDefault="00CA1798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="00CA1798" w:rsidP="00CA1798" w:rsidRDefault="00CA1798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Za točnost otpravka-ovlašteni službenik</w:t>
      </w:r>
    </w:p>
    <w:p w:rsidRPr="001E5D87" w:rsidR="00CA1798" w:rsidP="00D201D4" w:rsidRDefault="00CA1798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Irena Belamarić</w:t>
      </w:r>
    </w:p>
    <w:p w:rsidRPr="001E5D87" w:rsidR="00635E77" w:rsidP="000E6F34" w:rsidRDefault="00635E77">
      <w:pPr>
        <w:rPr>
          <w:sz w:val="24"/>
          <w:szCs w:val="24"/>
          <w:lang w:val="pl-PL"/>
        </w:rPr>
      </w:pPr>
    </w:p>
    <w:p w:rsidRPr="001E5D87" w:rsidR="00635E77" w:rsidP="000E6F34" w:rsidRDefault="00635E77">
      <w:pPr>
        <w:rPr>
          <w:sz w:val="24"/>
          <w:szCs w:val="24"/>
          <w:lang w:val="pl-PL"/>
        </w:rPr>
      </w:pPr>
    </w:p>
    <w:p w:rsidRPr="001E5D87" w:rsidR="000E6F34" w:rsidP="000E6F34" w:rsidRDefault="000E6F34">
      <w:pPr>
        <w:rPr>
          <w:sz w:val="24"/>
          <w:szCs w:val="24"/>
        </w:rPr>
      </w:pPr>
      <w:r w:rsidRPr="001E5D87">
        <w:rPr>
          <w:sz w:val="24"/>
          <w:szCs w:val="24"/>
          <w:lang w:val="pl-PL"/>
        </w:rPr>
        <w:t>Uputa</w:t>
      </w:r>
      <w:r w:rsidRPr="001E5D87">
        <w:rPr>
          <w:sz w:val="24"/>
          <w:szCs w:val="24"/>
        </w:rPr>
        <w:t xml:space="preserve"> </w:t>
      </w:r>
      <w:r w:rsidRPr="001E5D87">
        <w:rPr>
          <w:sz w:val="24"/>
          <w:szCs w:val="24"/>
          <w:lang w:val="pl-PL"/>
        </w:rPr>
        <w:t>o</w:t>
      </w:r>
      <w:r w:rsidRPr="001E5D87">
        <w:rPr>
          <w:sz w:val="24"/>
          <w:szCs w:val="24"/>
        </w:rPr>
        <w:t xml:space="preserve"> </w:t>
      </w:r>
      <w:r w:rsidRPr="001E5D87">
        <w:rPr>
          <w:sz w:val="24"/>
          <w:szCs w:val="24"/>
          <w:lang w:val="pl-PL"/>
        </w:rPr>
        <w:t>pravnom</w:t>
      </w:r>
      <w:r w:rsidRPr="001E5D87">
        <w:rPr>
          <w:sz w:val="24"/>
          <w:szCs w:val="24"/>
        </w:rPr>
        <w:t xml:space="preserve"> </w:t>
      </w:r>
      <w:r w:rsidRPr="001E5D87">
        <w:rPr>
          <w:sz w:val="24"/>
          <w:szCs w:val="24"/>
          <w:lang w:val="pl-PL"/>
        </w:rPr>
        <w:t>lijeku</w:t>
      </w:r>
      <w:r w:rsidRPr="001E5D87">
        <w:rPr>
          <w:sz w:val="24"/>
          <w:szCs w:val="24"/>
        </w:rPr>
        <w:t>:</w:t>
      </w:r>
    </w:p>
    <w:p w:rsidRPr="001E5D87" w:rsidR="000E6F34" w:rsidP="00F85CFC" w:rsidRDefault="000E6F34">
      <w:pPr>
        <w:jc w:val="both"/>
        <w:rPr>
          <w:sz w:val="24"/>
          <w:szCs w:val="24"/>
          <w:lang w:val="pl-PL"/>
        </w:rPr>
      </w:pPr>
      <w:r w:rsidRPr="001E5D87">
        <w:rPr>
          <w:sz w:val="24"/>
          <w:szCs w:val="24"/>
          <w:lang w:val="pt-BR"/>
        </w:rPr>
        <w:t>Protiv</w:t>
      </w:r>
      <w:r w:rsidRPr="001E5D87">
        <w:rPr>
          <w:sz w:val="24"/>
          <w:szCs w:val="24"/>
        </w:rPr>
        <w:t xml:space="preserve"> </w:t>
      </w:r>
      <w:r w:rsidRPr="001E5D87" w:rsidR="001F2B13">
        <w:rPr>
          <w:sz w:val="24"/>
          <w:szCs w:val="24"/>
        </w:rPr>
        <w:t>ovog rješenja dopuštena je žalba.</w:t>
      </w:r>
      <w:r w:rsidRPr="001E5D87" w:rsidR="001F2B13">
        <w:rPr>
          <w:sz w:val="24"/>
          <w:szCs w:val="24"/>
          <w:lang w:val="pl-PL"/>
        </w:rPr>
        <w:t xml:space="preserve"> </w:t>
      </w:r>
      <w:r w:rsidRPr="001E5D8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Pr="001E5D87" w:rsidR="00F85CFC">
        <w:rPr>
          <w:sz w:val="24"/>
          <w:szCs w:val="24"/>
          <w:lang w:val="pl-PL"/>
        </w:rPr>
        <w:t xml:space="preserve"> Dostava se smatra obavljenom istekom osmoga dana od dana objave pismena na mrežnoj stranici e-Oglasna ploča sudova.</w:t>
      </w:r>
    </w:p>
    <w:p w:rsidRPr="001E5D87" w:rsidR="000E6F34" w:rsidP="000E6F34" w:rsidRDefault="000E6F34">
      <w:pPr>
        <w:jc w:val="both"/>
        <w:rPr>
          <w:sz w:val="24"/>
          <w:szCs w:val="24"/>
          <w:lang w:val="pl-PL"/>
        </w:rPr>
      </w:pPr>
    </w:p>
    <w:p w:rsidRPr="001E5D87" w:rsidR="00635E77" w:rsidP="000E6F34" w:rsidRDefault="00635E77">
      <w:pPr>
        <w:rPr>
          <w:sz w:val="24"/>
          <w:szCs w:val="24"/>
          <w:lang w:val="pl-PL"/>
        </w:rPr>
      </w:pPr>
    </w:p>
    <w:p w:rsidRPr="00CA1798" w:rsidR="000E6F34" w:rsidP="00CA1798" w:rsidRDefault="000E6F34">
      <w:pPr>
        <w:rPr>
          <w:sz w:val="24"/>
          <w:szCs w:val="24"/>
        </w:rPr>
      </w:pPr>
    </w:p>
    <w:sectPr w:rsidRPr="00CA1798" w:rsidR="000E6F34" w:rsidSect="003477D6">
      <w:headerReference w:type="even" r:id="rId11"/>
      <w:headerReference w:type="default" r:id="rId12"/>
      <w:pgSz w:w="11906" w:h="16838"/>
      <w:pgMar w:top="1440" w:right="1797" w:bottom="1418" w:left="1797" w:header="720" w:footer="720" w:gutter="0"/>
      <w:cols w:space="720"/>
      <w:docGrid w:linePitch="299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3535" w:rsidRDefault="0062273E">
      <w:r>
        <w:separator/>
      </w:r>
    </w:p>
  </w:endnote>
  <w:endnote w:type="continuationSeparator" w:id="0">
    <w:p w:rsidR="00953535" w:rsidRDefault="0062273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3535" w:rsidRDefault="0062273E">
      <w:r>
        <w:separator/>
      </w:r>
    </w:p>
  </w:footnote>
  <w:footnote w:type="continuationSeparator" w:id="0">
    <w:p w:rsidR="00953535" w:rsidRDefault="0062273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635F4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85AD7" w:rsidRDefault="00A0479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AD7" w:rsidP="00C24C72" w:rsidRDefault="00635F4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79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85AD7" w:rsidP="00796FF4" w:rsidRDefault="00635F42">
    <w:pPr>
      <w:ind w:left="3540" w:firstLine="708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6836B7">
      <w:rPr>
        <w:sz w:val="24"/>
        <w:szCs w:val="24"/>
      </w:rPr>
      <w:t>527/2018</w:t>
    </w:r>
    <w:r w:rsidR="00635E77">
      <w:t>-38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EF4961"/>
    <w:multiLevelType w:val="hybridMultilevel"/>
    <w:tmpl w:val="31C47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C5D38"/>
    <w:multiLevelType w:val="hybridMultilevel"/>
    <w:tmpl w:val="381A8E28"/>
    <w:lvl w:ilvl="0" w:tplc="9A761B14">
      <w:start w:val="7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55FB4D02"/>
    <w:multiLevelType w:val="hybridMultilevel"/>
    <w:tmpl w:val="2F7AA9DE"/>
    <w:lvl w:ilvl="0" w:tplc="2976E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34"/>
    <w:rsid w:val="000B74FF"/>
    <w:rsid w:val="000C1F47"/>
    <w:rsid w:val="000E6F34"/>
    <w:rsid w:val="00112D8B"/>
    <w:rsid w:val="001211E0"/>
    <w:rsid w:val="00127A6C"/>
    <w:rsid w:val="00184FB4"/>
    <w:rsid w:val="001918C5"/>
    <w:rsid w:val="001C53AC"/>
    <w:rsid w:val="001E5D87"/>
    <w:rsid w:val="001F036B"/>
    <w:rsid w:val="001F2B13"/>
    <w:rsid w:val="00206615"/>
    <w:rsid w:val="002C2013"/>
    <w:rsid w:val="002E09EE"/>
    <w:rsid w:val="00352288"/>
    <w:rsid w:val="003D2DAA"/>
    <w:rsid w:val="00401353"/>
    <w:rsid w:val="004058B2"/>
    <w:rsid w:val="004120BD"/>
    <w:rsid w:val="004449ED"/>
    <w:rsid w:val="00445DEC"/>
    <w:rsid w:val="00455920"/>
    <w:rsid w:val="00472614"/>
    <w:rsid w:val="004B1E5C"/>
    <w:rsid w:val="004C1862"/>
    <w:rsid w:val="004C2E27"/>
    <w:rsid w:val="004D4E10"/>
    <w:rsid w:val="004F5D40"/>
    <w:rsid w:val="00563C5F"/>
    <w:rsid w:val="005654B7"/>
    <w:rsid w:val="00582FAC"/>
    <w:rsid w:val="005C32CD"/>
    <w:rsid w:val="005C4FD2"/>
    <w:rsid w:val="0062273E"/>
    <w:rsid w:val="00622FBB"/>
    <w:rsid w:val="00635E77"/>
    <w:rsid w:val="00635F42"/>
    <w:rsid w:val="00671DCE"/>
    <w:rsid w:val="006820A9"/>
    <w:rsid w:val="006836B7"/>
    <w:rsid w:val="006A1DF4"/>
    <w:rsid w:val="006F1F8B"/>
    <w:rsid w:val="0070169C"/>
    <w:rsid w:val="00732DEF"/>
    <w:rsid w:val="00796FF4"/>
    <w:rsid w:val="007E5DB4"/>
    <w:rsid w:val="008844A0"/>
    <w:rsid w:val="008E3BD5"/>
    <w:rsid w:val="008F1499"/>
    <w:rsid w:val="0094110C"/>
    <w:rsid w:val="00953535"/>
    <w:rsid w:val="00964861"/>
    <w:rsid w:val="00966C7F"/>
    <w:rsid w:val="009A3A17"/>
    <w:rsid w:val="009F56B5"/>
    <w:rsid w:val="00A0479B"/>
    <w:rsid w:val="00A2341A"/>
    <w:rsid w:val="00A71944"/>
    <w:rsid w:val="00AB6606"/>
    <w:rsid w:val="00AC0C9E"/>
    <w:rsid w:val="00AF49BC"/>
    <w:rsid w:val="00B00A54"/>
    <w:rsid w:val="00B13DA9"/>
    <w:rsid w:val="00B96BA0"/>
    <w:rsid w:val="00BB51E5"/>
    <w:rsid w:val="00BC4273"/>
    <w:rsid w:val="00C12BF7"/>
    <w:rsid w:val="00C54951"/>
    <w:rsid w:val="00C62721"/>
    <w:rsid w:val="00C93051"/>
    <w:rsid w:val="00CA1798"/>
    <w:rsid w:val="00CB103D"/>
    <w:rsid w:val="00CD03C8"/>
    <w:rsid w:val="00CD597C"/>
    <w:rsid w:val="00CE4D96"/>
    <w:rsid w:val="00D201D4"/>
    <w:rsid w:val="00D3303C"/>
    <w:rsid w:val="00DB63B3"/>
    <w:rsid w:val="00DC3768"/>
    <w:rsid w:val="00DE2230"/>
    <w:rsid w:val="00E50B2E"/>
    <w:rsid w:val="00E822E2"/>
    <w:rsid w:val="00E864DC"/>
    <w:rsid w:val="00E9109F"/>
    <w:rsid w:val="00EE3D26"/>
    <w:rsid w:val="00F24DFE"/>
    <w:rsid w:val="00F45A60"/>
    <w:rsid w:val="00F75D0C"/>
    <w:rsid w:val="00F85CFC"/>
    <w:rsid w:val="00F9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2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E6F3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0E6F34"/>
    <w:rPr>
      <w:rFonts w:eastAsia="Times New Roman" w:cs="Times New Roman"/>
      <w:sz w:val="22"/>
      <w:szCs w:val="20"/>
      <w:lang w:eastAsia="hr-HR"/>
    </w:rPr>
  </w:style>
  <w:style w:type="character" w:styleId="Brojstranice">
    <w:name w:val="page number"/>
    <w:basedOn w:val="Zadanifontodlomka"/>
    <w:rsid w:val="000E6F34"/>
  </w:style>
  <w:style w:type="paragraph" w:styleId="Odlomakpopisa">
    <w:name w:val="List Paragraph"/>
    <w:basedOn w:val="Normal"/>
    <w:uiPriority w:val="34"/>
    <w:qFormat/>
    <w:rsid w:val="000E6F34"/>
    <w:pPr>
      <w:ind w:left="720"/>
      <w:contextualSpacing/>
    </w:pPr>
  </w:style>
  <w:style w:type="paragraph" w:styleId="BodyText21" w:customStyle="true">
    <w:name w:val="Body Text 21"/>
    <w:basedOn w:val="Normal"/>
    <w:rsid w:val="000E6F34"/>
    <w:pPr>
      <w:ind w:left="720" w:hanging="720"/>
      <w:jc w:val="both"/>
    </w:pPr>
    <w:rPr>
      <w:rFonts w:ascii="Arial" w:hAnsi="Arial"/>
      <w:sz w:val="24"/>
    </w:rPr>
  </w:style>
  <w:style w:type="paragraph" w:styleId="Podnaslov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0E6F3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6F3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6F34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84FB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84FB4"/>
    <w:rPr>
      <w:rFonts w:eastAsia="Times New Roman" w:cs="Times New Roman"/>
      <w:sz w:val="22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47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479B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479B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479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479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79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79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7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7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St-527/2018-35</izvorni_sadrzaj>
    <derivirana_varijabla naziv="DomainObject.PredzadnjaOdlukaIzPredmeta.Oznaka_1">St-527/2018-35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DC432-A479-4561-83FB-110565B2638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1885</properties:Words>
  <properties:Characters>10713</properties:Characters>
  <properties:Lines>266</properties:Lines>
  <properties:Paragraphs>74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2019-08-28T12:12:00Z</dcterms:created>
  <dc:creator>Nikola Ribarić</dc:creator>
  <cp:lastModifiedBy>Irena Belamarić</cp:lastModifiedBy>
  <cp:lastPrinted>2019-08-29T08:43:00Z</cp:lastPrinted>
  <dcterms:modified xmlns:xsi="http://www.w3.org/2001/XMLSchema-instance" xsi:type="dcterms:W3CDTF">2019-08-29T09:29:00Z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odobravanje materijalnog troškova stečajnog postupka zemlja nade 28.8.2019. - 38.docx)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