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fef9" w14:paraId="72dfef9" w:rsidRDefault="00D67ECE" w:rsidP="00D67ECE" w:rsidR="00D67ECE">
      <w:pPr>
        <w15:collapsed w:val="false"/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7ECE" w:rsidP="00D67ECE" w:rsidR="00D67ECE">
      <w:r>
        <w:t xml:space="preserve">REPUBLIKA HRVATSKA                                                                             </w:t>
      </w:r>
    </w:p>
    <w:p w:rsidRDefault="00D67ECE" w:rsidP="00D67ECE" w:rsidR="00D67ECE">
      <w:r>
        <w:t>Trgovački sud u Zagrebu</w:t>
      </w:r>
    </w:p>
    <w:p w:rsidRDefault="00D67ECE" w:rsidP="00D67ECE" w:rsidR="00D67ECE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D67ECE" w:rsidP="00D67ECE" w:rsidR="00D67ECE">
      <w:pPr>
        <w:jc w:val="right"/>
      </w:pPr>
      <w:proofErr w:type="spellStart"/>
      <w:r>
        <w:t>34</w:t>
      </w:r>
      <w:proofErr w:type="spellEnd"/>
      <w:r>
        <w:t>. St-</w:t>
      </w:r>
      <w:proofErr w:type="spellStart"/>
      <w:r>
        <w:t>780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92</w:t>
      </w:r>
      <w:proofErr w:type="spellEnd"/>
    </w:p>
    <w:p w:rsidRDefault="00D67ECE" w:rsidP="00D67ECE" w:rsidR="00D67ECE">
      <w:pPr>
        <w:jc w:val="right"/>
      </w:pPr>
    </w:p>
    <w:p w:rsidRDefault="00D67ECE" w:rsidP="00D67ECE" w:rsidR="00D67ECE">
      <w:pPr>
        <w:jc w:val="center"/>
      </w:pPr>
      <w:r>
        <w:t>R E P U B L I K A    H R V A T S K A</w:t>
      </w:r>
    </w:p>
    <w:p w:rsidRDefault="00D67ECE" w:rsidP="00D67ECE" w:rsidR="00D67ECE">
      <w:pPr>
        <w:jc w:val="center"/>
      </w:pPr>
    </w:p>
    <w:p w:rsidRDefault="00D67ECE" w:rsidP="00D67ECE" w:rsidR="00D67ECE">
      <w:pPr>
        <w:jc w:val="center"/>
      </w:pPr>
      <w:r>
        <w:t>R J E Š E N J E</w:t>
      </w:r>
    </w:p>
    <w:p w:rsidRDefault="00D67ECE" w:rsidP="00D67ECE" w:rsidR="00D67ECE">
      <w:pPr>
        <w:jc w:val="center"/>
      </w:pPr>
    </w:p>
    <w:p w:rsidRDefault="00D67ECE" w:rsidP="00D67ECE" w:rsidR="00D67ECE"/>
    <w:p w:rsidRDefault="00D67ECE" w:rsidP="00D67ECE" w:rsidR="00D67ECE">
      <w:pPr>
        <w:ind w:firstLine="708"/>
        <w:jc w:val="both"/>
      </w:pPr>
      <w:r>
        <w:rPr>
          <w:rFonts w:cs="Times New Roman" w:eastAsia="Times New Roman"/>
          <w:szCs w:val="24"/>
          <w:lang w:eastAsia="hr-HR"/>
        </w:rPr>
        <w:t xml:space="preserve">TRGOVAČKI SUD U ZAGREBU po sucu Mirjani Chour Hršak kao stečajnom sucu, u stečajnom postupku nad imovinom stečajnog dužnika </w:t>
      </w:r>
      <w:r w:rsidRPr="008D0EB2">
        <w:t xml:space="preserve">OBRT ZA GRADITELJSTVO I UGOSTITELJSTVO </w:t>
      </w:r>
      <w:proofErr w:type="spellStart"/>
      <w:r w:rsidRPr="008D0EB2">
        <w:t>vl</w:t>
      </w:r>
      <w:proofErr w:type="spellEnd"/>
      <w:r w:rsidRPr="008D0EB2">
        <w:t xml:space="preserve">. Juraj </w:t>
      </w:r>
      <w:proofErr w:type="spellStart"/>
      <w:r w:rsidRPr="008D0EB2">
        <w:t>Škrbec</w:t>
      </w:r>
      <w:proofErr w:type="spellEnd"/>
      <w:r w:rsidRPr="008D0EB2">
        <w:t xml:space="preserve"> – u stečaju, Gornji </w:t>
      </w:r>
      <w:proofErr w:type="spellStart"/>
      <w:r w:rsidRPr="008D0EB2">
        <w:t>Laduč</w:t>
      </w:r>
      <w:proofErr w:type="spellEnd"/>
      <w:r w:rsidRPr="008D0EB2">
        <w:t xml:space="preserve">, </w:t>
      </w:r>
      <w:proofErr w:type="spellStart"/>
      <w:r w:rsidRPr="008D0EB2">
        <w:t>Jurišićeva</w:t>
      </w:r>
      <w:proofErr w:type="spellEnd"/>
      <w:r w:rsidRPr="008D0EB2">
        <w:t xml:space="preserve"> </w:t>
      </w:r>
      <w:proofErr w:type="spellStart"/>
      <w:r w:rsidRPr="008D0EB2">
        <w:t>39</w:t>
      </w:r>
      <w:proofErr w:type="spellEnd"/>
      <w:r w:rsidRPr="008D0EB2">
        <w:t xml:space="preserve"> </w:t>
      </w:r>
      <w:proofErr w:type="spellStart"/>
      <w:r w:rsidRPr="008D0EB2">
        <w:t>OIB</w:t>
      </w:r>
      <w:proofErr w:type="spellEnd"/>
      <w:r w:rsidRPr="008D0EB2">
        <w:t xml:space="preserve">: </w:t>
      </w:r>
      <w:proofErr w:type="spellStart"/>
      <w:r w:rsidRPr="008D0EB2">
        <w:t>27221377600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r>
        <w:t xml:space="preserve">dana </w:t>
      </w:r>
      <w:proofErr w:type="spellStart"/>
      <w:r>
        <w:t>07</w:t>
      </w:r>
      <w:proofErr w:type="spellEnd"/>
      <w:r>
        <w:t xml:space="preserve">. lipnja </w:t>
      </w:r>
      <w:proofErr w:type="spellStart"/>
      <w:r>
        <w:t>2018</w:t>
      </w:r>
      <w:proofErr w:type="spellEnd"/>
      <w:r>
        <w:t>. godine</w:t>
      </w:r>
    </w:p>
    <w:p w:rsidRDefault="00D67ECE" w:rsidP="00D67ECE" w:rsidR="00D67ECE"/>
    <w:p w:rsidRDefault="00D67ECE" w:rsidP="00D67ECE" w:rsidR="00D67ECE">
      <w:pPr>
        <w:jc w:val="center"/>
      </w:pPr>
      <w:r>
        <w:t>r i j e š i o    j e</w:t>
      </w:r>
    </w:p>
    <w:p w:rsidRDefault="00D67ECE" w:rsidP="00D67ECE" w:rsidR="00D67ECE"/>
    <w:p w:rsidRDefault="00D67ECE" w:rsidP="00286051" w:rsidR="00D67ECE">
      <w:pPr>
        <w:pStyle w:val="Odlomakpopisa"/>
        <w:numPr>
          <w:ilvl w:val="0"/>
          <w:numId w:val="2"/>
        </w:numPr>
        <w:ind w:hanging="720"/>
        <w:jc w:val="both"/>
      </w:pPr>
      <w:r>
        <w:t xml:space="preserve">Određuje se završno ročište </w:t>
      </w:r>
      <w:r w:rsidR="00286051">
        <w:t xml:space="preserve">vjerovnika u stečajnom postupku nad </w:t>
      </w:r>
      <w:r>
        <w:t xml:space="preserve"> </w:t>
      </w:r>
      <w:r w:rsidR="00286051">
        <w:rPr>
          <w:rFonts w:cs="Times New Roman" w:eastAsia="Times New Roman"/>
          <w:szCs w:val="24"/>
          <w:lang w:eastAsia="hr-HR"/>
        </w:rPr>
        <w:t xml:space="preserve">dužnika </w:t>
      </w:r>
      <w:r w:rsidR="00286051" w:rsidRPr="008D0EB2">
        <w:t xml:space="preserve">OBRT ZA GRADITELJSTVO I UGOSTITELJSTVO </w:t>
      </w:r>
      <w:proofErr w:type="spellStart"/>
      <w:r w:rsidR="00286051" w:rsidRPr="008D0EB2">
        <w:t>vl</w:t>
      </w:r>
      <w:proofErr w:type="spellEnd"/>
      <w:r w:rsidR="00286051" w:rsidRPr="008D0EB2">
        <w:t xml:space="preserve">. Juraj </w:t>
      </w:r>
      <w:proofErr w:type="spellStart"/>
      <w:r w:rsidR="00286051" w:rsidRPr="008D0EB2">
        <w:t>Škrbec</w:t>
      </w:r>
      <w:proofErr w:type="spellEnd"/>
      <w:r w:rsidR="00286051" w:rsidRPr="008D0EB2">
        <w:t xml:space="preserve"> – u stečaju, Gornji </w:t>
      </w:r>
      <w:proofErr w:type="spellStart"/>
      <w:r w:rsidR="00286051" w:rsidRPr="008D0EB2">
        <w:t>Laduč</w:t>
      </w:r>
      <w:proofErr w:type="spellEnd"/>
      <w:r w:rsidR="00286051" w:rsidRPr="008D0EB2">
        <w:t xml:space="preserve">, </w:t>
      </w:r>
      <w:proofErr w:type="spellStart"/>
      <w:r w:rsidR="00286051" w:rsidRPr="008D0EB2">
        <w:t>Jurišićeva</w:t>
      </w:r>
      <w:proofErr w:type="spellEnd"/>
      <w:r w:rsidR="00286051" w:rsidRPr="008D0EB2">
        <w:t xml:space="preserve"> </w:t>
      </w:r>
      <w:proofErr w:type="spellStart"/>
      <w:r w:rsidR="00286051" w:rsidRPr="008D0EB2">
        <w:t>39</w:t>
      </w:r>
      <w:proofErr w:type="spellEnd"/>
      <w:r w:rsidR="00286051" w:rsidRPr="008D0EB2">
        <w:t xml:space="preserve"> </w:t>
      </w:r>
      <w:proofErr w:type="spellStart"/>
      <w:r w:rsidR="00286051" w:rsidRPr="008D0EB2">
        <w:t>OIB</w:t>
      </w:r>
      <w:proofErr w:type="spellEnd"/>
      <w:r w:rsidR="00286051" w:rsidRPr="008D0EB2">
        <w:t xml:space="preserve">: </w:t>
      </w:r>
      <w:proofErr w:type="spellStart"/>
      <w:r w:rsidR="00286051" w:rsidRPr="008D0EB2">
        <w:t>27221377600</w:t>
      </w:r>
      <w:proofErr w:type="spellEnd"/>
      <w:r w:rsidR="00286051">
        <w:t xml:space="preserve">, </w:t>
      </w:r>
      <w:r>
        <w:t>za dan</w:t>
      </w:r>
    </w:p>
    <w:p w:rsidRDefault="00D67ECE" w:rsidP="00D67ECE" w:rsidR="00D67ECE">
      <w:pPr>
        <w:ind w:left="705"/>
        <w:jc w:val="both"/>
      </w:pPr>
    </w:p>
    <w:p w:rsidRDefault="00286051" w:rsidP="00D67ECE" w:rsidR="00D67ECE">
      <w:pPr>
        <w:ind w:left="705"/>
        <w:jc w:val="center"/>
      </w:pPr>
      <w:proofErr w:type="spellStart"/>
      <w:r>
        <w:t>11</w:t>
      </w:r>
      <w:proofErr w:type="spellEnd"/>
      <w:r>
        <w:t>. srpnja</w:t>
      </w:r>
      <w:r w:rsidR="00D67ECE">
        <w:t xml:space="preserve"> </w:t>
      </w:r>
      <w:proofErr w:type="spellStart"/>
      <w:r w:rsidR="00D67ECE">
        <w:t>2018</w:t>
      </w:r>
      <w:proofErr w:type="spellEnd"/>
      <w:r w:rsidR="00D67ECE">
        <w:t xml:space="preserve">. godine u </w:t>
      </w:r>
      <w:proofErr w:type="spellStart"/>
      <w:r w:rsidR="00D67ECE">
        <w:t>10</w:t>
      </w:r>
      <w:proofErr w:type="spellEnd"/>
      <w:r w:rsidR="00D67ECE">
        <w:t>,</w:t>
      </w:r>
      <w:proofErr w:type="spellStart"/>
      <w:r w:rsidR="00D67ECE">
        <w:t>00</w:t>
      </w:r>
      <w:proofErr w:type="spellEnd"/>
      <w:r w:rsidR="00D67ECE">
        <w:t xml:space="preserve"> sati</w:t>
      </w:r>
    </w:p>
    <w:p w:rsidRDefault="00D67ECE" w:rsidP="00D67ECE" w:rsidR="00D67ECE">
      <w:pPr>
        <w:ind w:left="705"/>
        <w:jc w:val="center"/>
      </w:pPr>
    </w:p>
    <w:p w:rsidRDefault="00D67ECE" w:rsidP="00D67ECE" w:rsidR="00D67ECE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kod ovoga suda u Zagrebu, Petrinjska 8 (dvorišna zgrada), soba broj </w:t>
      </w:r>
      <w:proofErr w:type="spellStart"/>
      <w:r>
        <w:rPr>
          <w:rFonts w:cs="Times New Roman" w:eastAsia="Times New Roman"/>
          <w:szCs w:val="24"/>
          <w:lang w:eastAsia="hr-HR"/>
        </w:rPr>
        <w:t>39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/II. </w:t>
      </w:r>
    </w:p>
    <w:p w:rsidRDefault="00D67ECE" w:rsidP="00D67ECE" w:rsidR="00D67ECE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286051" w:rsidP="00FE1CCC" w:rsidR="00D67ECE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720"/>
        <w:jc w:val="both"/>
        <w:textAlignment w:val="baseline"/>
      </w:pPr>
      <w:r>
        <w:t xml:space="preserve">Na ročištu iz točke </w:t>
      </w:r>
      <w:r w:rsidR="00FE1CCC">
        <w:t>1. izreke raspravit će se o zav</w:t>
      </w:r>
      <w:r>
        <w:t>r</w:t>
      </w:r>
      <w:r w:rsidR="00FE1CCC">
        <w:t>š</w:t>
      </w:r>
      <w:r>
        <w:t>nom računu steč</w:t>
      </w:r>
      <w:r w:rsidR="00FE1CCC">
        <w:t>a</w:t>
      </w:r>
      <w:r>
        <w:t>jnog upravitelja i mog</w:t>
      </w:r>
      <w:r w:rsidR="00FE1CCC">
        <w:t>u se podnijeti prigovori na zav</w:t>
      </w:r>
      <w:r>
        <w:t>r</w:t>
      </w:r>
      <w:r w:rsidR="00FE1CCC">
        <w:t>š</w:t>
      </w:r>
      <w:r>
        <w:t>ni popis.</w:t>
      </w:r>
    </w:p>
    <w:p w:rsidRDefault="00FE1CCC" w:rsidP="00FE1CCC" w:rsidR="00FE1CC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FE1CCC" w:rsidP="00FE1CCC" w:rsidR="00FE1CCC">
      <w:pPr>
        <w:overflowPunct w:val="false"/>
        <w:autoSpaceDE w:val="false"/>
        <w:autoSpaceDN w:val="false"/>
        <w:adjustRightInd w:val="false"/>
        <w:jc w:val="center"/>
        <w:textAlignment w:val="baseline"/>
      </w:pPr>
      <w:r>
        <w:t>Obrazloženje</w:t>
      </w:r>
    </w:p>
    <w:p w:rsidRDefault="00FE1CCC" w:rsidP="00FE1CCC" w:rsidR="00FE1CCC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FE1CCC" w:rsidP="00FE1CCC" w:rsidR="00FE1CCC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  <w:t xml:space="preserve">Stečajni upravitelj je, temeljem suglasnosti suda proveo završnu diobu </w:t>
      </w:r>
      <w:proofErr w:type="spellStart"/>
      <w:r>
        <w:t>03</w:t>
      </w:r>
      <w:proofErr w:type="spellEnd"/>
      <w:r>
        <w:t xml:space="preserve">. svibnja </w:t>
      </w:r>
      <w:proofErr w:type="spellStart"/>
      <w:r>
        <w:t>2018</w:t>
      </w:r>
      <w:proofErr w:type="spellEnd"/>
      <w:r>
        <w:t xml:space="preserve">. godine, te se odluka u izreci temelji na odredbi čl. </w:t>
      </w:r>
      <w:proofErr w:type="spellStart"/>
      <w:r>
        <w:t>193</w:t>
      </w:r>
      <w:proofErr w:type="spellEnd"/>
      <w:r>
        <w:t xml:space="preserve">. st. 1. </w:t>
      </w:r>
      <w:r w:rsidR="00DB11C0">
        <w:rPr>
          <w:rFonts w:cs="Times New Roman" w:eastAsia="Times New Roman"/>
          <w:szCs w:val="24"/>
          <w:lang w:eastAsia="hr-HR"/>
        </w:rPr>
        <w:t xml:space="preserve">Stečajnog zakona (NN </w:t>
      </w:r>
      <w:proofErr w:type="spellStart"/>
      <w:r w:rsidR="00DB11C0">
        <w:rPr>
          <w:rFonts w:cs="Times New Roman" w:eastAsia="Times New Roman"/>
          <w:szCs w:val="24"/>
          <w:lang w:eastAsia="hr-HR"/>
        </w:rPr>
        <w:t>44</w:t>
      </w:r>
      <w:proofErr w:type="spellEnd"/>
      <w:r w:rsidR="00DB11C0">
        <w:rPr>
          <w:rFonts w:cs="Times New Roman" w:eastAsia="Times New Roman"/>
          <w:szCs w:val="24"/>
          <w:lang w:eastAsia="hr-HR"/>
        </w:rPr>
        <w:t>/</w:t>
      </w:r>
      <w:proofErr w:type="spellStart"/>
      <w:r w:rsidR="00DB11C0">
        <w:rPr>
          <w:rFonts w:cs="Times New Roman" w:eastAsia="Times New Roman"/>
          <w:szCs w:val="24"/>
          <w:lang w:eastAsia="hr-HR"/>
        </w:rPr>
        <w:t>96</w:t>
      </w:r>
      <w:proofErr w:type="spellEnd"/>
      <w:r w:rsidR="00DB11C0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DB11C0">
        <w:rPr>
          <w:rFonts w:cs="Times New Roman" w:eastAsia="Times New Roman"/>
          <w:szCs w:val="24"/>
          <w:lang w:eastAsia="hr-HR"/>
        </w:rPr>
        <w:t>29</w:t>
      </w:r>
      <w:proofErr w:type="spellEnd"/>
      <w:r w:rsidR="00DB11C0">
        <w:rPr>
          <w:rFonts w:cs="Times New Roman" w:eastAsia="Times New Roman"/>
          <w:szCs w:val="24"/>
          <w:lang w:eastAsia="hr-HR"/>
        </w:rPr>
        <w:t>/</w:t>
      </w:r>
      <w:proofErr w:type="spellStart"/>
      <w:r w:rsidR="00DB11C0">
        <w:rPr>
          <w:rFonts w:cs="Times New Roman" w:eastAsia="Times New Roman"/>
          <w:szCs w:val="24"/>
          <w:lang w:eastAsia="hr-HR"/>
        </w:rPr>
        <w:t>99</w:t>
      </w:r>
      <w:proofErr w:type="spellEnd"/>
      <w:r w:rsidR="00DB11C0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DB11C0">
        <w:rPr>
          <w:rFonts w:cs="Times New Roman" w:eastAsia="Times New Roman"/>
          <w:szCs w:val="24"/>
          <w:lang w:eastAsia="hr-HR"/>
        </w:rPr>
        <w:t>129</w:t>
      </w:r>
      <w:proofErr w:type="spellEnd"/>
      <w:r w:rsidR="00DB11C0">
        <w:rPr>
          <w:rFonts w:cs="Times New Roman" w:eastAsia="Times New Roman"/>
          <w:szCs w:val="24"/>
          <w:lang w:eastAsia="hr-HR"/>
        </w:rPr>
        <w:t>/</w:t>
      </w:r>
      <w:proofErr w:type="spellStart"/>
      <w:r w:rsidR="00DB11C0">
        <w:rPr>
          <w:rFonts w:cs="Times New Roman" w:eastAsia="Times New Roman"/>
          <w:szCs w:val="24"/>
          <w:lang w:eastAsia="hr-HR"/>
        </w:rPr>
        <w:t>00</w:t>
      </w:r>
      <w:proofErr w:type="spellEnd"/>
      <w:r w:rsidR="00DB11C0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DB11C0">
        <w:rPr>
          <w:rFonts w:cs="Times New Roman" w:eastAsia="Times New Roman"/>
          <w:szCs w:val="24"/>
          <w:lang w:eastAsia="hr-HR"/>
        </w:rPr>
        <w:t>123</w:t>
      </w:r>
      <w:proofErr w:type="spellEnd"/>
      <w:r w:rsidR="00DB11C0">
        <w:rPr>
          <w:rFonts w:cs="Times New Roman" w:eastAsia="Times New Roman"/>
          <w:szCs w:val="24"/>
          <w:lang w:eastAsia="hr-HR"/>
        </w:rPr>
        <w:t>/</w:t>
      </w:r>
      <w:proofErr w:type="spellStart"/>
      <w:r w:rsidR="00DB11C0">
        <w:rPr>
          <w:rFonts w:cs="Times New Roman" w:eastAsia="Times New Roman"/>
          <w:szCs w:val="24"/>
          <w:lang w:eastAsia="hr-HR"/>
        </w:rPr>
        <w:t>03</w:t>
      </w:r>
      <w:proofErr w:type="spellEnd"/>
      <w:r w:rsidR="00DB11C0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DB11C0">
        <w:rPr>
          <w:rFonts w:cs="Times New Roman" w:eastAsia="Times New Roman"/>
          <w:szCs w:val="24"/>
          <w:lang w:eastAsia="hr-HR"/>
        </w:rPr>
        <w:t>82</w:t>
      </w:r>
      <w:proofErr w:type="spellEnd"/>
      <w:r w:rsidR="00DB11C0">
        <w:rPr>
          <w:rFonts w:cs="Times New Roman" w:eastAsia="Times New Roman"/>
          <w:szCs w:val="24"/>
          <w:lang w:eastAsia="hr-HR"/>
        </w:rPr>
        <w:t>/</w:t>
      </w:r>
      <w:proofErr w:type="spellStart"/>
      <w:r w:rsidR="00DB11C0">
        <w:rPr>
          <w:rFonts w:cs="Times New Roman" w:eastAsia="Times New Roman"/>
          <w:szCs w:val="24"/>
          <w:lang w:eastAsia="hr-HR"/>
        </w:rPr>
        <w:t>06</w:t>
      </w:r>
      <w:proofErr w:type="spellEnd"/>
      <w:r w:rsidR="00DB11C0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DB11C0">
        <w:rPr>
          <w:rFonts w:cs="Times New Roman" w:eastAsia="Times New Roman"/>
          <w:szCs w:val="24"/>
          <w:lang w:eastAsia="hr-HR"/>
        </w:rPr>
        <w:t>116</w:t>
      </w:r>
      <w:proofErr w:type="spellEnd"/>
      <w:r w:rsidR="00DB11C0">
        <w:rPr>
          <w:rFonts w:cs="Times New Roman" w:eastAsia="Times New Roman"/>
          <w:szCs w:val="24"/>
          <w:lang w:eastAsia="hr-HR"/>
        </w:rPr>
        <w:t>/</w:t>
      </w:r>
      <w:proofErr w:type="spellStart"/>
      <w:r w:rsidR="00DB11C0">
        <w:rPr>
          <w:rFonts w:cs="Times New Roman" w:eastAsia="Times New Roman"/>
          <w:szCs w:val="24"/>
          <w:lang w:eastAsia="hr-HR"/>
        </w:rPr>
        <w:t>10</w:t>
      </w:r>
      <w:proofErr w:type="spellEnd"/>
      <w:r w:rsidR="00DB11C0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DB11C0">
        <w:rPr>
          <w:rFonts w:cs="Times New Roman" w:eastAsia="Times New Roman"/>
          <w:szCs w:val="24"/>
          <w:lang w:eastAsia="hr-HR"/>
        </w:rPr>
        <w:t>25</w:t>
      </w:r>
      <w:proofErr w:type="spellEnd"/>
      <w:r w:rsidR="00DB11C0">
        <w:rPr>
          <w:rFonts w:cs="Times New Roman" w:eastAsia="Times New Roman"/>
          <w:szCs w:val="24"/>
          <w:lang w:eastAsia="hr-HR"/>
        </w:rPr>
        <w:t>/</w:t>
      </w:r>
      <w:proofErr w:type="spellStart"/>
      <w:r w:rsidR="00DB11C0">
        <w:rPr>
          <w:rFonts w:cs="Times New Roman" w:eastAsia="Times New Roman"/>
          <w:szCs w:val="24"/>
          <w:lang w:eastAsia="hr-HR"/>
        </w:rPr>
        <w:t>12</w:t>
      </w:r>
      <w:proofErr w:type="spellEnd"/>
      <w:r w:rsidR="00DB11C0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DB11C0">
        <w:rPr>
          <w:rFonts w:cs="Times New Roman" w:eastAsia="Times New Roman"/>
          <w:szCs w:val="24"/>
          <w:lang w:eastAsia="hr-HR"/>
        </w:rPr>
        <w:t>133</w:t>
      </w:r>
      <w:proofErr w:type="spellEnd"/>
      <w:r w:rsidR="00DB11C0">
        <w:rPr>
          <w:rFonts w:cs="Times New Roman" w:eastAsia="Times New Roman"/>
          <w:szCs w:val="24"/>
          <w:lang w:eastAsia="hr-HR"/>
        </w:rPr>
        <w:t>/</w:t>
      </w:r>
      <w:proofErr w:type="spellStart"/>
      <w:r w:rsidR="00DB11C0">
        <w:rPr>
          <w:rFonts w:cs="Times New Roman" w:eastAsia="Times New Roman"/>
          <w:szCs w:val="24"/>
          <w:lang w:eastAsia="hr-HR"/>
        </w:rPr>
        <w:t>12</w:t>
      </w:r>
      <w:proofErr w:type="spellEnd"/>
      <w:r w:rsidR="00DB11C0">
        <w:rPr>
          <w:rFonts w:cs="Times New Roman" w:eastAsia="Times New Roman"/>
          <w:szCs w:val="24"/>
          <w:lang w:eastAsia="hr-HR"/>
        </w:rPr>
        <w:t xml:space="preserve"> i </w:t>
      </w:r>
      <w:proofErr w:type="spellStart"/>
      <w:r w:rsidR="00DB11C0">
        <w:rPr>
          <w:rFonts w:cs="Times New Roman" w:eastAsia="Times New Roman"/>
          <w:szCs w:val="24"/>
          <w:lang w:eastAsia="hr-HR"/>
        </w:rPr>
        <w:t>45</w:t>
      </w:r>
      <w:proofErr w:type="spellEnd"/>
      <w:r w:rsidR="00DB11C0">
        <w:rPr>
          <w:rFonts w:cs="Times New Roman" w:eastAsia="Times New Roman"/>
          <w:szCs w:val="24"/>
          <w:lang w:eastAsia="hr-HR"/>
        </w:rPr>
        <w:t>/</w:t>
      </w:r>
      <w:proofErr w:type="spellStart"/>
      <w:r w:rsidR="00DB11C0">
        <w:rPr>
          <w:rFonts w:cs="Times New Roman" w:eastAsia="Times New Roman"/>
          <w:szCs w:val="24"/>
          <w:lang w:eastAsia="hr-HR"/>
        </w:rPr>
        <w:t>13</w:t>
      </w:r>
      <w:proofErr w:type="spellEnd"/>
      <w:r w:rsidR="00DB11C0">
        <w:rPr>
          <w:rFonts w:cs="Times New Roman" w:eastAsia="Times New Roman"/>
          <w:szCs w:val="24"/>
          <w:lang w:eastAsia="hr-HR"/>
        </w:rPr>
        <w:t xml:space="preserve">; dalje: </w:t>
      </w:r>
      <w:proofErr w:type="spellStart"/>
      <w:r w:rsidR="00DB11C0">
        <w:rPr>
          <w:rFonts w:cs="Times New Roman" w:eastAsia="Times New Roman"/>
          <w:szCs w:val="24"/>
          <w:lang w:eastAsia="hr-HR"/>
        </w:rPr>
        <w:t>SZ</w:t>
      </w:r>
      <w:proofErr w:type="spellEnd"/>
      <w:r w:rsidR="00DB11C0">
        <w:rPr>
          <w:rFonts w:cs="Times New Roman" w:eastAsia="Times New Roman"/>
          <w:szCs w:val="24"/>
          <w:lang w:eastAsia="hr-HR"/>
        </w:rPr>
        <w:t>).</w:t>
      </w:r>
    </w:p>
    <w:p w:rsidRDefault="00D67ECE" w:rsidP="00D67ECE" w:rsidR="00D67ECE">
      <w:pPr>
        <w:ind w:left="705"/>
        <w:jc w:val="both"/>
      </w:pPr>
    </w:p>
    <w:p w:rsidRDefault="00D67ECE" w:rsidP="00D67ECE" w:rsidR="00D67ECE">
      <w:pPr>
        <w:jc w:val="center"/>
      </w:pPr>
      <w:r>
        <w:t xml:space="preserve">Zagreb, </w:t>
      </w:r>
      <w:proofErr w:type="spellStart"/>
      <w:r>
        <w:t>07</w:t>
      </w:r>
      <w:proofErr w:type="spellEnd"/>
      <w:r>
        <w:t xml:space="preserve">. lipnja </w:t>
      </w:r>
      <w:proofErr w:type="spellStart"/>
      <w:r>
        <w:t>2018</w:t>
      </w:r>
      <w:proofErr w:type="spellEnd"/>
      <w:r>
        <w:t>.</w:t>
      </w:r>
    </w:p>
    <w:p w:rsidRDefault="00D67ECE" w:rsidP="00D67ECE" w:rsidR="00D67ECE"/>
    <w:p w:rsidRDefault="00D67ECE" w:rsidP="00D67ECE" w:rsidR="00D67EC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      S U D A C :</w:t>
      </w:r>
    </w:p>
    <w:p w:rsidRDefault="00D67ECE" w:rsidP="00D67ECE" w:rsidR="00D67EC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</w:p>
    <w:p w:rsidRDefault="00D67ECE" w:rsidP="00D67ECE" w:rsidR="00D67ECE">
      <w:pPr>
        <w:jc w:val="right"/>
      </w:pPr>
      <w:r>
        <w:t xml:space="preserve">MIRJANA CHOUR </w:t>
      </w:r>
      <w:proofErr w:type="spellStart"/>
      <w:r>
        <w:t>HRŠAK</w:t>
      </w:r>
      <w:proofErr w:type="spellEnd"/>
      <w:r w:rsidR="008B15D6">
        <w:t>, v.r.</w:t>
      </w:r>
    </w:p>
    <w:p w:rsidRDefault="00D67ECE" w:rsidP="00D67ECE" w:rsidR="00D67ECE"/>
    <w:p w:rsidRDefault="00D67ECE" w:rsidP="00D67ECE" w:rsidR="00D67ECE"/>
    <w:p w:rsidRDefault="008B15D6" w:rsidP="00E40762" w:rsidR="008B15D6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8B15D6" w:rsidP="00E40762" w:rsidR="008B15D6">
      <w:pPr>
        <w:ind w:firstLine="708" w:left="3540"/>
        <w:jc w:val="center"/>
      </w:pPr>
      <w:r>
        <w:rPr>
          <w:szCs w:val="24"/>
        </w:rPr>
        <w:t xml:space="preserve">             Vlasta Bogović </w:t>
      </w:r>
      <w:proofErr w:type="spellStart"/>
      <w:r>
        <w:rPr>
          <w:szCs w:val="24"/>
        </w:rPr>
        <w:t>Milisavljević</w:t>
      </w:r>
      <w:proofErr w:type="spellEnd"/>
    </w:p>
    <w:p w:rsidRDefault="00D67ECE" w:rsidP="00D67ECE" w:rsidR="00D67ECE"/>
    <w:p w:rsidRDefault="001E1F87" w:rsidR="001E1F87"/>
    <w:sectPr w:rsidR="001E1F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D3A02"/>
    <w:multiLevelType w:val="hybridMultilevel"/>
    <w:tmpl w:val="A9BAB0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DD864AD"/>
    <w:multiLevelType w:val="hybridMultilevel"/>
    <w:tmpl w:val="34DE6F5C"/>
    <w:lvl w:tplc="9FB0AFA8" w:ilvl="0">
      <w:start w:val="20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7ECE"/>
    <w:rsid w:val="000434F1"/>
    <w:rsid w:val="00045FAF"/>
    <w:rsid w:val="0005710B"/>
    <w:rsid w:val="00096970"/>
    <w:rsid w:val="001033F0"/>
    <w:rsid w:val="00117BC5"/>
    <w:rsid w:val="00193FB6"/>
    <w:rsid w:val="001E1F87"/>
    <w:rsid w:val="00286051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97A50"/>
    <w:rsid w:val="006B087F"/>
    <w:rsid w:val="00712582"/>
    <w:rsid w:val="0073291F"/>
    <w:rsid w:val="0078397D"/>
    <w:rsid w:val="007F726F"/>
    <w:rsid w:val="008064D1"/>
    <w:rsid w:val="00854CB5"/>
    <w:rsid w:val="0085732A"/>
    <w:rsid w:val="0086702C"/>
    <w:rsid w:val="0087609D"/>
    <w:rsid w:val="008B15D6"/>
    <w:rsid w:val="008E6B30"/>
    <w:rsid w:val="009035D9"/>
    <w:rsid w:val="009461D1"/>
    <w:rsid w:val="00AF40C4"/>
    <w:rsid w:val="00BA536C"/>
    <w:rsid w:val="00C60B87"/>
    <w:rsid w:val="00CD0023"/>
    <w:rsid w:val="00CF6257"/>
    <w:rsid w:val="00D67ECE"/>
    <w:rsid w:val="00DB11C0"/>
    <w:rsid w:val="00E37745"/>
    <w:rsid w:val="00EB7BCA"/>
    <w:rsid w:val="00ED46BF"/>
    <w:rsid w:val="00F03380"/>
    <w:rsid w:val="00F27AEA"/>
    <w:rsid w:val="00F856F0"/>
    <w:rsid w:val="00FE1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7EC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7E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67E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7E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15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5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5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5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5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7EC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7E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67E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7E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15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5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5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5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5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1118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St-780/2013</izvorni_sadrzaj>
    <derivirana_varijabla naziv="DomainObject.Predmet.OznakaBroj_1">St-780/2013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JURAJ ŠKRBEC</izvorni_sadrzaj>
    <derivirana_varijabla naziv="DomainObject.Predmet.ProtustrankaFormated_1">  JURAJ ŠKRBEC</derivirana_varijabla>
  </DomainObject.Predmet.ProtustrankaFormated>
  <DomainObject.Predmet.ProtustrankaFormatedOIB>
    <izvorni_sadrzaj>  JURAJ ŠKRBEC, OIB 27221377600</izvorni_sadrzaj>
    <derivirana_varijabla naziv="DomainObject.Predmet.ProtustrankaFormatedOIB_1">  JURAJ ŠKRBEC, OIB 27221377600</derivirana_varijabla>
  </DomainObject.Predmet.ProtustrankaFormatedOIB>
  <DomainObject.Predmet.ProtustrankaFormatedWithAdress>
    <izvorni_sadrzaj> JURAJ ŠKRBEC, JURIŠIĆEVA 39, Gornji Laduč</izvorni_sadrzaj>
    <derivirana_varijabla naziv="DomainObject.Predmet.ProtustrankaFormatedWithAdress_1"> JURAJ ŠKRBEC, JURIŠIĆEVA 39, Gornji Laduč</derivirana_varijabla>
  </DomainObject.Predmet.ProtustrankaFormatedWithAdress>
  <DomainObject.Predmet.ProtustrankaFormatedWithAdressOIB>
    <izvorni_sadrzaj> JURAJ ŠKRBEC, OIB 27221377600, JURIŠIĆEVA 39, Gornji Laduč</izvorni_sadrzaj>
    <derivirana_varijabla naziv="DomainObject.Predmet.ProtustrankaFormatedWithAdressOIB_1"> JURAJ ŠKRBEC, OIB 27221377600, JURIŠIĆEVA 39, Gornji Laduč</derivirana_varijabla>
  </DomainObject.Predmet.ProtustrankaFormatedWithAdressOIB>
  <DomainObject.Predmet.ProtustrankaWithAdress>
    <izvorni_sadrzaj>JURAJ ŠKRBEC JURIŠIĆEVA 39, Gornji Laduč</izvorni_sadrzaj>
    <derivirana_varijabla naziv="DomainObject.Predmet.ProtustrankaWithAdress_1">JURAJ ŠKRBEC JURIŠIĆEVA 39, Gornji Laduč</derivirana_varijabla>
  </DomainObject.Predmet.ProtustrankaWithAdress>
  <DomainObject.Predmet.ProtustrankaWithAdressOIB>
    <izvorni_sadrzaj>JURAJ ŠKRBEC, OIB 27221377600, JURIŠIĆEVA 39, Gornji Laduč</izvorni_sadrzaj>
    <derivirana_varijabla naziv="DomainObject.Predmet.ProtustrankaWithAdressOIB_1">JURAJ ŠKRBEC, OIB 27221377600, JURIŠIĆEVA 39, Gornji Laduč</derivirana_varijabla>
  </DomainObject.Predmet.ProtustrankaWithAdressOIB>
  <DomainObject.Predmet.ProtustrankaNazivFormated>
    <izvorni_sadrzaj>JURAJ ŠKRBEC</izvorni_sadrzaj>
    <derivirana_varijabla naziv="DomainObject.Predmet.ProtustrankaNazivFormated_1">JURAJ ŠKRBEC</derivirana_varijabla>
  </DomainObject.Predmet.ProtustrankaNazivFormated>
  <DomainObject.Predmet.ProtustrankaNazivFormatedOIB>
    <izvorni_sadrzaj>JURAJ ŠKRBEC, OIB 27221377600</izvorni_sadrzaj>
    <derivirana_varijabla naziv="DomainObject.Predmet.ProtustrankaNazivFormatedOIB_1">JURAJ ŠKRBEC, OIB 27221377600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VJEROVNICI; K.K. ZAPREŠIĆ d.o.o. za trgovinu, usluge i proizvodnju</izvorni_sadrzaj>
    <derivirana_varijabla naziv="DomainObject.Predmet.StrankaFormated_1">  FINA; VJEROVNICI; K.K. ZAPREŠIĆ d.o.o. za trgovinu, usluge i proizvodnju</derivirana_varijabla>
  </DomainObject.Predmet.StrankaFormated>
  <DomainObject.Predmet.StrankaFormatedOIB>
    <izvorni_sadrzaj>  FINA, OIB 85821130368; VJEROVNICI; K.K. ZAPREŠIĆ d.o.o. za trgovinu, usluge i proizvodnju, OIB 70956394632</izvorni_sadrzaj>
    <derivirana_varijabla naziv="DomainObject.Predmet.StrankaFormatedOIB_1">  FINA, OIB 85821130368; VJEROVNICI; K.K. ZAPREŠIĆ d.o.o. za trgovinu, usluge i proizvodnju, OIB 70956394632</derivirana_varijabla>
  </DomainObject.Predmet.StrankaFormatedOIB>
  <DomainObject.Predmet.StrankaFormatedWithAdress>
    <izvorni_sadrzaj> FINA, ILICA 307, 10000 Zagreb; VJEROVNICI; K.K. ZAPREŠIĆ d.o.o. za trgovinu, usluge i proizvodnju, S. Fabeka 9, 10290 Zaprešić</izvorni_sadrzaj>
    <derivirana_varijabla naziv="DomainObject.Predmet.StrankaFormatedWithAdress_1"> FINA, ILICA 307, 10000 Zagreb; VJEROVNICI; K.K. ZAPREŠIĆ d.o.o. za trgovinu, usluge i proizvodnju, S. Fabeka 9, 10290 Zaprešić</derivirana_varijabla>
  </DomainObject.Predmet.StrankaFormatedWithAdress>
  <DomainObject.Predmet.StrankaFormatedWithAdressOIB>
    <izvorni_sadrzaj> FINA, OIB 85821130368, ILICA 307, 10000 Zagreb; VJEROVNICI; K.K. ZAPREŠIĆ d.o.o. za trgovinu, usluge i proizvodnju, OIB 70956394632, S. Fabeka 9, 10290 Zaprešić</izvorni_sadrzaj>
    <derivirana_varijabla naziv="DomainObject.Predmet.StrankaFormatedWithAdressOIB_1"> FINA, OIB 85821130368, ILICA 307, 10000 Zagreb; VJEROVNICI; K.K. ZAPREŠIĆ d.o.o. za trgovinu, usluge i proizvodnju, OIB 70956394632, S. Fabeka 9, 10290 Zaprešić</derivirana_varijabla>
  </DomainObject.Predmet.StrankaFormatedWithAdressOIB>
  <DomainObject.Predmet.StrankaWithAdress>
    <izvorni_sadrzaj>FINA ILICA 307,10000 Zagreb,VJEROVNICI ,K.K. ZAPREŠIĆ d.o.o. za trgovinu, usluge i proizvodnju S. Fabeka 9,10290 Zaprešić</izvorni_sadrzaj>
    <derivirana_varijabla naziv="DomainObject.Predmet.StrankaWithAdress_1">FINA ILICA 307,10000 Zagreb,VJEROVNICI ,K.K. ZAPREŠIĆ d.o.o. za trgovinu, usluge i proizvodnju S. Fabeka 9,10290 Zaprešić</derivirana_varijabla>
  </DomainObject.Predmet.StrankaWithAdress>
  <DomainObject.Predmet.StrankaWithAdressOIB>
    <izvorni_sadrzaj>FINA, OIB 85821130368, ILICA 307,10000 Zagreb,VJEROVNICI,K.K. ZAPREŠIĆ d.o.o. za trgovinu, usluge i proizvodnju, OIB 70956394632, S. Fabeka 9,10290 Zaprešić</izvorni_sadrzaj>
    <derivirana_varijabla naziv="DomainObject.Predmet.StrankaWithAdressOIB_1">FINA, OIB 85821130368, ILICA 307,10000 Zagreb,VJEROVNICI,K.K. ZAPREŠIĆ d.o.o. za trgovinu, usluge i proizvodnju, OIB 70956394632, S. Fabeka 9,10290 Zaprešić</derivirana_varijabla>
  </DomainObject.Predmet.StrankaWithAdressOIB>
  <DomainObject.Predmet.StrankaNazivFormated>
    <izvorni_sadrzaj>FINA,VJEROVNICI,K.K. ZAPREŠIĆ d.o.o. za trgovinu, usluge i proizvodnju</izvorni_sadrzaj>
    <derivirana_varijabla naziv="DomainObject.Predmet.StrankaNazivFormated_1">FINA,VJEROVNICI,K.K. ZAPREŠIĆ d.o.o. za trgovinu, usluge i proizvodnju</derivirana_varijabla>
  </DomainObject.Predmet.StrankaNazivFormated>
  <DomainObject.Predmet.StrankaNazivFormatedOIB>
    <izvorni_sadrzaj>FINA, OIB 85821130368,VJEROVNICI,K.K. ZAPREŠIĆ d.o.o. za trgovinu, usluge i proizvodnju, OIB 70956394632</izvorni_sadrzaj>
    <derivirana_varijabla naziv="DomainObject.Predmet.StrankaNazivFormatedOIB_1">FINA, OIB 85821130368,VJEROVNICI,K.K. ZAPREŠIĆ d.o.o. za trgovinu, usluge i proizvodnju, OIB 70956394632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</item>
      <item>VJEROVNICI</item>
      <item>K.K. ZAPREŠIĆ d.o.o. za trgovinu, usluge i proizvodnju</item>
    </izvorni_sadrzaj>
    <derivirana_varijabla naziv="DomainObject.Predmet.StrankaListFormated_1">
      <item>FINA</item>
      <item>VJEROVNICI</item>
      <item>K.K. ZAPREŠIĆ d.o.o. za trgovinu, usluge i proizvodnju</item>
    </derivirana_varijabla>
  </DomainObject.Predmet.StrankaListFormated>
  <DomainObject.Predmet.StrankaListFormatedOIB>
    <izvorni_sadrzaj>
      <item>FINA, OIB 85821130368</item>
      <item>VJEROVNICI</item>
      <item>K.K. ZAPREŠIĆ d.o.o. za trgovinu, usluge i proizvodnju, OIB 70956394632</item>
    </izvorni_sadrzaj>
    <derivirana_varijabla naziv="DomainObject.Predmet.StrankaListFormatedOIB_1">
      <item>FINA, OIB 85821130368</item>
      <item>VJEROVNICI</item>
      <item>K.K. ZAPREŠIĆ d.o.o. za trgovinu, usluge i proizvodnju, OIB 70956394632</item>
    </derivirana_varijabla>
  </DomainObject.Predmet.StrankaListFormatedOIB>
  <DomainObject.Predmet.StrankaListFormatedWithAdress>
    <izvorni_sadrzaj>
      <item>FINA, ILICA 307, 10000 Zagreb</item>
      <item>VJEROVNICI</item>
      <item>K.K. ZAPREŠIĆ d.o.o. za trgovinu, usluge i proizvodnju, S. Fabeka 9, 10290 Zaprešić</item>
    </izvorni_sadrzaj>
    <derivirana_varijabla naziv="DomainObject.Predmet.StrankaListFormatedWithAdress_1">
      <item>FINA, ILICA 307, 10000 Zagreb</item>
      <item>VJEROVNICI</item>
      <item>K.K. ZAPREŠIĆ d.o.o. za trgovinu, usluge i proizvodnju, S. Fabeka 9, 10290 Zaprešić</item>
    </derivirana_varijabla>
  </DomainObject.Predmet.StrankaListFormatedWithAdress>
  <DomainObject.Predmet.StrankaListFormatedWithAdressOIB>
    <izvorni_sadrzaj>
      <item>FINA, OIB 85821130368, ILICA 307, 10000 Zagreb</item>
      <item>VJEROVNICI</item>
      <item>K.K. ZAPREŠIĆ d.o.o. za trgovinu, usluge i proizvodnju, OIB 70956394632, S. Fabeka 9, 10290 Zaprešić</item>
    </izvorni_sadrzaj>
    <derivirana_varijabla naziv="DomainObject.Predmet.StrankaListFormatedWithAdressOIB_1">
      <item>FINA, OIB 85821130368, ILICA 307, 10000 Zagreb</item>
      <item>VJEROVNICI</item>
      <item>K.K. ZAPREŠIĆ d.o.o. za trgovinu, usluge i proizvodnju, OIB 70956394632, S. Fabeka 9, 10290 Zaprešić</item>
    </derivirana_varijabla>
  </DomainObject.Predmet.StrankaListFormatedWithAdressOIB>
  <DomainObject.Predmet.StrankaListNazivFormated>
    <izvorni_sadrzaj>
      <item>FINA</item>
      <item>VJEROVNICI</item>
      <item>K.K. ZAPREŠIĆ d.o.o. za trgovinu, usluge i proizvodnju</item>
    </izvorni_sadrzaj>
    <derivirana_varijabla naziv="DomainObject.Predmet.StrankaListNazivFormated_1">
      <item>FINA</item>
      <item>VJEROVNICI</item>
      <item>K.K. ZAPREŠIĆ d.o.o. za trgovinu, usluge i proizvodnju</item>
    </derivirana_varijabla>
  </DomainObject.Predmet.StrankaListNazivFormated>
  <DomainObject.Predmet.StrankaListNazivFormatedOIB>
    <izvorni_sadrzaj>
      <item>FINA, OIB 85821130368</item>
      <item>VJEROVNICI</item>
      <item>K.K. ZAPREŠIĆ d.o.o. za trgovinu, usluge i proizvodnju, OIB 70956394632</item>
    </izvorni_sadrzaj>
    <derivirana_varijabla naziv="DomainObject.Predmet.StrankaListNazivFormatedOIB_1">
      <item>FINA, OIB 85821130368</item>
      <item>VJEROVNICI</item>
      <item>K.K. ZAPREŠIĆ d.o.o. za trgovinu, usluge i proizvodnju, OIB 70956394632</item>
    </derivirana_varijabla>
  </DomainObject.Predmet.StrankaListNazivFormatedOIB>
  <DomainObject.Predmet.ProtuStrankaListFormated>
    <izvorni_sadrzaj>
      <item>JURAJ ŠKRBEC</item>
    </izvorni_sadrzaj>
    <derivirana_varijabla naziv="DomainObject.Predmet.ProtuStrankaListFormated_1">
      <item>JURAJ ŠKRBEC</item>
    </derivirana_varijabla>
  </DomainObject.Predmet.ProtuStrankaListFormated>
  <DomainObject.Predmet.ProtuStrankaListFormatedOIB>
    <izvorni_sadrzaj>
      <item>JURAJ ŠKRBEC, OIB 27221377600</item>
    </izvorni_sadrzaj>
    <derivirana_varijabla naziv="DomainObject.Predmet.ProtuStrankaListFormatedOIB_1">
      <item>JURAJ ŠKRBEC, OIB 27221377600</item>
    </derivirana_varijabla>
  </DomainObject.Predmet.ProtuStrankaListFormatedOIB>
  <DomainObject.Predmet.ProtuStrankaListFormatedWithAdress>
    <izvorni_sadrzaj>
      <item>JURAJ ŠKRBEC, JURIŠIĆEVA 39, Gornji Laduč</item>
    </izvorni_sadrzaj>
    <derivirana_varijabla naziv="DomainObject.Predmet.ProtuStrankaListFormatedWithAdress_1">
      <item>JURAJ ŠKRBEC, JURIŠIĆEVA 39, Gornji Laduč</item>
    </derivirana_varijabla>
  </DomainObject.Predmet.ProtuStrankaListFormatedWithAdress>
  <DomainObject.Predmet.ProtuStrankaListFormatedWithAdressOIB>
    <izvorni_sadrzaj>
      <item>JURAJ ŠKRBEC, OIB 27221377600, JURIŠIĆEVA 39, Gornji Laduč</item>
    </izvorni_sadrzaj>
    <derivirana_varijabla naziv="DomainObject.Predmet.ProtuStrankaListFormatedWithAdressOIB_1">
      <item>JURAJ ŠKRBEC, OIB 27221377600, JURIŠIĆEVA 39, Gornji Laduč</item>
    </derivirana_varijabla>
  </DomainObject.Predmet.ProtuStrankaListFormatedWithAdressOIB>
  <DomainObject.Predmet.ProtuStrankaListNazivFormated>
    <izvorni_sadrzaj>
      <item>JURAJ ŠKRBEC</item>
    </izvorni_sadrzaj>
    <derivirana_varijabla naziv="DomainObject.Predmet.ProtuStrankaListNazivFormated_1">
      <item>JURAJ ŠKRBEC</item>
    </derivirana_varijabla>
  </DomainObject.Predmet.ProtuStrankaListNazivFormated>
  <DomainObject.Predmet.ProtuStrankaListNazivFormatedOIB>
    <izvorni_sadrzaj>
      <item>JURAJ ŠKRBEC, OIB 27221377600</item>
    </izvorni_sadrzaj>
    <derivirana_varijabla naziv="DomainObject.Predmet.ProtuStrankaListNazivFormatedOIB_1">
      <item>JURAJ ŠKRBEC, OIB 27221377600</item>
    </derivirana_varijabla>
  </DomainObject.Predmet.ProtuStrankaListNazivFormatedOIB>
  <DomainObject.Predmet.OstaliListFormated>
    <izvorni_sadrzaj>
      <item>Ana Šakić</item>
      <item>ŽDO-GRAĐANSKO UPRAVNI ODJEL</item>
    </izvorni_sadrzaj>
    <derivirana_varijabla naziv="DomainObject.Predmet.OstaliListFormated_1">
      <item>Ana Šakić</item>
      <item>ŽDO-GRAĐANSKO UPRAVNI ODJEL</item>
    </derivirana_varijabla>
  </DomainObject.Predmet.OstaliListFormated>
  <DomainObject.Predmet.OstaliListFormatedOIB>
    <izvorni_sadrzaj>
      <item>Ana Šakić, OIB 06903243250</item>
      <item>ŽDO-GRAĐANSKO UPRAVNI ODJEL</item>
    </izvorni_sadrzaj>
    <derivirana_varijabla naziv="DomainObject.Predmet.OstaliListFormatedOIB_1">
      <item>Ana Šakić, OIB 06903243250</item>
      <item>ŽDO-GRAĐANSKO UPRAVNI ODJEL</item>
    </derivirana_varijabla>
  </DomainObject.Predmet.OstaliListFormatedOIB>
  <DomainObject.Predmet.OstaliListFormatedWithAdress>
    <izvorni_sadrzaj>
      <item>Ana Šakić, Dubovačka 29, 10000 Zagreb</item>
      <item>ŽDO-GRAĐANSKO UPRAVNI ODJEL, P.P.47, 10410 Velika Gorica</item>
    </izvorni_sadrzaj>
    <derivirana_varijabla naziv="DomainObject.Predmet.OstaliListFormatedWithAdress_1">
      <item>Ana Šakić, Dubovačka 29, 10000 Zagreb</item>
      <item>ŽDO-GRAĐANSKO UPRAVNI ODJEL, P.P.47, 10410 Velika Gorica</item>
    </derivirana_varijabla>
  </DomainObject.Predmet.OstaliListFormatedWithAdress>
  <DomainObject.Predmet.OstaliListFormatedWithAdressOIB>
    <izvorni_sadrzaj>
      <item>Ana Šakić, OIB 06903243250, Dubovačka 29, 10000 Zagreb</item>
      <item>ŽDO-GRAĐANSKO UPRAVNI ODJEL, P.P.47, 10410 Velika Gorica</item>
    </izvorni_sadrzaj>
    <derivirana_varijabla naziv="DomainObject.Predmet.OstaliListFormatedWithAdressOIB_1">
      <item>Ana Šakić, OIB 06903243250, Dubovačka 29, 10000 Zagreb</item>
      <item>ŽDO-GRAĐANSKO UPRAVNI ODJEL, P.P.47, 10410 Velika Gorica</item>
    </derivirana_varijabla>
  </DomainObject.Predmet.OstaliListFormatedWithAdressOIB>
  <DomainObject.Predmet.OstaliListNazivFormated>
    <izvorni_sadrzaj>
      <item>Ana Šakić</item>
      <item>ŽDO-GRAĐANSKO UPRAVNI ODJEL</item>
    </izvorni_sadrzaj>
    <derivirana_varijabla naziv="DomainObject.Predmet.OstaliListNazivFormated_1">
      <item>Ana Šakić</item>
      <item>ŽDO-GRAĐANSKO UPRAVNI ODJEL</item>
    </derivirana_varijabla>
  </DomainObject.Predmet.OstaliListNazivFormated>
  <DomainObject.Predmet.OstaliListNazivFormatedOIB>
    <izvorni_sadrzaj>
      <item>Ana Šakić, OIB 06903243250</item>
      <item>ŽDO-GRAĐANSKO UPRAVNI ODJEL</item>
    </izvorni_sadrzaj>
    <derivirana_varijabla naziv="DomainObject.Predmet.OstaliListNazivFormatedOIB_1">
      <item>Ana Šakić, OIB 06903243250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JURAJ ŠKRBEC</izvorni_sadrzaj>
    <derivirana_varijabla naziv="DomainObject.Predmet.ProtustrankaIDrugi_1">JURAJ ŠKRBEC</derivirana_varijabla>
  </DomainObject.Predmet.ProtustrankaIDrugi>
  <DomainObject.Predmet.StrankaIDrugiAdressOIB>
    <izvorni_sadrzaj>FINA, OIB 85821130368, ILICA 307, 10000 Zagreb i dr.</izvorni_sadrzaj>
    <derivirana_varijabla naziv="DomainObject.Predmet.StrankaIDrugiAdressOIB_1">FINA, OIB 85821130368, ILICA 307, 10000 Zagreb i dr.</derivirana_varijabla>
  </DomainObject.Predmet.StrankaIDrugiAdressOIB>
  <DomainObject.Predmet.ProtustrankaIDrugiAdressOIB>
    <izvorni_sadrzaj>JURAJ ŠKRBEC, OIB 27221377600, JURIŠIĆEVA 39, Gornji Laduč</izvorni_sadrzaj>
    <derivirana_varijabla naziv="DomainObject.Predmet.ProtustrankaIDrugiAdressOIB_1">JURAJ ŠKRBEC, OIB 27221377600, JURIŠIĆEVA 39,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JURAJ ŠKRBEC</item>
      <item>VJEROVNICI</item>
      <item>Ana Šakić</item>
      <item>ŽDO-GRAĐANSKO UPRAVNI ODJEL</item>
      <item>K.K. ZAPREŠIĆ d.o.o. za trgovinu, usluge i proizvodnju</item>
    </izvorni_sadrzaj>
    <derivirana_varijabla naziv="DomainObject.Predmet.SudioniciListNaziv_1">
      <item>FINA</item>
      <item>JURAJ ŠKRBEC</item>
      <item>VJEROVNICI</item>
      <item>Ana Šakić</item>
      <item>ŽDO-GRAĐANSKO UPRAVNI ODJEL</item>
      <item>K.K. ZAPREŠIĆ d.o.o. za trgovinu, usluge i proizvodnju</item>
    </derivirana_varijabla>
  </DomainObject.Predmet.SudioniciListNaziv>
  <DomainObject.Predmet.SudioniciListAdressOIB>
    <izvorni_sadrzaj>
      <item>FINA, OIB 85821130368, ILICA 307,10000 Zagreb</item>
      <item>JURAJ ŠKRBEC, OIB 27221377600, JURIŠIĆEVA 39,Gornji Laduč</item>
      <item>VJEROVNICI</item>
      <item>Ana Šakić, OIB 06903243250, Dubovačka 29,10000 Zagreb</item>
      <item>ŽDO-GRAĐANSKO UPRAVNI ODJEL, P.P.47,10410 Velika Gorica</item>
      <item>K.K. ZAPREŠIĆ d.o.o. za trgovinu, usluge i proizvodnju, OIB 70956394632, S. Fabeka 9,10290 Zaprešić</item>
    </izvorni_sadrzaj>
    <derivirana_varijabla naziv="DomainObject.Predmet.SudioniciListAdressOIB_1">
      <item>FINA, OIB 85821130368, ILICA 307,10000 Zagreb</item>
      <item>JURAJ ŠKRBEC, OIB 27221377600, JURIŠIĆEVA 39,Gornji Laduč</item>
      <item>VJEROVNICI</item>
      <item>Ana Šakić, OIB 06903243250, Dubovačka 29,10000 Zagreb</item>
      <item>ŽDO-GRAĐANSKO UPRAVNI ODJEL, P.P.47,10410 Velika Gorica</item>
      <item>K.K. ZAPREŠIĆ d.o.o. za trgovinu, usluge i proizvodnju, OIB 70956394632, S. Fabeka 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27221377600</item>
      <item>, OIB null</item>
      <item>, OIB 06903243250</item>
      <item>, OIB null</item>
      <item>, OIB 70956394632</item>
    </izvorni_sadrzaj>
    <derivirana_varijabla naziv="DomainObject.Predmet.SudioniciListNazivOIB_1">
      <item>, OIB 85821130368</item>
      <item>, OIB 27221377600</item>
      <item>, OIB null</item>
      <item>, OIB 06903243250</item>
      <item>, OIB null</item>
      <item>, OIB 70956394632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219</properties:Words>
  <properties:Characters>1047</properties:Characters>
  <properties:Lines>45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2018-06-07T08:53:00Z</dcterms:created>
  <dc:creator>Vlasta Bogović Milisavljević</dc:creator>
  <cp:lastModifiedBy>Vlasta Bogović Milisavljević</cp:lastModifiedBy>
  <cp:lastPrinted>2018-06-07T08:58:00Z</cp:lastPrinted>
  <dcterms:modified xmlns:xsi="http://www.w3.org/2001/XMLSchema-instance" xsi:type="dcterms:W3CDTF">2018-06-07T08:59:00Z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07.06.2018..docx)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