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f8c8" w14:paraId="987f8c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B1E4D">
        <w:t>8106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55AE6">
        <w:t xml:space="preserve">08. veljače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AE6" w:rsidR="00DA7E5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016E4B">
        <w:t>OR d.o.o. Zagreb, Srebrnjak 120,  MBS: 080346205, OIB: 68450163506.</w:t>
      </w:r>
    </w:p>
    <w:p w:rsidRDefault="00016E4B" w:rsidP="00C55AE6" w:rsidR="00016E4B">
      <w:pPr>
        <w:ind w:hanging="705" w:left="705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E704D8">
        <w:t xml:space="preserve">je </w:t>
      </w:r>
      <w:r w:rsidR="00303A76">
        <w:t xml:space="preserve"> 51.292,25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55AE6">
        <w:t xml:space="preserve">08. veljače 2016.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  <w:r w:rsidR="00C55AE6">
        <w:t>: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6A8" w:rsidR="001556A8">
      <w:r>
        <w:separator/>
      </w:r>
    </w:p>
  </w:endnote>
  <w:endnote w:id="0" w:type="continuationSeparator">
    <w:p w:rsidRDefault="001556A8" w:rsidR="00155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6A8" w:rsidR="001556A8">
      <w:r>
        <w:separator/>
      </w:r>
    </w:p>
  </w:footnote>
  <w:footnote w:id="0" w:type="continuationSeparator">
    <w:p w:rsidRDefault="001556A8" w:rsidR="00155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6F8"/>
    <w:rsid w:val="00016E4B"/>
    <w:rsid w:val="0005373B"/>
    <w:rsid w:val="00114EAD"/>
    <w:rsid w:val="001556A8"/>
    <w:rsid w:val="00185571"/>
    <w:rsid w:val="001D3860"/>
    <w:rsid w:val="001D7BCA"/>
    <w:rsid w:val="001E50FB"/>
    <w:rsid w:val="001F6933"/>
    <w:rsid w:val="00230A63"/>
    <w:rsid w:val="0024170D"/>
    <w:rsid w:val="00263D6D"/>
    <w:rsid w:val="00264D19"/>
    <w:rsid w:val="00276D7D"/>
    <w:rsid w:val="00297E94"/>
    <w:rsid w:val="002C18BC"/>
    <w:rsid w:val="002C4E3A"/>
    <w:rsid w:val="00303A76"/>
    <w:rsid w:val="00325398"/>
    <w:rsid w:val="003538DF"/>
    <w:rsid w:val="0038246E"/>
    <w:rsid w:val="00382DDC"/>
    <w:rsid w:val="003930CA"/>
    <w:rsid w:val="003D35F9"/>
    <w:rsid w:val="003E3A15"/>
    <w:rsid w:val="003E5D1C"/>
    <w:rsid w:val="003F55DC"/>
    <w:rsid w:val="00413F4C"/>
    <w:rsid w:val="004B337A"/>
    <w:rsid w:val="004C210C"/>
    <w:rsid w:val="004F3962"/>
    <w:rsid w:val="0053446F"/>
    <w:rsid w:val="00572798"/>
    <w:rsid w:val="00590AEF"/>
    <w:rsid w:val="00591994"/>
    <w:rsid w:val="005A0039"/>
    <w:rsid w:val="005A516F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82C2F"/>
    <w:rsid w:val="006E591E"/>
    <w:rsid w:val="007178B3"/>
    <w:rsid w:val="00737822"/>
    <w:rsid w:val="007473A6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86129"/>
    <w:rsid w:val="008B1E4D"/>
    <w:rsid w:val="008E3E11"/>
    <w:rsid w:val="00920CA0"/>
    <w:rsid w:val="00925DB3"/>
    <w:rsid w:val="009419D8"/>
    <w:rsid w:val="009A43C5"/>
    <w:rsid w:val="009E6A3F"/>
    <w:rsid w:val="00A51F82"/>
    <w:rsid w:val="00A71431"/>
    <w:rsid w:val="00AC4528"/>
    <w:rsid w:val="00AD027A"/>
    <w:rsid w:val="00B2242C"/>
    <w:rsid w:val="00B82F18"/>
    <w:rsid w:val="00BD114C"/>
    <w:rsid w:val="00C3410D"/>
    <w:rsid w:val="00C35518"/>
    <w:rsid w:val="00C55AE6"/>
    <w:rsid w:val="00C81FED"/>
    <w:rsid w:val="00C836B9"/>
    <w:rsid w:val="00C958E9"/>
    <w:rsid w:val="00CA4A01"/>
    <w:rsid w:val="00CE7362"/>
    <w:rsid w:val="00D01B78"/>
    <w:rsid w:val="00D27591"/>
    <w:rsid w:val="00D53D96"/>
    <w:rsid w:val="00D66226"/>
    <w:rsid w:val="00DA7E58"/>
    <w:rsid w:val="00DE13B1"/>
    <w:rsid w:val="00E05F61"/>
    <w:rsid w:val="00E704D8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4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4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4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4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4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4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4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4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8106</izvorni_sadrzaj>
    <derivirana_varijabla naziv="DomainObject.Predmet.Broj_1">8106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St-8106/2015</izvorni_sadrzaj>
    <derivirana_varijabla naziv="DomainObject.Predmet.OznakaBroj_1">St-8106/2015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 d.o.o. zastupanog po punomoćniku Boris Orašanin</izvorni_sadrzaj>
    <derivirana_varijabla naziv="DomainObject.Predmet.ProtustrankaFormated_1">  OR d.o.o. zastupanog po punomoćniku Boris Orašanin</derivirana_varijabla>
  </DomainObject.Predmet.ProtustrankaFormated>
  <DomainObject.Predmet.ProtustrankaFormatedOIB>
    <izvorni_sadrzaj>  OR d.o.o., OIB 68450163506 zastupanog po punomoćniku Boris Orašanin</izvorni_sadrzaj>
    <derivirana_varijabla naziv="DomainObject.Predmet.ProtustrankaFormatedOIB_1">  OR d.o.o., OIB 68450163506 zastupanog po punomoćniku Boris Orašanin</derivirana_varijabla>
  </DomainObject.Predmet.ProtustrankaFormatedOIB>
  <DomainObject.Predmet.ProtustrankaFormatedWithAdress>
    <izvorni_sadrzaj> OR d.o.o., Srebrnjak 120, 10000 Zagreb zastupanog po punomoćniku Boris Orašanin</izvorni_sadrzaj>
    <derivirana_varijabla naziv="DomainObject.Predmet.ProtustrankaFormatedWithAdress_1"> OR d.o.o., Srebrnjak 120, 10000 Zagreb zastupanog po punomoćniku Boris Orašanin</derivirana_varijabla>
  </DomainObject.Predmet.ProtustrankaFormatedWithAdress>
  <DomainObject.Predmet.ProtustrankaFormatedWithAdressOIB>
    <izvorni_sadrzaj> OR d.o.o., OIB 68450163506, Srebrnjak 120, 10000 Zagreb zastupanog po punomoćniku Boris Orašanin</izvorni_sadrzaj>
    <derivirana_varijabla naziv="DomainObject.Predmet.ProtustrankaFormatedWithAdressOIB_1"> OR d.o.o., OIB 68450163506, Srebrnjak 120, 10000 Zagreb zastupanog po punomoćniku Boris Orašanin</derivirana_varijabla>
  </DomainObject.Predmet.ProtustrankaFormatedWithAdressOIB>
  <DomainObject.Predmet.ProtustrankaWithAdress>
    <izvorni_sadrzaj>OR d.o.o. Srebrnjak 120, 10000 Zagreb</izvorni_sadrzaj>
    <derivirana_varijabla naziv="DomainObject.Predmet.ProtustrankaWithAdress_1">OR d.o.o. Srebrnjak 120, 10000 Zagreb</derivirana_varijabla>
  </DomainObject.Predmet.ProtustrankaWithAdress>
  <DomainObject.Predmet.ProtustrankaWithAdressOIB>
    <izvorni_sadrzaj>OR d.o.o., OIB 68450163506, Srebrnjak 120, 10000 Zagreb</izvorni_sadrzaj>
    <derivirana_varijabla naziv="DomainObject.Predmet.ProtustrankaWithAdressOIB_1">OR d.o.o., OIB 68450163506, Srebrnjak 120, 10000 Zagreb</derivirana_varijabla>
  </DomainObject.Predmet.ProtustrankaWithAdressOIB>
  <DomainObject.Predmet.ProtustrankaNazivFormated>
    <izvorni_sadrzaj>OR d.o.o.</izvorni_sadrzaj>
    <derivirana_varijabla naziv="DomainObject.Predmet.ProtustrankaNazivFormated_1">OR d.o.o.</derivirana_varijabla>
  </DomainObject.Predmet.ProtustrankaNazivFormated>
  <DomainObject.Predmet.ProtustrankaNazivFormatedOIB>
    <izvorni_sadrzaj>OR d.o.o., OIB 68450163506</izvorni_sadrzaj>
    <derivirana_varijabla naziv="DomainObject.Predmet.ProtustrankaNazivFormatedOIB_1">OR d.o.o., OIB 68450163506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 d.o.o. zastupanog po punomoćniku Boris Orašanin</item>
    </izvorni_sadrzaj>
    <derivirana_varijabla naziv="DomainObject.Predmet.ProtuStrankaListFormated_1">
      <item>OR d.o.o. zastupanog po punomoćniku Boris Orašanin</item>
    </derivirana_varijabla>
  </DomainObject.Predmet.ProtuStrankaListFormated>
  <DomainObject.Predmet.ProtuStrankaListFormatedOIB>
    <izvorni_sadrzaj>
      <item>OR d.o.o., OIB 68450163506 zastupanog po punomoćniku Boris Orašanin</item>
    </izvorni_sadrzaj>
    <derivirana_varijabla naziv="DomainObject.Predmet.ProtuStrankaListFormatedOIB_1">
      <item>OR d.o.o., OIB 68450163506 zastupanog po punomoćniku Boris Orašanin</item>
    </derivirana_varijabla>
  </DomainObject.Predmet.ProtuStrankaListFormatedOIB>
  <DomainObject.Predmet.ProtuStrankaListFormatedWithAdress>
    <izvorni_sadrzaj>
      <item>OR d.o.o., Srebrnjak 120, 10000 Zagreb zastupanog po punomoćniku Boris Orašanin</item>
    </izvorni_sadrzaj>
    <derivirana_varijabla naziv="DomainObject.Predmet.ProtuStrankaListFormatedWithAdress_1">
      <item>OR d.o.o., Srebrnjak 120, 10000 Zagreb zastupanog po punomoćniku Boris Orašanin</item>
    </derivirana_varijabla>
  </DomainObject.Predmet.ProtuStrankaListFormatedWithAdress>
  <DomainObject.Predmet.ProtuStrankaListFormatedWithAdressOIB>
    <izvorni_sadrzaj>
      <item>OR d.o.o., OIB 68450163506, Srebrnjak 120, 10000 Zagreb zastupanog po punomoćniku Boris Orašanin</item>
    </izvorni_sadrzaj>
    <derivirana_varijabla naziv="DomainObject.Predmet.ProtuStrankaListFormatedWithAdressOIB_1">
      <item>OR d.o.o., OIB 68450163506, Srebrnjak 120, 10000 Zagreb zastupanog po punomoćniku Boris Orašanin</item>
    </derivirana_varijabla>
  </DomainObject.Predmet.ProtuStrankaListFormatedWithAdressOIB>
  <DomainObject.Predmet.ProtuStrankaListNazivFormated>
    <izvorni_sadrzaj>
      <item>OR d.o.o.</item>
    </izvorni_sadrzaj>
    <derivirana_varijabla naziv="DomainObject.Predmet.ProtuStrankaListNazivFormated_1">
      <item>OR d.o.o.</item>
    </derivirana_varijabla>
  </DomainObject.Predmet.ProtuStrankaListNazivFormated>
  <DomainObject.Predmet.ProtuStrankaListNazivFormatedOIB>
    <izvorni_sadrzaj>
      <item>OR d.o.o., OIB 68450163506</item>
    </izvorni_sadrzaj>
    <derivirana_varijabla naziv="DomainObject.Predmet.ProtuStrankaListNazivFormatedOIB_1">
      <item>OR d.o.o., OIB 68450163506</item>
    </derivirana_varijabla>
  </DomainObject.Predmet.ProtuStrankaListNazivFormatedOIB>
  <DomainObject.Predmet.OstaliListFormated>
    <izvorni_sadrzaj>
      <item>Boris Orašanin punomoćnik sudionika u postupku OR d.o.o.</item>
    </izvorni_sadrzaj>
    <derivirana_varijabla naziv="DomainObject.Predmet.OstaliListFormated_1">
      <item>Boris Orašanin punomoćnik sudionika u postupku OR d.o.o.</item>
    </derivirana_varijabla>
  </DomainObject.Predmet.OstaliListFormated>
  <DomainObject.Predmet.OstaliListFormatedOIB>
    <izvorni_sadrzaj>
      <item>Boris Orašanin, OIB 95850933621 punomoćnik sudionika u postupku OR d.o.o.</item>
    </izvorni_sadrzaj>
    <derivirana_varijabla naziv="DomainObject.Predmet.OstaliListFormatedOIB_1">
      <item>Boris Orašanin, OIB 95850933621 punomoćnik sudionika u postupku OR d.o.o.</item>
    </derivirana_varijabla>
  </DomainObject.Predmet.OstaliListFormatedOIB>
  <DomainObject.Predmet.OstaliListFormatedWithAdress>
    <izvorni_sadrzaj>
      <item>Boris Orašanin, Srebrnjak 120, 10000 Zagreb punomoćnik sudionika u postupku OR d.o.o.</item>
    </izvorni_sadrzaj>
    <derivirana_varijabla naziv="DomainObject.Predmet.OstaliListFormatedWithAdress_1">
      <item>Boris Orašanin, Srebrnjak 120, 10000 Zagreb punomoćnik sudionika u postupku OR d.o.o.</item>
    </derivirana_varijabla>
  </DomainObject.Predmet.OstaliListFormatedWithAdress>
  <DomainObject.Predmet.OstaliListFormatedWithAdressOIB>
    <izvorni_sadrzaj>
      <item>Boris Orašanin, OIB 95850933621, Srebrnjak 120, 10000 Zagreb punomoćnik sudionika u postupku OR d.o.o.</item>
    </izvorni_sadrzaj>
    <derivirana_varijabla naziv="DomainObject.Predmet.OstaliListFormatedWithAdressOIB_1">
      <item>Boris Orašanin, OIB 95850933621, Srebrnjak 120, 10000 Zagreb punomoćnik sudionika u postupku OR d.o.o.</item>
    </derivirana_varijabla>
  </DomainObject.Predmet.OstaliListFormatedWithAdressOIB>
  <DomainObject.Predmet.OstaliListNazivFormated>
    <izvorni_sadrzaj>
      <item>Boris Orašanin</item>
    </izvorni_sadrzaj>
    <derivirana_varijabla naziv="DomainObject.Predmet.OstaliListNazivFormated_1">
      <item>Boris Orašanin</item>
    </derivirana_varijabla>
  </DomainObject.Predmet.OstaliListNazivFormated>
  <DomainObject.Predmet.OstaliListNazivFormatedOIB>
    <izvorni_sadrzaj>
      <item>Boris Orašanin, OIB 95850933621</item>
    </izvorni_sadrzaj>
    <derivirana_varijabla naziv="DomainObject.Predmet.OstaliListNazivFormatedOIB_1">
      <item>Boris Orašanin, OIB 95850933621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 d.o.o.</izvorni_sadrzaj>
    <derivirana_varijabla naziv="DomainObject.Predmet.ProtustrankaIDrugi_1">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 d.o.o., OIB 68450163506, Srebrnjak 120, 10000 Zagreb</izvorni_sadrzaj>
    <derivirana_varijabla naziv="DomainObject.Predmet.ProtustrankaIDrugiAdressOIB_1">OR d.o.o., OIB 68450163506, Srebrnjak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 d.o.o.</item>
      <item>Boris Orašanin</item>
    </izvorni_sadrzaj>
    <derivirana_varijabla naziv="DomainObject.Predmet.SudioniciListNaziv_1">
      <item>FINA Regionalni centar Zagreb</item>
      <item>OR d.o.o.</item>
      <item>Boris Orašanin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OR d.o.o., OIB 68450163506, Srebrnjak 120,10000 Zagreb</item>
      <item>Boris Orašanin, OIB 95850933621, Srebrnjak 120,10000 Zagreb</item>
    </izvorni_sadrzaj>
    <derivirana_varijabla naziv="DomainObject.Predmet.SudioniciListAdressOIB_1">
      <item>FINA Regionalni centar Zagreb, OIB 85821130368, Trg svibanjskih žrtava 1995. 1,10000 Zagreb</item>
      <item>OR d.o.o., OIB 68450163506, Srebrnjak 120,10000 Zagreb</item>
      <item>Boris Orašanin, OIB 95850933621, Srebrnjak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68450163506</item>
      <item>, OIB 95850933621</item>
    </izvorni_sadrzaj>
    <derivirana_varijabla naziv="DomainObject.Predmet.SudioniciListNazivOIB_1">
      <item>, OIB 85821130368</item>
      <item>, OIB 68450163506</item>
      <item>, OIB 95850933621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2016-02-08T08:40:00Z</dcterms:created>
  <dc:creator>ilukac</dc:creator>
  <cp:lastModifiedBy>Zlatka Plivelić</cp:lastModifiedBy>
  <cp:lastPrinted>2015-12-23T10:25:00Z</cp:lastPrinted>
  <dcterms:modified xmlns:xsi="http://www.w3.org/2001/XMLSchema-instance" xsi:type="dcterms:W3CDTF">2016-02-08T09:10:00Z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