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3978" w14:paraId="0683978" w:rsidRDefault="00BF50B4" w:rsidP="00BF50B4" w:rsidR="00BF50B4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</w:t>
      </w:r>
      <w:r>
        <w:t xml:space="preserve"> </w:t>
      </w:r>
      <w:r w:rsidRPr="006572C0">
        <w:t xml:space="preserve">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50B4" w:rsidP="00BF50B4" w:rsidR="00BF50B4" w:rsidRPr="006572C0">
      <w:pPr>
        <w:jc w:val="both"/>
      </w:pPr>
      <w:r w:rsidRPr="006572C0">
        <w:t xml:space="preserve">   REPUBLIKA HRVATSKA</w:t>
      </w:r>
      <w:r w:rsidRPr="00D65917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2 St-514/2017-</w:t>
      </w:r>
      <w:r w:rsidR="0090243B">
        <w:t>27</w:t>
      </w:r>
    </w:p>
    <w:p w:rsidRDefault="00BF50B4" w:rsidP="00BF50B4" w:rsidR="00BF50B4" w:rsidRPr="006572C0">
      <w:pPr>
        <w:jc w:val="both"/>
      </w:pPr>
      <w:r w:rsidRPr="006572C0">
        <w:t>TRGOVAČKI SUD U PAZINU</w:t>
      </w:r>
    </w:p>
    <w:p w:rsidRDefault="00BF50B4" w:rsidP="00BF50B4" w:rsidR="00BF50B4">
      <w:pPr>
        <w:jc w:val="both"/>
      </w:pPr>
      <w:r w:rsidRPr="006572C0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BF50B4" w:rsidP="00BF50B4" w:rsidR="00BF50B4">
      <w:pPr>
        <w:jc w:val="both"/>
      </w:pPr>
    </w:p>
    <w:p w:rsidRDefault="00BF50B4" w:rsidP="00BF50B4" w:rsidR="00BF50B4" w:rsidRPr="006572C0">
      <w:pPr>
        <w:jc w:val="both"/>
      </w:pPr>
    </w:p>
    <w:p w:rsidRDefault="00BF50B4" w:rsidP="00BF50B4" w:rsidR="00BF50B4">
      <w:pPr>
        <w:jc w:val="center"/>
      </w:pPr>
      <w:r w:rsidRPr="006572C0">
        <w:t>R E P U B L I K A  H R V A T S K A</w:t>
      </w:r>
    </w:p>
    <w:p w:rsidRDefault="00BF50B4" w:rsidP="00BF50B4" w:rsidR="00BF50B4" w:rsidRPr="006572C0">
      <w:pPr>
        <w:jc w:val="center"/>
      </w:pPr>
    </w:p>
    <w:p w:rsidRDefault="00BF50B4" w:rsidP="00BF50B4" w:rsidR="00BF50B4" w:rsidRPr="006572C0">
      <w:pPr>
        <w:jc w:val="center"/>
      </w:pPr>
      <w:r w:rsidRPr="006572C0">
        <w:t>R J E Š E N J E</w:t>
      </w:r>
    </w:p>
    <w:p w:rsidRDefault="00BF50B4" w:rsidP="00BF50B4" w:rsidR="00BF50B4" w:rsidRPr="006572C0">
      <w:pPr>
        <w:jc w:val="center"/>
      </w:pPr>
    </w:p>
    <w:p w:rsidRDefault="00BF50B4" w:rsidP="00BF50B4" w:rsidR="00BF50B4" w:rsidRPr="0090243B">
      <w:pPr>
        <w:jc w:val="both"/>
      </w:pPr>
      <w:r w:rsidRPr="006572C0">
        <w:tab/>
        <w:t xml:space="preserve">Trgovački sud u Pazinu, po stečajnom sucu Adrijani Labinjan Skok, u stečajnom postupku nad </w:t>
      </w:r>
      <w:r w:rsidRPr="00404C88">
        <w:t>stečajnim dužnikom PELAGIUS d.o.o. u stečaju, Savudrija, Alberi 300, OIB: 5330276118</w:t>
      </w:r>
      <w:r w:rsidRPr="0090243B">
        <w:t>4, 7. ožujka 2018.</w:t>
      </w:r>
    </w:p>
    <w:p w:rsidRDefault="00BF50B4" w:rsidP="00BF50B4" w:rsidR="00BF50B4" w:rsidRPr="006572C0">
      <w:pPr>
        <w:jc w:val="both"/>
      </w:pPr>
    </w:p>
    <w:p w:rsidRDefault="00BF50B4" w:rsidP="00BF50B4" w:rsidR="00BF50B4" w:rsidRPr="006572C0">
      <w:pPr>
        <w:jc w:val="center"/>
      </w:pPr>
      <w:r w:rsidRPr="006572C0">
        <w:t>r i j e š i o  j e</w:t>
      </w:r>
    </w:p>
    <w:p w:rsidRDefault="00BF50B4" w:rsidP="00BF50B4" w:rsidR="00BF50B4" w:rsidRPr="006572C0">
      <w:pPr>
        <w:jc w:val="center"/>
      </w:pPr>
    </w:p>
    <w:p w:rsidRDefault="00BF50B4" w:rsidP="00BF50B4" w:rsidR="00BF50B4">
      <w:pPr>
        <w:jc w:val="both"/>
      </w:pPr>
      <w:r w:rsidRPr="006572C0">
        <w:tab/>
      </w:r>
      <w:r>
        <w:t xml:space="preserve">U </w:t>
      </w:r>
      <w:r w:rsidRPr="006572C0">
        <w:t xml:space="preserve">stečajnom </w:t>
      </w:r>
      <w:r>
        <w:t xml:space="preserve">postupku nad </w:t>
      </w:r>
      <w:r w:rsidRPr="00404C88">
        <w:t>stečajnim dužnikom PELAGIUS d.o.o. u stečaju, Savudrija, Alberi 300, OIB: 53302761184</w:t>
      </w:r>
      <w:r w:rsidRPr="006572C0">
        <w:t xml:space="preserve">, </w:t>
      </w:r>
      <w:r>
        <w:t>utvrđene su t</w:t>
      </w:r>
      <w:r w:rsidRPr="004434A4">
        <w:t>ražbine drugog višeg isplatnog reda:</w:t>
      </w:r>
    </w:p>
    <w:p w:rsidRDefault="00BF50B4" w:rsidP="00BF50B4" w:rsidR="00BF50B4">
      <w:pPr>
        <w:jc w:val="both"/>
      </w:pPr>
    </w:p>
    <w:p w:rsidRDefault="00BF50B4" w:rsidP="00BF50B4" w:rsidR="00BF50B4" w:rsidRPr="00967BD5">
      <w:pPr>
        <w:jc w:val="both"/>
      </w:pPr>
      <w:r>
        <w:tab/>
      </w:r>
      <w:r w:rsidRPr="008C3B19">
        <w:t xml:space="preserve">1. </w:t>
      </w:r>
      <w:r w:rsidRPr="005D0DC0">
        <w:t>HEP ELEKTRA d.o.o., Rijeka, V.C. Emina 2, OIB: 43965974818, u iznosu od 88,78 kn</w:t>
      </w:r>
      <w:r>
        <w:t>.</w:t>
      </w:r>
    </w:p>
    <w:p w:rsidRDefault="00BF50B4" w:rsidP="00BF50B4" w:rsidR="00BF50B4">
      <w:pPr>
        <w:jc w:val="both"/>
      </w:pPr>
      <w:r>
        <w:tab/>
      </w:r>
      <w:r w:rsidRPr="00E908D0">
        <w:t xml:space="preserve">2. </w:t>
      </w:r>
      <w:r w:rsidRPr="005377AB">
        <w:t>TANJA OBLAK, Umag, Crveni Vrh, Alberi 1, OIB: 52709255253, u iznosu od 1.280.883,91 kn</w:t>
      </w:r>
      <w:r>
        <w:t>.</w:t>
      </w:r>
    </w:p>
    <w:p w:rsidRDefault="00BF50B4" w:rsidP="00BF50B4" w:rsidR="00BF50B4" w:rsidRPr="00D52A2A">
      <w:pPr>
        <w:jc w:val="both"/>
      </w:pPr>
      <w:r>
        <w:tab/>
        <w:t xml:space="preserve">3. </w:t>
      </w:r>
      <w:r w:rsidRPr="00DC3E44">
        <w:t>TANJA OBLAK, Umag, Crveni Vrh, Alberi 1, OIB: 52709255253, u iznosu od 8.245.137,97 kn</w:t>
      </w:r>
      <w:r w:rsidR="0090243B">
        <w:t>.</w:t>
      </w:r>
    </w:p>
    <w:p w:rsidRDefault="00BF50B4" w:rsidP="00BF50B4" w:rsidR="00BF50B4" w:rsidRPr="00252CC9">
      <w:pPr>
        <w:ind w:firstLine="540"/>
        <w:jc w:val="center"/>
      </w:pPr>
    </w:p>
    <w:p w:rsidRDefault="00BF50B4" w:rsidP="00BF50B4" w:rsidR="00BF50B4" w:rsidRPr="00252CC9">
      <w:pPr>
        <w:ind w:left="360"/>
        <w:jc w:val="center"/>
      </w:pPr>
      <w:r w:rsidRPr="00252CC9">
        <w:t>Obrazloženje</w:t>
      </w:r>
    </w:p>
    <w:p w:rsidRDefault="00BF50B4" w:rsidP="00BF50B4" w:rsidR="00BF50B4" w:rsidRPr="00252CC9">
      <w:pPr>
        <w:ind w:left="360"/>
        <w:jc w:val="center"/>
      </w:pPr>
    </w:p>
    <w:p w:rsidRDefault="00BF50B4" w:rsidP="00BF50B4" w:rsidR="00BF50B4" w:rsidRPr="006F3547">
      <w:pPr>
        <w:jc w:val="both"/>
      </w:pPr>
      <w:r w:rsidRPr="0094722D">
        <w:tab/>
        <w:t xml:space="preserve">Na ispitnom ročištu održanom </w:t>
      </w:r>
      <w:r>
        <w:t>7. ožujka 2018</w:t>
      </w:r>
      <w:r w:rsidRPr="0094722D">
        <w:t xml:space="preserve">. ispitane su prijave tražbina prema svojim iznosima i redu. Stečajni sudac </w:t>
      </w:r>
      <w:r>
        <w:t xml:space="preserve">je </w:t>
      </w:r>
      <w:r w:rsidRPr="0094722D">
        <w:t>temeljem čl. 264. Stečajnog zakona (N</w:t>
      </w:r>
      <w:r w:rsidR="0090243B">
        <w:t>arodne novine broj</w:t>
      </w:r>
      <w:r w:rsidRPr="0094722D">
        <w:t xml:space="preserve"> 71/15</w:t>
      </w:r>
      <w:r w:rsidR="0090243B">
        <w:t xml:space="preserve">, 104/17, </w:t>
      </w:r>
      <w:r w:rsidR="0090243B" w:rsidRPr="0094722D">
        <w:t>dalje: SZ</w:t>
      </w:r>
      <w:r w:rsidRPr="0094722D">
        <w:t>) sastavio tablicu ispitanih tražbina u kojoj su za svaku tražbinu uneseni podaci u kojoj je mjeri tražbina utvrđena prema svom iznosu i svom redu</w:t>
      </w:r>
      <w:r>
        <w:t>.</w:t>
      </w:r>
    </w:p>
    <w:p w:rsidRDefault="00BF50B4" w:rsidP="00BF50B4" w:rsidR="00BF50B4" w:rsidRPr="006F3547">
      <w:pPr>
        <w:jc w:val="both"/>
      </w:pPr>
      <w:r w:rsidRPr="006F3547">
        <w:tab/>
        <w:t xml:space="preserve">Tražbine drugog višeg isplatnog reda </w:t>
      </w:r>
      <w:r>
        <w:t>navedene u izreci</w:t>
      </w:r>
      <w:r w:rsidRPr="006F3547">
        <w:t xml:space="preserve"> ovog rješenja smatraju se utvrđenim, budući ih je priznao stečajni upravitelj a nisu osporili vjerovnici (čl. 263. SZ-a). Tražbine vjerovnika priznate</w:t>
      </w:r>
      <w:r>
        <w:t xml:space="preserve"> su</w:t>
      </w:r>
      <w:r w:rsidRPr="006F3547">
        <w:t xml:space="preserve"> u cijelosti </w:t>
      </w:r>
      <w:r>
        <w:t xml:space="preserve">te </w:t>
      </w:r>
      <w:r w:rsidRPr="006F3547">
        <w:t>nisu posebno obrazložene.</w:t>
      </w:r>
    </w:p>
    <w:p w:rsidRDefault="00BF50B4" w:rsidP="00BF50B4" w:rsidR="00BF50B4">
      <w:pPr>
        <w:jc w:val="both"/>
        <w:rPr>
          <w:color w:val="00B050"/>
        </w:rPr>
      </w:pPr>
    </w:p>
    <w:p w:rsidRDefault="00BF50B4" w:rsidP="00BF50B4" w:rsidR="00BF50B4" w:rsidRPr="000C4F40">
      <w:pPr>
        <w:jc w:val="both"/>
        <w:rPr>
          <w:color w:val="00B050"/>
        </w:rPr>
      </w:pPr>
    </w:p>
    <w:p w:rsidRDefault="00BF50B4" w:rsidP="00BF50B4" w:rsidR="00BF50B4" w:rsidRPr="0090243B">
      <w:pPr>
        <w:ind w:firstLine="708"/>
        <w:jc w:val="center"/>
      </w:pPr>
      <w:r w:rsidRPr="006572C0">
        <w:t>U P</w:t>
      </w:r>
      <w:r w:rsidRPr="00A87A66">
        <w:t>az</w:t>
      </w:r>
      <w:r w:rsidRPr="0090243B">
        <w:t>inu 7. ožujka 2018.</w:t>
      </w:r>
    </w:p>
    <w:p w:rsidRDefault="00BF50B4" w:rsidP="00BF50B4" w:rsidR="00BF50B4" w:rsidRPr="006572C0">
      <w:pPr>
        <w:ind w:firstLine="708"/>
        <w:jc w:val="center"/>
      </w:pPr>
    </w:p>
    <w:p w:rsidRDefault="00BF50B4" w:rsidP="00BF50B4" w:rsidR="00BF50B4" w:rsidRPr="006572C0">
      <w:pPr>
        <w:ind w:firstLine="708" w:left="5664"/>
        <w:jc w:val="center"/>
      </w:pPr>
      <w:r>
        <w:t>Stečajna sutkinja</w:t>
      </w:r>
    </w:p>
    <w:p w:rsidRDefault="00BF50B4" w:rsidP="00BF50B4" w:rsidR="00BF50B4">
      <w:pPr>
        <w:ind w:firstLine="708" w:left="4956"/>
        <w:jc w:val="center"/>
      </w:pPr>
      <w:r w:rsidRPr="006572C0">
        <w:t xml:space="preserve">           Adrijana Labinjan Skok, v.r.</w:t>
      </w:r>
    </w:p>
    <w:p w:rsidRDefault="00BF50B4" w:rsidP="00BF50B4" w:rsidR="00BF50B4">
      <w:pPr>
        <w:ind w:firstLine="708" w:left="4956"/>
        <w:jc w:val="center"/>
      </w:pPr>
    </w:p>
    <w:p w:rsidRDefault="00BF50B4" w:rsidP="00BF50B4" w:rsidR="00BF50B4" w:rsidRPr="006572C0">
      <w:pPr>
        <w:jc w:val="both"/>
      </w:pPr>
    </w:p>
    <w:p w:rsidRDefault="00BF50B4" w:rsidP="00BF50B4" w:rsidR="00BF50B4" w:rsidRPr="00C664CF">
      <w:pPr>
        <w:jc w:val="both"/>
      </w:pPr>
      <w:r w:rsidRPr="00C664CF">
        <w:t>UPUTA O PRAVNOM LIJEKU:</w:t>
      </w:r>
    </w:p>
    <w:p w:rsidRDefault="00BF50B4" w:rsidP="00BF50B4" w:rsidR="00BF50B4" w:rsidRPr="00C664CF">
      <w:pPr>
        <w:jc w:val="both"/>
      </w:pPr>
      <w:r w:rsidRPr="00C664CF">
        <w:tab/>
        <w:t>Protiv ovog rješenja pravo na žalbu ima stečajni upravitelj i svaki vjerovnik u dijelu koji se tiče njegove prijavljene tražb</w:t>
      </w:r>
      <w:r>
        <w:t>ine i tražbine koju je osporio</w:t>
      </w:r>
      <w:r w:rsidRPr="00C664CF">
        <w:t xml:space="preserve">. Žalba se podnosi u roku od 8 dana od dana </w:t>
      </w:r>
      <w:r>
        <w:t>dostav</w:t>
      </w:r>
      <w:r w:rsidRPr="00C664CF">
        <w:t>e rješenja</w:t>
      </w:r>
      <w:r>
        <w:t>,</w:t>
      </w:r>
      <w:r w:rsidRPr="00C664CF">
        <w:t xml:space="preserve"> </w:t>
      </w:r>
      <w:r w:rsidRPr="00EA4D35">
        <w:t xml:space="preserve">a dostava se smatra obavljenom istekom osmog dana od dana </w:t>
      </w:r>
      <w:r w:rsidRPr="00EA4D35">
        <w:lastRenderedPageBreak/>
        <w:t xml:space="preserve">objave rješenja na mrežnoj stranici e-Oglasna ploča sudova </w:t>
      </w:r>
      <w:r w:rsidRPr="00C664CF">
        <w:t xml:space="preserve">(čl. 12. st. 1. i 2. </w:t>
      </w:r>
      <w:r w:rsidR="0090243B">
        <w:t>SZ-a</w:t>
      </w:r>
      <w:r w:rsidRPr="00C664CF">
        <w:t>)</w:t>
      </w:r>
      <w:r>
        <w:t>. Žalba se podnosi</w:t>
      </w:r>
      <w:r w:rsidRPr="00C664CF">
        <w:t xml:space="preserve"> putem ovog suda u tri primjerka, a o žalbi odlučuje Visoki trgovački sud Republike Hrvatske. </w:t>
      </w:r>
    </w:p>
    <w:p w:rsidRDefault="00BF50B4" w:rsidP="00BF50B4" w:rsidR="00BF50B4" w:rsidRPr="006572C0">
      <w:pPr>
        <w:ind w:left="7080"/>
        <w:jc w:val="both"/>
      </w:pPr>
    </w:p>
    <w:p w:rsidRDefault="00BF50B4" w:rsidP="00BF50B4" w:rsidR="00BF50B4" w:rsidRPr="006572C0">
      <w:r w:rsidRPr="006572C0">
        <w:t xml:space="preserve">DNA:  </w:t>
      </w:r>
    </w:p>
    <w:p w:rsidRDefault="00BF50B4" w:rsidP="00BF50B4" w:rsidR="00BF50B4">
      <w:pPr>
        <w:jc w:val="both"/>
      </w:pPr>
      <w:r w:rsidRPr="006572C0">
        <w:t>- e-oglasna ploča suda 8 dana (čl. 265. st. 2. SZ-a)</w:t>
      </w:r>
    </w:p>
    <w:p w:rsidRDefault="00BF50B4" w:rsidP="00BF50B4" w:rsidR="00BF50B4"/>
    <w:p w:rsidRDefault="00BF50B4" w:rsidP="00BF50B4" w:rsidR="00BF50B4"/>
    <w:p w:rsidRDefault="00B27E0D" w:rsidR="00500701"/>
    <w:sectPr w:rsidSect="00A70E98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0B4" w:rsidP="00BF50B4" w:rsidR="00BF50B4">
      <w:r>
        <w:separator/>
      </w:r>
    </w:p>
  </w:endnote>
  <w:endnote w:id="0" w:type="continuationSeparator">
    <w:p w:rsidRDefault="00BF50B4" w:rsidP="00BF50B4" w:rsidR="00BF50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0B4" w:rsidP="00BF50B4" w:rsidR="00BF50B4">
      <w:r>
        <w:separator/>
      </w:r>
    </w:p>
  </w:footnote>
  <w:footnote w:id="0" w:type="continuationSeparator">
    <w:p w:rsidRDefault="00BF50B4" w:rsidP="00BF50B4" w:rsidR="00BF50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0B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7E0D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0B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7E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50B4" w:rsidP="00BC7372" w:rsidR="00BC7372">
    <w:pPr>
      <w:pStyle w:val="Zaglavlje"/>
    </w:pPr>
    <w:r>
      <w:tab/>
    </w:r>
    <w:r>
      <w:tab/>
      <w:t>2 St-514/2017-</w:t>
    </w:r>
    <w:r w:rsidR="0090243B">
      <w:t>27</w:t>
    </w:r>
  </w:p>
  <w:p w:rsidRDefault="00B27E0D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0B4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0B4"/>
    <w:rsid w:val="00554328"/>
    <w:rsid w:val="0090243B"/>
    <w:rsid w:val="00985388"/>
    <w:rsid w:val="00B27E0D"/>
    <w:rsid w:val="00BF5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50B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F50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F50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F50B4"/>
  </w:style>
  <w:style w:styleId="Tekstbalonia" w:type="paragraph">
    <w:name w:val="Balloon Text"/>
    <w:basedOn w:val="Normal"/>
    <w:link w:val="TekstbaloniaChar"/>
    <w:uiPriority w:val="99"/>
    <w:semiHidden/>
    <w:unhideWhenUsed/>
    <w:rsid w:val="00BF50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50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50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F50B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7E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E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E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E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E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50B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F50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F50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F50B4"/>
  </w:style>
  <w:style w:styleId="Tekstbalonia" w:type="paragraph">
    <w:name w:val="Balloon Text"/>
    <w:basedOn w:val="Normal"/>
    <w:link w:val="TekstbaloniaChar"/>
    <w:uiPriority w:val="99"/>
    <w:semiHidden/>
    <w:unhideWhenUsed/>
    <w:rsid w:val="00BF50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50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50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F50B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7E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E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E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E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E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St-514/2017</izvorni_sadrzaj>
    <derivirana_varijabla naziv="DomainObject.Predmet.OznakaBroj_1">St-514/2017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PELAGIUS d.o.o. SAVUDRIJA</izvorni_sadrzaj>
    <derivirana_varijabla naziv="DomainObject.Predmet.ProtustrankaFormated_1">  PELAGIUS d.o.o. SAVUDRIJA</derivirana_varijabla>
  </DomainObject.Predmet.ProtustrankaFormated>
  <DomainObject.Predmet.ProtustrankaFormatedOIB>
    <izvorni_sadrzaj>  PELAGIUS d.o.o. SAVUDRIJA, OIB 53302761184</izvorni_sadrzaj>
    <derivirana_varijabla naziv="DomainObject.Predmet.ProtustrankaFormatedOIB_1">  PELAGIUS d.o.o. SAVUDRIJA, OIB 53302761184</derivirana_varijabla>
  </DomainObject.Predmet.ProtustrankaFormatedOIB>
  <DomainObject.Predmet.ProtustrankaFormatedWithAdress>
    <izvorni_sadrzaj> PELAGIUS d.o.o. SAVUDRIJA, Alberi 300, 52475 Savudrija</izvorni_sadrzaj>
    <derivirana_varijabla naziv="DomainObject.Predmet.ProtustrankaFormatedWithAdress_1"> PELAGIUS d.o.o. SAVUDRIJA, Alberi 300, 52475 Savudrija</derivirana_varijabla>
  </DomainObject.Predmet.ProtustrankaFormatedWithAdress>
  <DomainObject.Predmet.ProtustrankaFormatedWithAdressOIB>
    <izvorni_sadrzaj> PELAGIUS d.o.o. SAVUDRIJA, OIB 53302761184, Alberi 300, 52475 Savudrija</izvorni_sadrzaj>
    <derivirana_varijabla naziv="DomainObject.Predmet.ProtustrankaFormatedWithAdressOIB_1"> PELAGIUS d.o.o. SAVUDRIJA, OIB 53302761184, Alberi 300, 52475 Savudrija</derivirana_varijabla>
  </DomainObject.Predmet.ProtustrankaFormatedWithAdressOIB>
  <DomainObject.Predmet.ProtustrankaWithAdress>
    <izvorni_sadrzaj>PELAGIUS d.o.o. SAVUDRIJA Alberi 300, 52475 Savudrija</izvorni_sadrzaj>
    <derivirana_varijabla naziv="DomainObject.Predmet.ProtustrankaWithAdress_1">PELAGIUS d.o.o. SAVUDRIJA Alberi 300, 52475 Savudrija</derivirana_varijabla>
  </DomainObject.Predmet.ProtustrankaWithAdress>
  <DomainObject.Predmet.ProtustrankaWithAdressOIB>
    <izvorni_sadrzaj>PELAGIUS d.o.o. SAVUDRIJA, OIB 53302761184, Alberi 300, 52475 Savudrija</izvorni_sadrzaj>
    <derivirana_varijabla naziv="DomainObject.Predmet.ProtustrankaWithAdressOIB_1">PELAGIUS d.o.o. SAVUDRIJA, OIB 53302761184, Alberi 300, 52475 Savudrija</derivirana_varijabla>
  </DomainObject.Predmet.ProtustrankaWithAdressOIB>
  <DomainObject.Predmet.ProtustrankaNazivFormated>
    <izvorni_sadrzaj>PELAGIUS d.o.o. SAVUDRIJA</izvorni_sadrzaj>
    <derivirana_varijabla naziv="DomainObject.Predmet.ProtustrankaNazivFormated_1">PELAGIUS d.o.o. SAVUDRIJA</derivirana_varijabla>
  </DomainObject.Predmet.ProtustrankaNazivFormated>
  <DomainObject.Predmet.ProtustrankaNazivFormatedOIB>
    <izvorni_sadrzaj>PELAGIUS d.o.o. SAVUDRIJA, OIB 53302761184</izvorni_sadrzaj>
    <derivirana_varijabla naziv="DomainObject.Predmet.ProtustrankaNazivFormatedOIB_1">PELAGIUS d.o.o. SAVUDRIJA, OIB 53302761184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PELAGIUS d.o.o. SAVUDRIJA</izvorni_sadrzaj>
    <derivirana_varijabla naziv="DomainObject.Predmet.StrankaFormated_1">  PELAGIUS d.o.o. SAVUDRIJA</derivirana_varijabla>
  </DomainObject.Predmet.StrankaFormated>
  <DomainObject.Predmet.StrankaFormatedOIB>
    <izvorni_sadrzaj>  PELAGIUS d.o.o. SAVUDRIJA, OIB 53302761184</izvorni_sadrzaj>
    <derivirana_varijabla naziv="DomainObject.Predmet.StrankaFormatedOIB_1">  PELAGIUS d.o.o. SAVUDRIJA, OIB 53302761184</derivirana_varijabla>
  </DomainObject.Predmet.StrankaFormatedOIB>
  <DomainObject.Predmet.StrankaFormatedWithAdress>
    <izvorni_sadrzaj> PELAGIUS d.o.o. SAVUDRIJA, Alberi 300, 52475 Savudrija</izvorni_sadrzaj>
    <derivirana_varijabla naziv="DomainObject.Predmet.StrankaFormatedWithAdress_1"> PELAGIUS d.o.o. SAVUDRIJA, Alberi 300, 52475 Savudrija</derivirana_varijabla>
  </DomainObject.Predmet.StrankaFormatedWithAdress>
  <DomainObject.Predmet.StrankaFormatedWithAdressOIB>
    <izvorni_sadrzaj> PELAGIUS d.o.o. SAVUDRIJA, OIB 53302761184, Alberi 300, 52475 Savudrija</izvorni_sadrzaj>
    <derivirana_varijabla naziv="DomainObject.Predmet.StrankaFormatedWithAdressOIB_1"> PELAGIUS d.o.o. SAVUDRIJA, OIB 53302761184, Alberi 300, 52475 Savudrija</derivirana_varijabla>
  </DomainObject.Predmet.StrankaFormatedWithAdressOIB>
  <DomainObject.Predmet.StrankaWithAdress>
    <izvorni_sadrzaj>PELAGIUS d.o.o. SAVUDRIJA Alberi 300,52475 Savudrija</izvorni_sadrzaj>
    <derivirana_varijabla naziv="DomainObject.Predmet.StrankaWithAdress_1">PELAGIUS d.o.o. SAVUDRIJA Alberi 300,52475 Savudrija</derivirana_varijabla>
  </DomainObject.Predmet.StrankaWithAdress>
  <DomainObject.Predmet.StrankaWithAdressOIB>
    <izvorni_sadrzaj>PELAGIUS d.o.o. SAVUDRIJA, OIB 53302761184, Alberi 300,52475 Savudrija</izvorni_sadrzaj>
    <derivirana_varijabla naziv="DomainObject.Predmet.StrankaWithAdressOIB_1">PELAGIUS d.o.o. SAVUDRIJA, OIB 53302761184, Alberi 300,52475 Savudrija</derivirana_varijabla>
  </DomainObject.Predmet.StrankaWithAdressOIB>
  <DomainObject.Predmet.StrankaNazivFormated>
    <izvorni_sadrzaj>PELAGIUS d.o.o. SAVUDRIJA</izvorni_sadrzaj>
    <derivirana_varijabla naziv="DomainObject.Predmet.StrankaNazivFormated_1">PELAGIUS d.o.o. SAVUDRIJA</derivirana_varijabla>
  </DomainObject.Predmet.StrankaNazivFormated>
  <DomainObject.Predmet.StrankaNazivFormatedOIB>
    <izvorni_sadrzaj>PELAGIUS d.o.o. SAVUDRIJA, OIB 53302761184</izvorni_sadrzaj>
    <derivirana_varijabla naziv="DomainObject.Predmet.StrankaNazivFormatedOIB_1">PELAGIUS d.o.o. SAVUDRIJA, OIB 53302761184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PELAGIUS d.o.o. SAVUDRIJA</item>
    </izvorni_sadrzaj>
    <derivirana_varijabla naziv="DomainObject.Predmet.StrankaListFormated_1">
      <item>PELAGIUS d.o.o. SAVUDRIJA</item>
    </derivirana_varijabla>
  </DomainObject.Predmet.StrankaListFormated>
  <DomainObject.Predmet.StrankaListFormatedOIB>
    <izvorni_sadrzaj>
      <item>PELAGIUS d.o.o. SAVUDRIJA, OIB 53302761184</item>
    </izvorni_sadrzaj>
    <derivirana_varijabla naziv="DomainObject.Predmet.StrankaListFormatedOIB_1">
      <item>PELAGIUS d.o.o. SAVUDRIJA, OIB 53302761184</item>
    </derivirana_varijabla>
  </DomainObject.Predmet.StrankaListFormatedOIB>
  <DomainObject.Predmet.StrankaListFormatedWithAdress>
    <izvorni_sadrzaj>
      <item>PELAGIUS d.o.o. SAVUDRIJA, Alberi 300, 52475 Savudrija</item>
    </izvorni_sadrzaj>
    <derivirana_varijabla naziv="DomainObject.Predmet.StrankaListFormatedWithAdress_1">
      <item>PELAGIUS d.o.o. SAVUDRIJA, Alberi 300, 52475 Savudrija</item>
    </derivirana_varijabla>
  </DomainObject.Predmet.StrankaListFormatedWithAdress>
  <DomainObject.Predmet.StrankaListFormatedWithAdressOIB>
    <izvorni_sadrzaj>
      <item>PELAGIUS d.o.o. SAVUDRIJA, OIB 53302761184, Alberi 300, 52475 Savudrija</item>
    </izvorni_sadrzaj>
    <derivirana_varijabla naziv="DomainObject.Predmet.StrankaListFormatedWithAdressOIB_1">
      <item>PELAGIUS d.o.o. SAVUDRIJA, OIB 53302761184, Alberi 300, 52475 Savudrija</item>
    </derivirana_varijabla>
  </DomainObject.Predmet.StrankaListFormatedWithAdressOIB>
  <DomainObject.Predmet.StrankaListNazivFormated>
    <izvorni_sadrzaj>
      <item>PELAGIUS d.o.o. SAVUDRIJA</item>
    </izvorni_sadrzaj>
    <derivirana_varijabla naziv="DomainObject.Predmet.StrankaListNazivFormated_1">
      <item>PELAGIUS d.o.o. SAVUDRIJA</item>
    </derivirana_varijabla>
  </DomainObject.Predmet.StrankaListNazivFormated>
  <DomainObject.Predmet.StrankaListNazivFormatedOIB>
    <izvorni_sadrzaj>
      <item>PELAGIUS d.o.o. SAVUDRIJA, OIB 53302761184</item>
    </izvorni_sadrzaj>
    <derivirana_varijabla naziv="DomainObject.Predmet.StrankaListNazivFormatedOIB_1">
      <item>PELAGIUS d.o.o. SAVUDRIJA, OIB 53302761184</item>
    </derivirana_varijabla>
  </DomainObject.Predmet.StrankaListNazivFormatedOIB>
  <DomainObject.Predmet.ProtuStrankaListFormated>
    <izvorni_sadrzaj>
      <item>PELAGIUS d.o.o. SAVUDRIJA</item>
    </izvorni_sadrzaj>
    <derivirana_varijabla naziv="DomainObject.Predmet.ProtuStrankaListFormated_1">
      <item>PELAGIUS d.o.o. SAVUDRIJA</item>
    </derivirana_varijabla>
  </DomainObject.Predmet.ProtuStrankaListFormated>
  <DomainObject.Predmet.ProtuStrankaListFormatedOIB>
    <izvorni_sadrzaj>
      <item>PELAGIUS d.o.o. SAVUDRIJA, OIB 53302761184</item>
    </izvorni_sadrzaj>
    <derivirana_varijabla naziv="DomainObject.Predmet.ProtuStrankaListFormatedOIB_1">
      <item>PELAGIUS d.o.o. SAVUDRIJA, OIB 53302761184</item>
    </derivirana_varijabla>
  </DomainObject.Predmet.ProtuStrankaListFormatedOIB>
  <DomainObject.Predmet.ProtuStrankaListFormatedWithAdress>
    <izvorni_sadrzaj>
      <item>PELAGIUS d.o.o. SAVUDRIJA, Alberi 300, 52475 Savudrija</item>
    </izvorni_sadrzaj>
    <derivirana_varijabla naziv="DomainObject.Predmet.ProtuStrankaListFormatedWithAdress_1">
      <item>PELAGIUS d.o.o. SAVUDRIJA, Alberi 300, 52475 Savudrija</item>
    </derivirana_varijabla>
  </DomainObject.Predmet.ProtuStrankaListFormatedWithAdress>
  <DomainObject.Predmet.ProtuStrankaListFormatedWithAdressOIB>
    <izvorni_sadrzaj>
      <item>PELAGIUS d.o.o. SAVUDRIJA, OIB 53302761184, Alberi 300, 52475 Savudrija</item>
    </izvorni_sadrzaj>
    <derivirana_varijabla naziv="DomainObject.Predmet.ProtuStrankaListFormatedWithAdressOIB_1">
      <item>PELAGIUS d.o.o. SAVUDRIJA, OIB 53302761184, Alberi 300, 52475 Savudrija</item>
    </derivirana_varijabla>
  </DomainObject.Predmet.ProtuStrankaListFormatedWithAdressOIB>
  <DomainObject.Predmet.ProtuStrankaListNazivFormated>
    <izvorni_sadrzaj>
      <item>PELAGIUS d.o.o. SAVUDRIJA</item>
    </izvorni_sadrzaj>
    <derivirana_varijabla naziv="DomainObject.Predmet.ProtuStrankaListNazivFormated_1">
      <item>PELAGIUS d.o.o. SAVUDRIJA</item>
    </derivirana_varijabla>
  </DomainObject.Predmet.ProtuStrankaListNazivFormated>
  <DomainObject.Predmet.ProtuStrankaListNazivFormatedOIB>
    <izvorni_sadrzaj>
      <item>PELAGIUS d.o.o. SAVUDRIJA, OIB 53302761184</item>
    </izvorni_sadrzaj>
    <derivirana_varijabla naziv="DomainObject.Predmet.ProtuStrankaListNazivFormatedOIB_1">
      <item>PELAGIUS d.o.o. SAVUDRIJA, OIB 53302761184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PELAGIUS d.o.o. SAVUDRIJA</izvorni_sadrzaj>
    <derivirana_varijabla naziv="DomainObject.Predmet.StrankaIDrugi_1">PELAGIUS d.o.o. SAVUDRIJA</derivirana_varijabla>
  </DomainObject.Predmet.StrankaIDrugi>
  <DomainObject.Predmet.ProtustrankaIDrugi>
    <izvorni_sadrzaj>PELAGIUS d.o.o. SAVUDRIJA</izvorni_sadrzaj>
    <derivirana_varijabla naziv="DomainObject.Predmet.ProtustrankaIDrugi_1">PELAGIUS d.o.o. SAVUDRIJA</derivirana_varijabla>
  </DomainObject.Predmet.ProtustrankaIDrugi>
  <DomainObject.Predmet.StrankaIDrugiAdressOIB>
    <izvorni_sadrzaj>PELAGIUS d.o.o. SAVUDRIJA, OIB 53302761184, Alberi 300, 52475 Savudrija</izvorni_sadrzaj>
    <derivirana_varijabla naziv="DomainObject.Predmet.StrankaIDrugiAdressOIB_1">PELAGIUS d.o.o. SAVUDRIJA, OIB 53302761184, Alberi 300, 52475 Savudrija</derivirana_varijabla>
  </DomainObject.Predmet.StrankaIDrugiAdressOIB>
  <DomainObject.Predmet.ProtustrankaIDrugiAdressOIB>
    <izvorni_sadrzaj>PELAGIUS d.o.o. SAVUDRIJA, OIB 53302761184, Alberi 300, 52475 Savudrija</izvorni_sadrzaj>
    <derivirana_varijabla naziv="DomainObject.Predmet.ProtustrankaIDrugiAdressOIB_1">PELAGIUS d.o.o. SAVUDRIJA, OIB 53302761184, Alberi 300,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PELAGIUS d.o.o. SAVUDRIJA</item>
      <item>PELAGIUS d.o.o. SAVUDRIJA</item>
    </izvorni_sadrzaj>
    <derivirana_varijabla naziv="DomainObject.Predmet.SudioniciListNaziv_1">
      <item>PELAGIUS d.o.o. SAVUDRIJA</item>
      <item>PELAGIUS d.o.o. SAVUDRIJA</item>
    </derivirana_varijabla>
  </DomainObject.Predmet.SudioniciListNaziv>
  <DomainObject.Predmet.SudioniciListAdressOIB>
    <izvorni_sadrzaj>
      <item>PELAGIUS d.o.o. SAVUDRIJA, OIB 53302761184, Alberi 300,52475 Savudrija</item>
      <item>PELAGIUS d.o.o. SAVUDRIJA, OIB 53302761184, Alberi 300,52475 Savudrija</item>
    </izvorni_sadrzaj>
    <derivirana_varijabla naziv="DomainObject.Predmet.SudioniciListAdressOIB_1">
      <item>PELAGIUS d.o.o. SAVUDRIJA, OIB 53302761184, Alberi 300,52475 Savudrija</item>
      <item>PELAGIUS d.o.o. SAVUDRIJA, OIB 53302761184, Alberi 300,52475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53302761184</item>
      <item>, OIB 53302761184</item>
    </izvorni_sadrzaj>
    <derivirana_varijabla naziv="DomainObject.Predmet.SudioniciListNazivOIB_1">
      <item>, OIB 53302761184</item>
      <item>, OIB 53302761184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1672</properties:Characters>
  <properties:Lines>55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2018-02-16T09:24:00Z</dcterms:created>
  <dc:creator>Jasmina Matika</dc:creator>
  <cp:lastModifiedBy>Jasmina Matika</cp:lastModifiedBy>
  <dcterms:modified xmlns:xsi="http://www.w3.org/2001/XMLSchema-instance" xsi:type="dcterms:W3CDTF">2018-03-07T12:06:00Z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(St-514-17 - RJEŠENJE - UTVRĐENE TRAŽBINE - II. VIŠI.docx)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