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fdee" w14:paraId="e80fdee" w:rsidRDefault="00FA3175" w:rsidP="00A90274" w:rsidR="00FA3175">
      <w:pPr>
        <w:pStyle w:val="Tijeloteksta"/>
        <w:tabs>
          <w:tab w:pos="4253" w:val="left"/>
        </w:tabs>
        <w:jc w:val="right"/>
        <w15:collapsed w:val="false"/>
      </w:pPr>
      <w:bookmarkStart w:name="_GoBack" w:id="0"/>
      <w:bookmarkEnd w:id="0"/>
      <w:r>
        <w:t>13 St-190/15-142</w:t>
      </w:r>
    </w:p>
    <w:p w:rsidRDefault="00FA3175" w:rsidP="00FA3175" w:rsidR="00FA317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3175" w:rsidP="00FA3175" w:rsidR="00FA3175" w:rsidRPr="00D21A2C"/>
    <w:p w:rsidRDefault="00FA3175" w:rsidP="00FA3175" w:rsidR="00FA31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A3175" w:rsidP="00FA3175" w:rsidR="00FA317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A3175" w:rsidP="00FA3175" w:rsidR="00FA3175">
      <w:pPr>
        <w:pStyle w:val="Tijeloteksta"/>
      </w:pPr>
    </w:p>
    <w:p w:rsidRDefault="00FA3175" w:rsidP="00FA3175" w:rsidR="00FA3175">
      <w:pPr>
        <w:pStyle w:val="Tijeloteksta"/>
      </w:pPr>
    </w:p>
    <w:p w:rsidRDefault="00FA3175" w:rsidP="00FA3175" w:rsidR="00FA3175" w:rsidRPr="005E05E5">
      <w:pPr>
        <w:pStyle w:val="Tijeloteksta"/>
      </w:pPr>
    </w:p>
    <w:p w:rsidRDefault="00FA3175" w:rsidP="00FA3175" w:rsidR="00FA3175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FA3175" w:rsidP="00FA3175" w:rsidR="00FA3175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FA3175" w:rsidP="00FA3175" w:rsidR="00FA3175">
      <w:pPr>
        <w:pStyle w:val="Tijeloteksta"/>
        <w:rPr>
          <w:b/>
          <w:bCs/>
        </w:rPr>
      </w:pPr>
    </w:p>
    <w:p w:rsidRDefault="00FA3175" w:rsidP="00FA3175" w:rsidR="00FA3175">
      <w:pPr>
        <w:pStyle w:val="Tijeloteksta"/>
        <w:rPr>
          <w:b/>
          <w:bCs/>
        </w:rPr>
      </w:pPr>
    </w:p>
    <w:p w:rsidRDefault="00FA3175" w:rsidP="00FA3175" w:rsidR="00FA3175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28. studenog  2017.                </w:t>
      </w:r>
    </w:p>
    <w:p w:rsidRDefault="00FA3175" w:rsidP="00B4313E" w:rsidR="00FA3175">
      <w:pPr>
        <w:ind w:firstLine="708"/>
        <w:jc w:val="both"/>
      </w:pPr>
      <w:r>
        <w:t xml:space="preserve">          </w:t>
      </w:r>
    </w:p>
    <w:p w:rsidRDefault="00FA3175" w:rsidP="00FA3175" w:rsidR="00FA3175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7855BB" w:rsidP="00C305F5" w:rsidR="007855BB">
      <w:pPr>
        <w:rPr>
          <w:b/>
          <w:bCs/>
        </w:rPr>
      </w:pPr>
    </w:p>
    <w:p w:rsidRDefault="00C305F5" w:rsidP="00C305F5" w:rsidR="00C305F5">
      <w:pPr>
        <w:rPr>
          <w:b/>
          <w:bCs/>
        </w:rPr>
      </w:pPr>
    </w:p>
    <w:p w:rsidRDefault="00C305F5" w:rsidP="00C305F5" w:rsidR="00020318">
      <w:pPr>
        <w:ind w:firstLine="345"/>
        <w:jc w:val="both"/>
      </w:pPr>
      <w:r>
        <w:rPr>
          <w:b/>
        </w:rPr>
        <w:t xml:space="preserve">I </w:t>
      </w:r>
      <w:r>
        <w:rPr>
          <w:b/>
        </w:rP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4C676F">
        <w:t xml:space="preserve"> :</w:t>
      </w:r>
    </w:p>
    <w:p w:rsidRDefault="00FA3175" w:rsidP="00FA3175" w:rsidR="00FA3175" w:rsidRPr="000865FE">
      <w:pPr>
        <w:pStyle w:val="Tijeloteksta"/>
        <w:ind w:left="705"/>
        <w:rPr>
          <w:b/>
          <w:lang w:eastAsia="en-US"/>
        </w:rPr>
      </w:pPr>
    </w:p>
    <w:p w:rsidRDefault="00FA3175" w:rsidP="00FA3175" w:rsidR="00FA3175">
      <w:pPr>
        <w:numPr>
          <w:ilvl w:val="0"/>
          <w:numId w:val="21"/>
        </w:numPr>
        <w:jc w:val="both"/>
        <w:rPr>
          <w:lang w:eastAsia="en-US"/>
        </w:rPr>
      </w:pPr>
      <w:r>
        <w:rPr>
          <w:lang w:eastAsia="en-US"/>
        </w:rPr>
        <w:t xml:space="preserve">Suvlasnički dio: 672/10000 ETAŽNO VLASNIŠTVO (E-1) nekretnine na kč.br. 8724/4 u naravi zgrada mješovite uporabe broj 59 i dvorište Ul. Matije Gupca, sa 1094 m2, upisano u zk.ul. 589 ETAŽNO VLASNIŠTVO u određenim omjerima, k.o. Osijek, što u naravi čini : </w:t>
      </w:r>
    </w:p>
    <w:p w:rsidRDefault="00FA3175" w:rsidP="00FA3175" w:rsidR="00FA3175" w:rsidRPr="00685C12">
      <w:pPr>
        <w:pStyle w:val="Odlomakpopisa"/>
        <w:numPr>
          <w:ilvl w:val="0"/>
          <w:numId w:val="22"/>
        </w:numPr>
        <w:contextualSpacing/>
        <w:jc w:val="both"/>
        <w:rPr>
          <w:lang w:eastAsia="en-US"/>
        </w:rPr>
      </w:pPr>
      <w:r>
        <w:rPr>
          <w:lang w:eastAsia="en-US"/>
        </w:rPr>
        <w:t>poslovni prostor A - nalazi se u prizemlju i galeriji, u roh-bau izvedbi, ukupne površine 166,40 m2.</w:t>
      </w:r>
    </w:p>
    <w:p w:rsidRDefault="00FA3175" w:rsidP="00FA3175" w:rsidR="00FA3175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</w:t>
      </w:r>
    </w:p>
    <w:p w:rsidRDefault="00FA3175" w:rsidP="00FA3175" w:rsidR="00FA3175">
      <w:pPr>
        <w:numPr>
          <w:ilvl w:val="0"/>
          <w:numId w:val="21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>
        <w:rPr>
          <w:lang w:eastAsia="en-US"/>
        </w:rPr>
        <w:t xml:space="preserve">Suvlasnički dio 419/10000 ETAŽNO VLASNIŠTVO (E-3) </w:t>
      </w:r>
      <w:r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FA3175" w:rsidP="00FA3175" w:rsidR="00FA3175" w:rsidRPr="00256363">
      <w:pPr>
        <w:pStyle w:val="Odlomakpopisa"/>
        <w:numPr>
          <w:ilvl w:val="0"/>
          <w:numId w:val="22"/>
        </w:numPr>
        <w:contextualSpacing/>
        <w:jc w:val="both"/>
        <w:rPr>
          <w:lang w:eastAsia="en-US"/>
        </w:rPr>
      </w:pPr>
      <w:r>
        <w:rPr>
          <w:lang w:eastAsia="en-US"/>
        </w:rPr>
        <w:t>poslovni prostor C – nalazi se u prizemlju i galeriji, u roh-bau izvedbi, ukupne površine 103,71 m2.</w:t>
      </w:r>
    </w:p>
    <w:p w:rsidRDefault="00FA3175" w:rsidP="00FA3175" w:rsidR="00FA3175" w:rsidRPr="000865FE">
      <w:pPr>
        <w:ind w:left="720"/>
        <w:jc w:val="both"/>
        <w:rPr>
          <w:lang w:eastAsia="en-US"/>
        </w:rPr>
      </w:pPr>
    </w:p>
    <w:p w:rsidRDefault="00FA3175" w:rsidP="00FA3175" w:rsidR="00FA3175">
      <w:pPr>
        <w:numPr>
          <w:ilvl w:val="0"/>
          <w:numId w:val="21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>
        <w:rPr>
          <w:lang w:eastAsia="en-US"/>
        </w:rPr>
        <w:t xml:space="preserve">Suvlasnički dio 256/10000 ETAŽNO VLASNIŠTVO (E-17) </w:t>
      </w:r>
      <w:r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FA3175" w:rsidP="00FA3175" w:rsidR="00FA3175">
      <w:pPr>
        <w:pStyle w:val="Odlomakpopisa"/>
        <w:numPr>
          <w:ilvl w:val="0"/>
          <w:numId w:val="22"/>
        </w:numPr>
        <w:contextualSpacing/>
        <w:jc w:val="both"/>
        <w:rPr>
          <w:lang w:eastAsia="en-US"/>
        </w:rPr>
      </w:pPr>
      <w:r>
        <w:rPr>
          <w:lang w:eastAsia="en-US"/>
        </w:rPr>
        <w:t>stan 14 na drugom katu, a sastoji se od : pretprostora, kupaonice, ostave, sobe s kuhinjom, sobe i loggie, ukupne površine 63,26 m2, te sporednog dijela koji se sastoji od drvarnice 14, u prizemlju, površine 1,39 m2.</w:t>
      </w:r>
    </w:p>
    <w:p w:rsidRDefault="00FA3175" w:rsidP="00FA3175" w:rsidR="00FA3175" w:rsidRPr="000865FE">
      <w:pPr>
        <w:pStyle w:val="Odlomakpopisa"/>
        <w:ind w:left="1425"/>
        <w:jc w:val="center"/>
        <w:rPr>
          <w:lang w:eastAsia="en-US"/>
        </w:rPr>
      </w:pPr>
    </w:p>
    <w:p w:rsidRDefault="00FA3175" w:rsidP="00FA3175" w:rsidR="00FA3175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256/10000 ETAŽNO VLASNIŠTVO (E-31) nekretnine na kč.br. 8724/4 u naravi zgrada mješovite uporabe broj 59 i dvorište Ul. Matije Gupca, sa 1094 m2, upisano u zk.ul. 589 ETAŽNO VLASNIŠTVO u određenim omjerima, k.o. Osijek, što u naravi čini :</w:t>
      </w:r>
    </w:p>
    <w:p w:rsidRDefault="00B4313E" w:rsidP="00B4313E" w:rsidR="00B4313E">
      <w:pPr>
        <w:rPr>
          <w:lang w:eastAsia="en-US"/>
        </w:rPr>
      </w:pPr>
    </w:p>
    <w:p w:rsidRDefault="00B4313E" w:rsidP="00B4313E" w:rsidR="00B4313E">
      <w:pPr>
        <w:pStyle w:val="Tijeloteksta"/>
        <w:jc w:val="right"/>
      </w:pPr>
      <w:r>
        <w:lastRenderedPageBreak/>
        <w:t>13 St-190/15-142</w:t>
      </w:r>
    </w:p>
    <w:p w:rsidRDefault="00FA3175" w:rsidP="00FA3175" w:rsidR="00FA3175">
      <w:pPr>
        <w:ind w:left="1065"/>
        <w:jc w:val="center"/>
        <w:rPr>
          <w:lang w:eastAsia="en-US"/>
        </w:rPr>
      </w:pPr>
    </w:p>
    <w:p w:rsidRDefault="00B4313E" w:rsidP="00FA3175" w:rsidR="00B4313E">
      <w:pPr>
        <w:ind w:left="1065"/>
        <w:jc w:val="center"/>
        <w:rPr>
          <w:lang w:eastAsia="en-US"/>
        </w:rPr>
      </w:pPr>
    </w:p>
    <w:p w:rsidRDefault="005162BC" w:rsidP="00FA3175" w:rsidR="005162BC">
      <w:pPr>
        <w:ind w:left="1065"/>
        <w:jc w:val="center"/>
        <w:rPr>
          <w:lang w:eastAsia="en-US"/>
        </w:rPr>
      </w:pPr>
    </w:p>
    <w:p w:rsidRDefault="00FA3175" w:rsidP="00FA3175" w:rsidR="00FA3175">
      <w:pPr>
        <w:rPr>
          <w:lang w:eastAsia="en-US"/>
        </w:rPr>
      </w:pPr>
    </w:p>
    <w:p w:rsidRDefault="00FA3175" w:rsidP="00FA3175" w:rsidR="00FA3175">
      <w:pPr>
        <w:pStyle w:val="Odlomakpopisa"/>
        <w:numPr>
          <w:ilvl w:val="0"/>
          <w:numId w:val="22"/>
        </w:numPr>
        <w:contextualSpacing/>
        <w:jc w:val="both"/>
        <w:rPr>
          <w:lang w:eastAsia="en-US"/>
        </w:rPr>
      </w:pPr>
      <w:r>
        <w:rPr>
          <w:lang w:eastAsia="en-US"/>
        </w:rPr>
        <w:t>stan 28 nalazi se na četvrtom katu, a sastoji se od: predprostora, kupaonice, ostave, sobe s kuhinjom, sobe i loggie, ukupne površine 63,26 m2, te sporednog dijela koji se sastoji od drvarnice 28, na međukatu, površine 2,87 m2.</w:t>
      </w:r>
    </w:p>
    <w:p w:rsidRDefault="00FA3175" w:rsidP="00FA3175" w:rsidR="00FA3175" w:rsidRPr="000865FE">
      <w:pPr>
        <w:jc w:val="both"/>
        <w:rPr>
          <w:lang w:eastAsia="en-US"/>
        </w:rPr>
      </w:pPr>
    </w:p>
    <w:p w:rsidRDefault="00FA3175" w:rsidP="00FA3175" w:rsidR="00FA3175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245/10000 ETAŽNO VLASNIŠTVO (E-33) nekretnine na kč.br. 8724/4 u naravi zgrada mješovite uporabe broj 59 i dvorište Ul. Matije Gupca, sa 1094 m2, upisano u zk.ul. 589 ETAŽNO VLASNIŠTVO u određenim omjerima, k.o. Osijek, što u naravi čini :</w:t>
      </w:r>
    </w:p>
    <w:p w:rsidRDefault="00FA3175" w:rsidP="00FA3175" w:rsidR="00FA3175">
      <w:pPr>
        <w:pStyle w:val="Odlomakpopisa"/>
        <w:numPr>
          <w:ilvl w:val="0"/>
          <w:numId w:val="22"/>
        </w:numPr>
        <w:contextualSpacing/>
        <w:jc w:val="both"/>
        <w:rPr>
          <w:lang w:eastAsia="en-US"/>
        </w:rPr>
      </w:pPr>
      <w:r>
        <w:rPr>
          <w:lang w:eastAsia="en-US"/>
        </w:rPr>
        <w:t>stan 30 nalazi se na petom katu, a sastoji se od: predprostora, kupaonice, ostave, sobe s kuhinjom, sobe i loggie, ukupne površine 60,74 m2, te sporednog dijela koji se sastoji od drvarnice 30, na međukatu, površine 2,87 m2.</w:t>
      </w:r>
    </w:p>
    <w:p w:rsidRDefault="00FA3175" w:rsidP="00FA3175" w:rsidR="00FA3175">
      <w:pPr>
        <w:pStyle w:val="Odlomakpopisa"/>
        <w:ind w:left="1425"/>
        <w:jc w:val="both"/>
        <w:rPr>
          <w:lang w:eastAsia="en-US"/>
        </w:rPr>
      </w:pPr>
    </w:p>
    <w:p w:rsidRDefault="00FA3175" w:rsidP="00FA3175" w:rsidR="00FA3175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266/10000 ETAŽNO VLASNIŠTVO (E-34) nekretnine na kč.br. 8724/4 u naravi zgrada mješovite uporabe broj 59 i dvorište Ul. Matije Gupca, sa 1094 m2, upisano u zk.ul. 589 ETAŽNO VLASNIŠTVO u određenim omjerima, k.o. Osijek, što u naravi čini :</w:t>
      </w:r>
    </w:p>
    <w:p w:rsidRDefault="00FA3175" w:rsidP="00FA3175" w:rsidR="00FA3175">
      <w:pPr>
        <w:pStyle w:val="Odlomakpopisa"/>
        <w:numPr>
          <w:ilvl w:val="0"/>
          <w:numId w:val="22"/>
        </w:numPr>
        <w:contextualSpacing/>
        <w:jc w:val="both"/>
        <w:rPr>
          <w:lang w:eastAsia="en-US"/>
        </w:rPr>
      </w:pPr>
      <w:r>
        <w:rPr>
          <w:lang w:eastAsia="en-US"/>
        </w:rPr>
        <w:t>stan 31 nalazi se na petom katu, a sastoji se od: predprostora, kupaonice, ostave, sobe s kuhinjom, sobe i loggie, ukupne površine 65,97 m2, te sporednog dijela koji se sastoji od drvarnice 31, na međukatu, površine 2,87 m2.</w:t>
      </w:r>
    </w:p>
    <w:p w:rsidRDefault="00FA3175" w:rsidP="00FA3175" w:rsidR="00FA3175">
      <w:pPr>
        <w:pStyle w:val="Odlomakpopisa"/>
        <w:ind w:left="1425"/>
        <w:jc w:val="both"/>
        <w:rPr>
          <w:lang w:eastAsia="en-US"/>
        </w:rPr>
      </w:pPr>
    </w:p>
    <w:p w:rsidRDefault="00FA3175" w:rsidP="00FA3175" w:rsidR="00FA3175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247/10000 ETAŽNO VLASNIŠTVO (E-37) nekretnine na kč.br. 8724/4 u naravi zgrada mješovite uporabe broj 59 i dvorište Ul. Matije Gupca, sa 1094 m2, upisano u zk.ul. 589 ETAŽNO VLASNIŠTVO u određenim omjerima, k.o. Osijek, što u naravi čini :</w:t>
      </w:r>
    </w:p>
    <w:p w:rsidRDefault="00FA3175" w:rsidP="00FA3175" w:rsidR="00FA3175">
      <w:pPr>
        <w:pStyle w:val="Odlomakpopisa"/>
        <w:numPr>
          <w:ilvl w:val="0"/>
          <w:numId w:val="22"/>
        </w:numPr>
        <w:contextualSpacing/>
        <w:jc w:val="both"/>
        <w:rPr>
          <w:lang w:eastAsia="en-US"/>
        </w:rPr>
      </w:pPr>
      <w:r>
        <w:rPr>
          <w:lang w:eastAsia="en-US"/>
        </w:rPr>
        <w:t>stan 34 nalazi se na petom katu, a sastoji se od: predprostora, kupaonice, ostave, sobe s kuhinjom, sobe i loggie, ukupne površine 61,17 m2, te sporednog dijela koji se sastoji od drvarnice 34, na međukatu, površine 2,87 m2.</w:t>
      </w:r>
    </w:p>
    <w:p w:rsidRDefault="00FA3175" w:rsidP="00FA3175" w:rsidR="00FA3175">
      <w:pPr>
        <w:pStyle w:val="Odlomakpopisa"/>
        <w:ind w:left="1425"/>
        <w:jc w:val="both"/>
        <w:rPr>
          <w:lang w:eastAsia="en-US"/>
        </w:rPr>
      </w:pPr>
    </w:p>
    <w:p w:rsidRDefault="00FA3175" w:rsidP="00FA3175" w:rsidR="00FA3175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256/10000 ETAŽNO VLASNIŠTVO (E-38) nekretnine na kč.br. 8724/4 u naravi zgrada mješovite uporabe broj 59 i dvorište Ul. Matije Gupca, sa 1094 m2, upisano u zk.ul. 589 ETAŽNO VLASNIŠTVO u određenim omjerima, k.o. Osijek, što u naravi čini :</w:t>
      </w:r>
    </w:p>
    <w:p w:rsidRDefault="00FA3175" w:rsidP="00FA3175" w:rsidR="00FA3175">
      <w:pPr>
        <w:pStyle w:val="Odlomakpopisa"/>
        <w:numPr>
          <w:ilvl w:val="0"/>
          <w:numId w:val="22"/>
        </w:numPr>
        <w:contextualSpacing/>
        <w:jc w:val="both"/>
        <w:rPr>
          <w:lang w:eastAsia="en-US"/>
        </w:rPr>
      </w:pPr>
      <w:r>
        <w:rPr>
          <w:lang w:eastAsia="en-US"/>
        </w:rPr>
        <w:t>stan 35 nalazi se na petom katu, a sastoji se od: predprostora, kupaonice, ostave, sobe s kuhinjom, sobe i loggie, ukupne površine 63,26 m2, te sporednog dijela koji se sastoji od drvarnice 35, na međukatu, površine 2,87 m2.</w:t>
      </w:r>
    </w:p>
    <w:p w:rsidRDefault="00FA3175" w:rsidP="00FA3175" w:rsidR="00FA3175">
      <w:pPr>
        <w:pStyle w:val="Odlomakpopisa"/>
        <w:ind w:left="1425"/>
        <w:jc w:val="both"/>
        <w:rPr>
          <w:lang w:eastAsia="en-US"/>
        </w:rPr>
      </w:pPr>
    </w:p>
    <w:p w:rsidRDefault="00FA3175" w:rsidP="00FA3175" w:rsidR="00FA3175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47/10000 ETAŽNO VLASNIŠTVO (E-56) nekretnine na kč.br. 8724/4 u naravi zgrada mješovite uporabe broj 59 i dvorište Ul. Matije Gupca, sa 1094 m2, upisano u zk.ul. 589 ETAŽNO VLASNIŠTVO u određenim omjerima, k.o. Osijek, što u naravi čini :</w:t>
      </w:r>
    </w:p>
    <w:p w:rsidRDefault="00FA3175" w:rsidP="00FA3175" w:rsidR="00FA3175">
      <w:pPr>
        <w:pStyle w:val="Odlomakpopisa"/>
        <w:numPr>
          <w:ilvl w:val="0"/>
          <w:numId w:val="22"/>
        </w:numPr>
        <w:contextualSpacing/>
        <w:jc w:val="both"/>
        <w:rPr>
          <w:lang w:eastAsia="en-US"/>
        </w:rPr>
      </w:pPr>
      <w:r>
        <w:rPr>
          <w:lang w:eastAsia="en-US"/>
        </w:rPr>
        <w:t>garažno mjesto 18, površine 11,66 m2.</w:t>
      </w:r>
    </w:p>
    <w:p w:rsidRDefault="005162BC" w:rsidP="005162BC" w:rsidR="005162BC">
      <w:pPr>
        <w:contextualSpacing/>
        <w:jc w:val="both"/>
        <w:rPr>
          <w:lang w:eastAsia="en-US"/>
        </w:rPr>
      </w:pPr>
    </w:p>
    <w:p w:rsidRDefault="005162BC" w:rsidP="005162BC" w:rsidR="005162BC">
      <w:pPr>
        <w:contextualSpacing/>
        <w:jc w:val="both"/>
        <w:rPr>
          <w:lang w:eastAsia="en-US"/>
        </w:rPr>
      </w:pPr>
    </w:p>
    <w:p w:rsidRDefault="005162BC" w:rsidP="005162BC" w:rsidR="005162BC">
      <w:pPr>
        <w:pStyle w:val="Tijeloteksta"/>
        <w:jc w:val="right"/>
      </w:pPr>
      <w:r>
        <w:t>13 St-190/15-142</w:t>
      </w:r>
    </w:p>
    <w:p w:rsidRDefault="005162BC" w:rsidP="005162BC" w:rsidR="005162BC">
      <w:pPr>
        <w:contextualSpacing/>
        <w:jc w:val="both"/>
        <w:rPr>
          <w:lang w:eastAsia="en-US"/>
        </w:rPr>
      </w:pPr>
    </w:p>
    <w:p w:rsidRDefault="005162BC" w:rsidP="005162BC" w:rsidR="005162BC">
      <w:pPr>
        <w:contextualSpacing/>
        <w:jc w:val="both"/>
        <w:rPr>
          <w:lang w:eastAsia="en-US"/>
        </w:rPr>
      </w:pPr>
    </w:p>
    <w:p w:rsidRDefault="00FA3175" w:rsidP="00FA3175" w:rsidR="00FA3175">
      <w:pPr>
        <w:ind w:left="1065"/>
        <w:jc w:val="center"/>
        <w:rPr>
          <w:lang w:eastAsia="en-US"/>
        </w:rPr>
      </w:pPr>
    </w:p>
    <w:p w:rsidRDefault="00FA3175" w:rsidP="005162BC" w:rsidR="00FA3175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 xml:space="preserve">Suvlasnički dio 43/10000 ETAŽNO VLASNIŠTVO (E-57) nekretnine na kč.br. 8724/4 u naravi zgrada mješovite uporabe broj 59 </w:t>
      </w:r>
      <w:r w:rsidR="005162BC">
        <w:rPr>
          <w:lang w:eastAsia="en-US"/>
        </w:rPr>
        <w:t xml:space="preserve">i dvorište Ul. Matije Gupca, sa </w:t>
      </w:r>
      <w:r>
        <w:rPr>
          <w:lang w:eastAsia="en-US"/>
        </w:rPr>
        <w:t>1094 m2, upisano u zk.ul. 589 ETAŽNO VLASNIŠTVO u određenim omjerima, k.o. Osijek, što u naravi čini :</w:t>
      </w:r>
    </w:p>
    <w:p w:rsidRDefault="00FA3175" w:rsidP="00FA3175" w:rsidR="00FA3175">
      <w:pPr>
        <w:pStyle w:val="Odlomakpopisa"/>
        <w:numPr>
          <w:ilvl w:val="0"/>
          <w:numId w:val="22"/>
        </w:numPr>
        <w:contextualSpacing/>
        <w:jc w:val="both"/>
        <w:rPr>
          <w:lang w:eastAsia="en-US"/>
        </w:rPr>
      </w:pPr>
      <w:r>
        <w:rPr>
          <w:lang w:eastAsia="en-US"/>
        </w:rPr>
        <w:t>garažno mjesto 19, površine 10,56 m2.</w:t>
      </w:r>
    </w:p>
    <w:p w:rsidRDefault="00FA3175" w:rsidP="00FA3175" w:rsidR="00FA3175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FA3175" w:rsidP="00FA3175" w:rsidR="00FA3175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68/10000 ETAŽNO VLASNIŠTVO (E-63) nekretnine na kč.br. 8724/4 u naravi zgrada mješovite uporabe broj 59 i dvorište Ul. Matije Gupca, sa 1094 m2, upisano u zk.ul. 589 ETAŽNO VLASNIŠTVO u određenim omjerima, k.o. Osijek, što u naravi čini :</w:t>
      </w:r>
    </w:p>
    <w:p w:rsidRDefault="00FA3175" w:rsidP="00FA3175" w:rsidR="00E4580F">
      <w:pPr>
        <w:pStyle w:val="Odlomakpopisa"/>
        <w:numPr>
          <w:ilvl w:val="0"/>
          <w:numId w:val="22"/>
        </w:numPr>
        <w:contextualSpacing/>
        <w:jc w:val="both"/>
        <w:rPr>
          <w:lang w:eastAsia="en-US"/>
        </w:rPr>
      </w:pPr>
      <w:r>
        <w:rPr>
          <w:lang w:eastAsia="en-US"/>
        </w:rPr>
        <w:t>garažno mjesto 25, površine 16,98 m2,</w:t>
      </w:r>
    </w:p>
    <w:p w:rsidRDefault="00DE446C" w:rsidP="00DE446C" w:rsidR="00DE446C">
      <w:pPr>
        <w:ind w:firstLine="708" w:left="357"/>
        <w:jc w:val="both"/>
        <w:rPr>
          <w:b/>
          <w:color w:val="000000"/>
        </w:rPr>
      </w:pPr>
      <w:r w:rsidRPr="000C384E">
        <w:rPr>
          <w:b/>
          <w:color w:val="000000"/>
        </w:rPr>
        <w:t xml:space="preserve">u </w:t>
      </w:r>
      <w:r w:rsidR="00FA3175">
        <w:rPr>
          <w:b/>
          <w:color w:val="000000"/>
        </w:rPr>
        <w:t xml:space="preserve">ukupnom </w:t>
      </w:r>
      <w:r w:rsidRPr="000C384E">
        <w:rPr>
          <w:b/>
          <w:color w:val="000000"/>
        </w:rPr>
        <w:t xml:space="preserve">iznosu od </w:t>
      </w:r>
      <w:r w:rsidR="00FA3175">
        <w:rPr>
          <w:b/>
          <w:color w:val="000000"/>
        </w:rPr>
        <w:t>2.482.444,24 kn,</w:t>
      </w:r>
    </w:p>
    <w:p w:rsidRDefault="00DE446C" w:rsidP="00C305F5" w:rsidR="00DE446C">
      <w:pPr>
        <w:ind w:firstLine="705"/>
        <w:jc w:val="both"/>
        <w:rPr>
          <w:bCs/>
        </w:rPr>
      </w:pPr>
    </w:p>
    <w:p w:rsidRDefault="00EB1826" w:rsidP="00C305F5" w:rsidR="00DB518A">
      <w:pPr>
        <w:ind w:firstLine="705"/>
        <w:jc w:val="both"/>
        <w:rPr>
          <w:bCs/>
        </w:rPr>
      </w:pPr>
      <w:r>
        <w:rPr>
          <w:bCs/>
        </w:rPr>
        <w:t>namiruju se:</w:t>
      </w:r>
    </w:p>
    <w:p w:rsidRDefault="00FA3175" w:rsidP="00FA3175" w:rsidR="00FA3175">
      <w:pPr>
        <w:ind w:left="1062"/>
        <w:jc w:val="both"/>
        <w:rPr>
          <w:bCs/>
        </w:rPr>
      </w:pPr>
    </w:p>
    <w:p w:rsidRDefault="00FA3175" w:rsidP="00FA3175" w:rsidR="00FA317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utvrđenja tražbine u iznosu  od </w:t>
      </w:r>
      <w:r w:rsidR="00DA72F2">
        <w:rPr>
          <w:bCs/>
        </w:rPr>
        <w:t>124.122,21</w:t>
      </w:r>
      <w:r>
        <w:rPr>
          <w:bCs/>
        </w:rPr>
        <w:t xml:space="preserve"> kn, 5 % od  kupovnine, članak 170. stav 1. Stečajnog zakona.</w:t>
      </w:r>
    </w:p>
    <w:p w:rsidRDefault="001F327B" w:rsidP="001F327B" w:rsidR="001F327B" w:rsidRPr="001323A5">
      <w:pPr>
        <w:ind w:left="1440"/>
        <w:jc w:val="both"/>
        <w:rPr>
          <w:bCs/>
        </w:rPr>
      </w:pPr>
    </w:p>
    <w:p w:rsidRDefault="00FA3175" w:rsidP="00DA72F2" w:rsidR="00DA72F2" w:rsidRPr="00DA72F2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u stvarnom iznosu od  </w:t>
      </w:r>
      <w:r w:rsidR="00DA72F2">
        <w:rPr>
          <w:bCs/>
        </w:rPr>
        <w:t>794.953,27</w:t>
      </w:r>
      <w:r>
        <w:rPr>
          <w:bCs/>
        </w:rPr>
        <w:t xml:space="preserve">  kn, članak 170. stav 2. Stečajnog zakona, a kojeg čine:</w:t>
      </w:r>
    </w:p>
    <w:p w:rsidRDefault="00DA72F2" w:rsidP="00DA72F2" w:rsidR="00DA72F2" w:rsidRPr="000E3F31">
      <w:pPr>
        <w:numPr>
          <w:ilvl w:val="0"/>
          <w:numId w:val="23"/>
        </w:numPr>
        <w:jc w:val="both"/>
        <w:rPr>
          <w:b/>
        </w:rPr>
      </w:pPr>
      <w:r>
        <w:t>trošak procjene nekretnina –  4.600,00 kn</w:t>
      </w:r>
    </w:p>
    <w:p w:rsidRDefault="00DA72F2" w:rsidP="00DA72F2" w:rsidR="00DA72F2" w:rsidRPr="000E3F31">
      <w:pPr>
        <w:numPr>
          <w:ilvl w:val="0"/>
          <w:numId w:val="23"/>
        </w:numPr>
        <w:jc w:val="both"/>
        <w:rPr>
          <w:b/>
        </w:rPr>
      </w:pPr>
      <w:r>
        <w:t>trošak šest oglasa radi oglašavanja prodaje 46.500,00 kn</w:t>
      </w:r>
    </w:p>
    <w:p w:rsidRDefault="00DA72F2" w:rsidP="00DA72F2" w:rsidR="00DA72F2" w:rsidRPr="000E3F31">
      <w:pPr>
        <w:numPr>
          <w:ilvl w:val="0"/>
          <w:numId w:val="23"/>
        </w:numPr>
        <w:jc w:val="both"/>
        <w:rPr>
          <w:b/>
        </w:rPr>
      </w:pPr>
      <w:r>
        <w:t>trošak osiguranja 5.028,03 kn</w:t>
      </w:r>
    </w:p>
    <w:p w:rsidRDefault="00DA72F2" w:rsidP="00DA72F2" w:rsidR="00DA72F2" w:rsidRPr="004C7649">
      <w:pPr>
        <w:numPr>
          <w:ilvl w:val="0"/>
          <w:numId w:val="23"/>
        </w:numPr>
        <w:jc w:val="both"/>
        <w:rPr>
          <w:b/>
        </w:rPr>
      </w:pPr>
      <w:r>
        <w:t>trošak knjigovodstvenih usluga 20.000,00 kn</w:t>
      </w:r>
    </w:p>
    <w:p w:rsidRDefault="00DA72F2" w:rsidP="00DA72F2" w:rsidR="00DA72F2" w:rsidRPr="003A2A0F">
      <w:pPr>
        <w:numPr>
          <w:ilvl w:val="0"/>
          <w:numId w:val="23"/>
        </w:numPr>
        <w:jc w:val="both"/>
        <w:rPr>
          <w:b/>
        </w:rPr>
      </w:pPr>
      <w:r>
        <w:t>trošak komunalne i vodne naknade za prodane stanove i poslovni prostor u ukupnom iznosu od 13.793,17 kn</w:t>
      </w:r>
    </w:p>
    <w:p w:rsidRDefault="00DA72F2" w:rsidP="00DA72F2" w:rsidR="00DA72F2" w:rsidRPr="00A253FA">
      <w:pPr>
        <w:numPr>
          <w:ilvl w:val="0"/>
          <w:numId w:val="23"/>
        </w:numPr>
        <w:jc w:val="both"/>
        <w:rPr>
          <w:b/>
        </w:rPr>
      </w:pPr>
      <w:r>
        <w:t>troškovi pričuve 8.089,22 kn</w:t>
      </w:r>
    </w:p>
    <w:p w:rsidRDefault="00DA72F2" w:rsidP="00DA72F2" w:rsidR="00DA72F2" w:rsidRPr="00A253FA">
      <w:pPr>
        <w:numPr>
          <w:ilvl w:val="0"/>
          <w:numId w:val="23"/>
        </w:numPr>
        <w:jc w:val="both"/>
        <w:rPr>
          <w:b/>
        </w:rPr>
      </w:pPr>
      <w:r>
        <w:t>trošak izrade pečata objave financijskih izvješća 353,00 kn</w:t>
      </w:r>
    </w:p>
    <w:p w:rsidRDefault="00DA72F2" w:rsidP="00DA72F2" w:rsidR="00DA72F2" w:rsidRPr="00A253FA">
      <w:pPr>
        <w:numPr>
          <w:ilvl w:val="0"/>
          <w:numId w:val="23"/>
        </w:numPr>
        <w:jc w:val="both"/>
        <w:rPr>
          <w:b/>
        </w:rPr>
      </w:pPr>
      <w:r>
        <w:t>troškovi održavanja zgrade (čišćenja) 475,00 kn</w:t>
      </w:r>
    </w:p>
    <w:p w:rsidRDefault="00DA72F2" w:rsidP="00DA72F2" w:rsidR="00DA72F2" w:rsidRPr="00A253FA">
      <w:pPr>
        <w:numPr>
          <w:ilvl w:val="0"/>
          <w:numId w:val="23"/>
        </w:numPr>
        <w:jc w:val="both"/>
        <w:rPr>
          <w:b/>
        </w:rPr>
      </w:pPr>
      <w:r>
        <w:t xml:space="preserve">nagrada stečajnog upravitelja 203.772,00 kn bruto                               </w:t>
      </w:r>
    </w:p>
    <w:p w:rsidRDefault="00DA72F2" w:rsidP="00DA72F2" w:rsidR="00DA72F2" w:rsidRPr="000737BE">
      <w:pPr>
        <w:numPr>
          <w:ilvl w:val="0"/>
          <w:numId w:val="23"/>
        </w:numPr>
        <w:jc w:val="both"/>
        <w:rPr>
          <w:b/>
        </w:rPr>
      </w:pPr>
      <w:r>
        <w:t>PDV  25 % na ukupnu kupovninu 492.342,85 kn.</w:t>
      </w:r>
    </w:p>
    <w:p w:rsidRDefault="00DA72F2" w:rsidP="00DA72F2" w:rsidR="00DA72F2">
      <w:pPr>
        <w:ind w:left="720"/>
        <w:jc w:val="center"/>
      </w:pPr>
    </w:p>
    <w:p w:rsidRDefault="00FA3175" w:rsidP="00FA3175" w:rsidR="00FA3175" w:rsidRPr="00DB518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Razlučni vjerovnik </w:t>
      </w:r>
      <w:r w:rsidR="00DA72F2">
        <w:rPr>
          <w:bCs/>
        </w:rPr>
        <w:t>Sberbank d.d. Zagreb , Varšavska 9, OIB</w:t>
      </w:r>
      <w:r w:rsidR="001F327B">
        <w:rPr>
          <w:bCs/>
        </w:rPr>
        <w:t xml:space="preserve"> 78427478595</w:t>
      </w:r>
      <w:r>
        <w:rPr>
          <w:bCs/>
        </w:rPr>
        <w:t xml:space="preserve">, u iznosu od </w:t>
      </w:r>
      <w:r w:rsidR="001F327B">
        <w:rPr>
          <w:bCs/>
        </w:rPr>
        <w:t>1.563.368,76</w:t>
      </w:r>
      <w:r>
        <w:rPr>
          <w:bCs/>
        </w:rPr>
        <w:t xml:space="preserve"> kn.                                    </w:t>
      </w:r>
    </w:p>
    <w:p w:rsidRDefault="00C305F5" w:rsidP="005162BC" w:rsidR="00C305F5">
      <w:pPr>
        <w:jc w:val="both"/>
        <w:rPr>
          <w:bCs/>
        </w:rPr>
      </w:pPr>
    </w:p>
    <w:p w:rsidRDefault="00C305F5" w:rsidP="0002494E" w:rsidR="00C305F5" w:rsidRPr="00C305F5">
      <w:pPr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2374A" w:rsidP="0012374A" w:rsidR="0012374A"/>
    <w:p w:rsidRDefault="00C305F5" w:rsidP="0012374A" w:rsidR="00C305F5"/>
    <w:p w:rsidRDefault="0012374A" w:rsidP="00C305F5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A83E1E">
        <w:rPr>
          <w:bCs/>
        </w:rPr>
        <w:t>,</w:t>
      </w:r>
      <w:r w:rsidR="001F327B">
        <w:rPr>
          <w:bCs/>
        </w:rPr>
        <w:t>a</w:t>
      </w:r>
      <w:r w:rsidR="00A83E1E">
        <w:rPr>
          <w:bCs/>
        </w:rPr>
        <w:t xml:space="preserve"> u odsutnosti uredno pozvan</w:t>
      </w:r>
      <w:r w:rsidR="0068706E">
        <w:rPr>
          <w:bCs/>
        </w:rPr>
        <w:t>og</w:t>
      </w:r>
      <w:r w:rsidR="00A83E1E">
        <w:rPr>
          <w:bCs/>
        </w:rPr>
        <w:t xml:space="preserve"> razlučn</w:t>
      </w:r>
      <w:r w:rsidR="0068706E">
        <w:rPr>
          <w:bCs/>
        </w:rPr>
        <w:t>og</w:t>
      </w:r>
      <w:r w:rsidR="00A83E1E">
        <w:rPr>
          <w:bCs/>
        </w:rPr>
        <w:t xml:space="preserve"> vjerovnika</w:t>
      </w:r>
      <w:r w:rsidR="004B55DA">
        <w:rPr>
          <w:bCs/>
        </w:rPr>
        <w:t xml:space="preserve"> </w:t>
      </w:r>
      <w:r w:rsidR="001F327B">
        <w:rPr>
          <w:bCs/>
        </w:rPr>
        <w:t>Sberbank d.d. Zagreb</w:t>
      </w:r>
      <w:r w:rsidR="005442E5">
        <w:rPr>
          <w:bCs/>
        </w:rPr>
        <w:t xml:space="preserve"> koji se namiruje iz kupovnine ostvarene prodajom nekretnina</w:t>
      </w:r>
      <w:r w:rsidR="00D049C5">
        <w:rPr>
          <w:bCs/>
        </w:rPr>
        <w:t xml:space="preserve"> navedenih u izreci</w:t>
      </w:r>
      <w:r w:rsidR="00086370">
        <w:rPr>
          <w:bCs/>
        </w:rPr>
        <w:t xml:space="preserve">, </w:t>
      </w:r>
      <w:r>
        <w:rPr>
          <w:bCs/>
        </w:rPr>
        <w:t>održano je</w:t>
      </w:r>
      <w:r w:rsidR="00E825AC">
        <w:rPr>
          <w:bCs/>
        </w:rPr>
        <w:t xml:space="preserve"> dana</w:t>
      </w:r>
      <w:r w:rsidR="001F327B">
        <w:rPr>
          <w:bCs/>
        </w:rPr>
        <w:t xml:space="preserve"> 28. studenog </w:t>
      </w:r>
      <w:r w:rsidR="0068706E">
        <w:rPr>
          <w:bCs/>
        </w:rPr>
        <w:t>2017.</w:t>
      </w:r>
      <w:r w:rsidR="00A83E1E">
        <w:rPr>
          <w:bCs/>
        </w:rPr>
        <w:t xml:space="preserve"> </w:t>
      </w:r>
      <w:r w:rsidR="00E825AC">
        <w:rPr>
          <w:bCs/>
        </w:rPr>
        <w:t>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086370">
        <w:rPr>
          <w:bCs/>
        </w:rPr>
        <w:t>na kojem je stečajna</w:t>
      </w:r>
      <w:r w:rsidR="00A83E1E">
        <w:rPr>
          <w:bCs/>
        </w:rPr>
        <w:t xml:space="preserve"> upravitelj</w:t>
      </w:r>
      <w:r w:rsidR="00086370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E4580F" w:rsidP="001F327B" w:rsidR="00E4580F">
      <w:pPr>
        <w:jc w:val="both"/>
        <w:rPr>
          <w:bCs/>
        </w:rPr>
      </w:pPr>
    </w:p>
    <w:p w:rsidRDefault="00A83E1E" w:rsidP="00D049C5" w:rsidR="005162BC">
      <w:pPr>
        <w:ind w:firstLine="708"/>
        <w:jc w:val="both"/>
        <w:rPr>
          <w:bCs/>
        </w:rPr>
      </w:pPr>
      <w:r>
        <w:rPr>
          <w:bCs/>
        </w:rPr>
        <w:t xml:space="preserve">Podneskom od </w:t>
      </w:r>
      <w:r w:rsidR="00D049C5">
        <w:rPr>
          <w:bCs/>
        </w:rPr>
        <w:t>24. studenog</w:t>
      </w:r>
      <w:r w:rsidR="0068706E">
        <w:rPr>
          <w:bCs/>
        </w:rPr>
        <w:t xml:space="preserve"> 2017.</w:t>
      </w:r>
      <w:r>
        <w:rPr>
          <w:bCs/>
        </w:rPr>
        <w:t xml:space="preserve"> godine razlučni vjerovnik</w:t>
      </w:r>
      <w:r w:rsidR="00D049C5">
        <w:rPr>
          <w:bCs/>
        </w:rPr>
        <w:t xml:space="preserve"> Sberbank d.d</w:t>
      </w:r>
      <w:r w:rsidR="004B55DA">
        <w:rPr>
          <w:bCs/>
        </w:rPr>
        <w:t xml:space="preserve">, koji </w:t>
      </w:r>
      <w:r w:rsidR="00086370">
        <w:rPr>
          <w:bCs/>
        </w:rPr>
        <w:t>nije bio nazočan na ročištu za diobu kupovnine,</w:t>
      </w:r>
      <w:r w:rsidR="007E6926">
        <w:rPr>
          <w:bCs/>
        </w:rPr>
        <w:t xml:space="preserve"> očitovao se o prijedlogu stečajne upraviteljice za diobu kupovnine, </w:t>
      </w:r>
      <w:r w:rsidR="005162BC">
        <w:rPr>
          <w:bCs/>
        </w:rPr>
        <w:t xml:space="preserve">  </w:t>
      </w:r>
      <w:r w:rsidR="007E6926">
        <w:rPr>
          <w:bCs/>
        </w:rPr>
        <w:t>a</w:t>
      </w:r>
      <w:r w:rsidR="005162BC">
        <w:rPr>
          <w:bCs/>
        </w:rPr>
        <w:t xml:space="preserve">  </w:t>
      </w:r>
      <w:r w:rsidR="007E6926">
        <w:rPr>
          <w:bCs/>
        </w:rPr>
        <w:t xml:space="preserve"> koji </w:t>
      </w:r>
      <w:r w:rsidR="005162BC">
        <w:rPr>
          <w:bCs/>
        </w:rPr>
        <w:t xml:space="preserve">  </w:t>
      </w:r>
      <w:r w:rsidR="007E6926">
        <w:rPr>
          <w:bCs/>
        </w:rPr>
        <w:t>prijedlog</w:t>
      </w:r>
      <w:r w:rsidR="005162BC">
        <w:rPr>
          <w:bCs/>
        </w:rPr>
        <w:t xml:space="preserve"> </w:t>
      </w:r>
      <w:r w:rsidR="007E6926">
        <w:rPr>
          <w:bCs/>
        </w:rPr>
        <w:t xml:space="preserve"> mu je dostavljen uz poziv za ročište. Istim podneskom </w:t>
      </w:r>
    </w:p>
    <w:p w:rsidRDefault="005162BC" w:rsidP="005162BC" w:rsidR="005162BC">
      <w:pPr>
        <w:jc w:val="both"/>
        <w:rPr>
          <w:bCs/>
        </w:rPr>
      </w:pPr>
    </w:p>
    <w:p w:rsidRDefault="005162BC" w:rsidP="005162BC" w:rsidR="005162BC">
      <w:pPr>
        <w:pStyle w:val="Tijeloteksta"/>
        <w:jc w:val="right"/>
      </w:pPr>
      <w:r>
        <w:t>13 St-190/15-142</w:t>
      </w:r>
    </w:p>
    <w:p w:rsidRDefault="005162BC" w:rsidP="005162BC" w:rsidR="005162BC">
      <w:pPr>
        <w:jc w:val="both"/>
        <w:rPr>
          <w:bCs/>
        </w:rPr>
      </w:pPr>
    </w:p>
    <w:p w:rsidRDefault="005162BC" w:rsidP="005162BC" w:rsidR="005162BC">
      <w:pPr>
        <w:jc w:val="both"/>
        <w:rPr>
          <w:bCs/>
        </w:rPr>
      </w:pPr>
    </w:p>
    <w:p w:rsidRDefault="005162BC" w:rsidP="005162BC" w:rsidR="005162BC">
      <w:pPr>
        <w:jc w:val="both"/>
        <w:rPr>
          <w:bCs/>
        </w:rPr>
      </w:pPr>
    </w:p>
    <w:p w:rsidRDefault="005162BC" w:rsidP="005162BC" w:rsidR="005162BC">
      <w:pPr>
        <w:jc w:val="both"/>
        <w:rPr>
          <w:bCs/>
        </w:rPr>
      </w:pPr>
    </w:p>
    <w:p w:rsidRDefault="007E6926" w:rsidP="005162BC" w:rsidR="006B4296">
      <w:pPr>
        <w:jc w:val="both"/>
        <w:rPr>
          <w:bCs/>
        </w:rPr>
      </w:pPr>
      <w:r>
        <w:rPr>
          <w:bCs/>
        </w:rPr>
        <w:t>razlučni vjerovn</w:t>
      </w:r>
      <w:r w:rsidR="00D049C5">
        <w:rPr>
          <w:bCs/>
        </w:rPr>
        <w:t xml:space="preserve">ik očitovao se da je suglasan s obračunom troškova stečajnog postupka i iznosom za namirenje razlučnog vjerovnika kako je to sačinila stečajna upraviteljica u svom prijedlogu diobe kupovnine ostvarene prodajom do sada unovčenih nekretnina u vlasništvu stečajnog dužnika.  </w:t>
      </w:r>
    </w:p>
    <w:p w:rsidRDefault="006B4296" w:rsidP="006B4296" w:rsidR="006B4296">
      <w:pPr>
        <w:jc w:val="both"/>
        <w:rPr>
          <w:bCs/>
        </w:rPr>
      </w:pPr>
    </w:p>
    <w:p w:rsidRDefault="006E21A5" w:rsidP="00421E90" w:rsidR="006204BE">
      <w:pPr>
        <w:ind w:firstLine="708"/>
        <w:jc w:val="both"/>
        <w:rPr>
          <w:bCs/>
        </w:rPr>
      </w:pPr>
      <w:r>
        <w:rPr>
          <w:bCs/>
        </w:rPr>
        <w:t>Uzimajući u obzir podatke iz spisa</w:t>
      </w:r>
      <w:r w:rsidR="0018516E">
        <w:rPr>
          <w:bCs/>
        </w:rPr>
        <w:t>,</w:t>
      </w:r>
      <w:r>
        <w:rPr>
          <w:bCs/>
        </w:rPr>
        <w:t xml:space="preserve"> a naročito zaključak o određivanju </w:t>
      </w:r>
      <w:r w:rsidR="00985376">
        <w:rPr>
          <w:bCs/>
        </w:rPr>
        <w:t xml:space="preserve">javne dražbe      </w:t>
      </w:r>
      <w:r>
        <w:rPr>
          <w:bCs/>
        </w:rPr>
        <w:t xml:space="preserve"> broj St-</w:t>
      </w:r>
      <w:r w:rsidR="0018516E">
        <w:rPr>
          <w:bCs/>
        </w:rPr>
        <w:t>1</w:t>
      </w:r>
      <w:r w:rsidR="00985376">
        <w:rPr>
          <w:bCs/>
        </w:rPr>
        <w:t xml:space="preserve">90/15-26 od 12. rujna 2016., rješenja </w:t>
      </w:r>
      <w:r>
        <w:rPr>
          <w:bCs/>
        </w:rPr>
        <w:t xml:space="preserve"> o prihvaćanju ponude i dosudi broj St-</w:t>
      </w:r>
      <w:r w:rsidR="00A12D8C">
        <w:rPr>
          <w:bCs/>
        </w:rPr>
        <w:t>1</w:t>
      </w:r>
      <w:r w:rsidR="00985376">
        <w:rPr>
          <w:bCs/>
        </w:rPr>
        <w:t>90/15-36 od 12. listopada 2016., St-190/15-37 od 12. listopada 2016., St-190/15-38 od 12. listopada 2016., zaključak o određivanju javne dražbe St-190/15-63 od 13. siječnja 2017., rješenja o prihvaćanju podnude i dosudi St-190/15-72 od 7. veljače 2017. i St-190/15-73 od 7. veljače 2017., zaključak o određivanju javne dražbe St-190/15-81 od 20. ožujka 2017. i rješenja o prihvaćanju ponude i dosudi St-190/15-94 od 20. travnja 2017., zaključak o određivanju javne dražbe St-190/15-97 od 2. lipnja 2017. i rješenja o prihvaćanju ponuda i dosudi St-190/15-107 od 7. srpnja 2017, St-190/15-108 od 7. srpnja 2017. i St-190/15-109 od 7. srpnja 2017.</w:t>
      </w:r>
      <w:r w:rsidR="00A12D8C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421E90">
        <w:rPr>
          <w:bCs/>
        </w:rPr>
        <w:t xml:space="preserve"> 2</w:t>
      </w:r>
      <w:r w:rsidR="006204BE">
        <w:rPr>
          <w:bCs/>
        </w:rPr>
        <w:t>8. rujna 2017.</w:t>
      </w:r>
      <w:r>
        <w:rPr>
          <w:bCs/>
        </w:rPr>
        <w:t xml:space="preserve">, utvrđeno je da </w:t>
      </w:r>
      <w:r w:rsidR="006204BE">
        <w:rPr>
          <w:bCs/>
        </w:rPr>
        <w:t>troškovu utvrđenja istovjetnosti predmeta i prava na tom predmetu (nekretnini) sukladno članku 170. stav 1. Stečajnog zakona iznose 5 % od kupovnine odnosno 124.122,21 kn. Troškovi unovčenja, sukladno članku 170. stav 2. Stečajnog zakona određuju se u stvarnoj visini budući su nastali troškovi zantno više od utrška i ukupno iznose 794.953,27 kn, a predstavljaju stvaren troškove unovčenja koji terete ove nekretnine i to kako slijedi:</w:t>
      </w:r>
    </w:p>
    <w:p w:rsidRDefault="006204BE" w:rsidP="006204BE" w:rsidR="006204BE" w:rsidRPr="000E3F31">
      <w:pPr>
        <w:numPr>
          <w:ilvl w:val="0"/>
          <w:numId w:val="23"/>
        </w:numPr>
        <w:jc w:val="both"/>
        <w:rPr>
          <w:b/>
        </w:rPr>
      </w:pPr>
      <w:r>
        <w:t>trošak procjene nekretnina –  4.600,00 kn</w:t>
      </w:r>
    </w:p>
    <w:p w:rsidRDefault="006204BE" w:rsidP="006204BE" w:rsidR="006204BE" w:rsidRPr="000E3F31">
      <w:pPr>
        <w:numPr>
          <w:ilvl w:val="0"/>
          <w:numId w:val="23"/>
        </w:numPr>
        <w:jc w:val="both"/>
        <w:rPr>
          <w:b/>
        </w:rPr>
      </w:pPr>
      <w:r>
        <w:t>trošak šest oglasa radi oglašavanja prodaje 46.500,00 kn</w:t>
      </w:r>
    </w:p>
    <w:p w:rsidRDefault="006204BE" w:rsidP="006204BE" w:rsidR="006204BE" w:rsidRPr="000E3F31">
      <w:pPr>
        <w:numPr>
          <w:ilvl w:val="0"/>
          <w:numId w:val="23"/>
        </w:numPr>
        <w:jc w:val="both"/>
        <w:rPr>
          <w:b/>
        </w:rPr>
      </w:pPr>
      <w:r>
        <w:t>trošak osiguranja 5.028,03 kn</w:t>
      </w:r>
    </w:p>
    <w:p w:rsidRDefault="006204BE" w:rsidP="006204BE" w:rsidR="006204BE" w:rsidRPr="004C7649">
      <w:pPr>
        <w:numPr>
          <w:ilvl w:val="0"/>
          <w:numId w:val="23"/>
        </w:numPr>
        <w:jc w:val="both"/>
        <w:rPr>
          <w:b/>
        </w:rPr>
      </w:pPr>
      <w:r>
        <w:t>trošak knjigovodstvenih usluga 20.000,00 kn</w:t>
      </w:r>
    </w:p>
    <w:p w:rsidRDefault="006204BE" w:rsidP="006204BE" w:rsidR="006204BE" w:rsidRPr="003A2A0F">
      <w:pPr>
        <w:numPr>
          <w:ilvl w:val="0"/>
          <w:numId w:val="23"/>
        </w:numPr>
        <w:jc w:val="both"/>
        <w:rPr>
          <w:b/>
        </w:rPr>
      </w:pPr>
      <w:r>
        <w:t>trošak komunalne i vodne naknade za prodane stanove i poslovni prostor u ukupnom iznosu od 13.793,17 kn</w:t>
      </w:r>
    </w:p>
    <w:p w:rsidRDefault="006204BE" w:rsidP="006204BE" w:rsidR="006204BE" w:rsidRPr="00A253FA">
      <w:pPr>
        <w:numPr>
          <w:ilvl w:val="0"/>
          <w:numId w:val="23"/>
        </w:numPr>
        <w:jc w:val="both"/>
        <w:rPr>
          <w:b/>
        </w:rPr>
      </w:pPr>
      <w:r>
        <w:t>troškovi pričuve 8.089,22 kn</w:t>
      </w:r>
    </w:p>
    <w:p w:rsidRDefault="006204BE" w:rsidP="006204BE" w:rsidR="006204BE" w:rsidRPr="00A253FA">
      <w:pPr>
        <w:numPr>
          <w:ilvl w:val="0"/>
          <w:numId w:val="23"/>
        </w:numPr>
        <w:jc w:val="both"/>
        <w:rPr>
          <w:b/>
        </w:rPr>
      </w:pPr>
      <w:r>
        <w:t>trošak izrade pečata objave financijskih izvješća 353,00 kn</w:t>
      </w:r>
    </w:p>
    <w:p w:rsidRDefault="006204BE" w:rsidP="006204BE" w:rsidR="006204BE" w:rsidRPr="00A253FA">
      <w:pPr>
        <w:numPr>
          <w:ilvl w:val="0"/>
          <w:numId w:val="23"/>
        </w:numPr>
        <w:jc w:val="both"/>
        <w:rPr>
          <w:b/>
        </w:rPr>
      </w:pPr>
      <w:r>
        <w:t>troškovi održavanja zgrade (čišćenja) 475,00 kn</w:t>
      </w:r>
    </w:p>
    <w:p w:rsidRDefault="006204BE" w:rsidP="006204BE" w:rsidR="006204BE" w:rsidRPr="00A253FA">
      <w:pPr>
        <w:numPr>
          <w:ilvl w:val="0"/>
          <w:numId w:val="23"/>
        </w:numPr>
        <w:jc w:val="both"/>
        <w:rPr>
          <w:b/>
        </w:rPr>
      </w:pPr>
      <w:r>
        <w:t xml:space="preserve">nagrada stečajnog upravitelja 203.772,00 kn bruto                               </w:t>
      </w:r>
    </w:p>
    <w:p w:rsidRDefault="006204BE" w:rsidP="006204BE" w:rsidR="006204BE" w:rsidRPr="000737BE">
      <w:pPr>
        <w:numPr>
          <w:ilvl w:val="0"/>
          <w:numId w:val="23"/>
        </w:numPr>
        <w:jc w:val="both"/>
        <w:rPr>
          <w:b/>
        </w:rPr>
      </w:pPr>
      <w:r>
        <w:t>PDV  25 % na ukupnu kupovninu 492.342,85 kn.</w:t>
      </w:r>
    </w:p>
    <w:p w:rsidRDefault="00B46226" w:rsidP="00B46226" w:rsidR="00B46226">
      <w:pPr>
        <w:jc w:val="both"/>
        <w:rPr>
          <w:bCs/>
        </w:rPr>
      </w:pPr>
    </w:p>
    <w:p w:rsidRDefault="00367C2A" w:rsidP="00367C2A" w:rsidR="00367C2A">
      <w:pPr>
        <w:ind w:firstLine="708"/>
        <w:jc w:val="both"/>
      </w:pPr>
      <w:r>
        <w:t>Predmetne nekretnine unovčene su nakon stupanja na snagu Uredbe o kriterijima i načinu obračuna i plaćanja nagrade stečajnim upraviteljima (Narodne novine 105/15). Temeljem odredbe članka 94. Stečajnog zakona (Narodne novine 71/15) i odredbi članka 7., 15. i 16. Uredbe o kriterijima i načinu obračuna i plaćanja nagrade stečajnim upraviteljima (Narodne novine 105/15) stečajnoj upravite</w:t>
      </w:r>
      <w:r w:rsidR="00325090">
        <w:t>ljici, prema vrijednosti unovčene stečajne mase u ukupnom iznosu</w:t>
      </w:r>
      <w:r w:rsidR="00C13E3A">
        <w:t xml:space="preserve"> 2.482.444,24</w:t>
      </w:r>
      <w:r w:rsidR="00325090">
        <w:t xml:space="preserve"> kn, pripada nagrada kako slijedi: za iznos od 100.000,00 kn - 16 % što iznosi 16.000,00 kn, za daljnji iznos od 200.000,00 kn - 12 % što iznosi 24.000,00 kn, za daljnji iznos od 200.000,00 kn – 10 % što iznosi 20.000,00 kn, za daljnji iznos od 500.000,00 kn – 8 % što iznosi 40.000,00 kn  i za daljnji  iznos od </w:t>
      </w:r>
      <w:r w:rsidR="001031A5">
        <w:t xml:space="preserve">1.482.444,24 kn </w:t>
      </w:r>
      <w:r w:rsidR="00325090">
        <w:t xml:space="preserve">-  7 % što iznosi </w:t>
      </w:r>
      <w:r w:rsidR="001031A5">
        <w:t xml:space="preserve"> 103.772,</w:t>
      </w:r>
      <w:r w:rsidR="00AD01FD">
        <w:t xml:space="preserve">00 </w:t>
      </w:r>
      <w:r w:rsidR="00325090">
        <w:t xml:space="preserve">kn, što ukupno iznosi </w:t>
      </w:r>
      <w:r w:rsidR="001031A5">
        <w:t xml:space="preserve"> </w:t>
      </w:r>
      <w:r w:rsidR="00AD01FD">
        <w:t xml:space="preserve">203.772,00 </w:t>
      </w:r>
      <w:r w:rsidR="001031A5">
        <w:t xml:space="preserve"> </w:t>
      </w:r>
      <w:r w:rsidR="00325090">
        <w:t>kn bruto.</w:t>
      </w:r>
    </w:p>
    <w:p w:rsidRDefault="00367C2A" w:rsidP="00367C2A" w:rsidR="00367C2A" w:rsidRPr="00E168A4">
      <w:pPr>
        <w:ind w:firstLine="708"/>
        <w:jc w:val="both"/>
      </w:pPr>
    </w:p>
    <w:p w:rsidRDefault="00367C2A" w:rsidP="006204BE" w:rsidR="00E4580F">
      <w:pPr>
        <w:pStyle w:val="Tijeloteksta"/>
        <w:ind w:firstLine="708"/>
        <w:rPr>
          <w:bCs/>
        </w:rPr>
      </w:pPr>
      <w:r>
        <w:rPr>
          <w:bCs/>
        </w:rPr>
        <w:t xml:space="preserve">Nagrada  stečajne upraviteljice u </w:t>
      </w:r>
      <w:r w:rsidR="006C252A">
        <w:rPr>
          <w:bCs/>
        </w:rPr>
        <w:t>100</w:t>
      </w:r>
      <w:r>
        <w:rPr>
          <w:bCs/>
        </w:rPr>
        <w:t xml:space="preserve"> %-tnom iznosu ili </w:t>
      </w:r>
      <w:r w:rsidR="00AD01FD">
        <w:rPr>
          <w:bCs/>
        </w:rPr>
        <w:t>203.772,00</w:t>
      </w:r>
      <w:r>
        <w:rPr>
          <w:bCs/>
        </w:rPr>
        <w:t xml:space="preserve"> kn bruto tereti unovčenje predmetnih nekretnina i čini stvarne troškove unovčenja </w:t>
      </w:r>
      <w:r w:rsidR="006C252A">
        <w:rPr>
          <w:bCs/>
        </w:rPr>
        <w:t xml:space="preserve"> istih.  Također u 100 %-tnom iznosu unovčenje nekretnina terete i </w:t>
      </w:r>
      <w:r w:rsidR="00AD01FD">
        <w:rPr>
          <w:bCs/>
        </w:rPr>
        <w:t xml:space="preserve">ostali stvarni </w:t>
      </w:r>
      <w:r w:rsidR="006C252A">
        <w:rPr>
          <w:bCs/>
        </w:rPr>
        <w:t>troškovi</w:t>
      </w:r>
      <w:r w:rsidR="00AD01FD">
        <w:rPr>
          <w:bCs/>
        </w:rPr>
        <w:t xml:space="preserve"> pobliže određeni u izreci. </w:t>
      </w:r>
      <w:r w:rsidR="006C252A">
        <w:rPr>
          <w:bCs/>
        </w:rPr>
        <w:t xml:space="preserve"> </w:t>
      </w:r>
    </w:p>
    <w:p w:rsidRDefault="005162BC" w:rsidP="006204BE" w:rsidR="005162BC">
      <w:pPr>
        <w:pStyle w:val="Tijeloteksta"/>
        <w:ind w:firstLine="708"/>
        <w:rPr>
          <w:bCs/>
        </w:rPr>
      </w:pPr>
    </w:p>
    <w:p w:rsidRDefault="005162BC" w:rsidP="005162BC" w:rsidR="005162BC">
      <w:pPr>
        <w:pStyle w:val="Tijeloteksta"/>
        <w:jc w:val="right"/>
      </w:pPr>
      <w:r>
        <w:t>13 St-190/15-142</w:t>
      </w:r>
    </w:p>
    <w:p w:rsidRDefault="005162BC" w:rsidP="006204BE" w:rsidR="005162BC">
      <w:pPr>
        <w:pStyle w:val="Tijeloteksta"/>
        <w:ind w:firstLine="708"/>
        <w:rPr>
          <w:bCs/>
        </w:rPr>
      </w:pPr>
    </w:p>
    <w:p w:rsidRDefault="005162BC" w:rsidP="006204BE" w:rsidR="005162BC">
      <w:pPr>
        <w:pStyle w:val="Tijeloteksta"/>
        <w:ind w:firstLine="708"/>
        <w:rPr>
          <w:bCs/>
        </w:rPr>
      </w:pPr>
    </w:p>
    <w:p w:rsidRDefault="005162BC" w:rsidP="006204BE" w:rsidR="005162BC">
      <w:pPr>
        <w:pStyle w:val="Tijeloteksta"/>
        <w:ind w:firstLine="708"/>
        <w:rPr>
          <w:bCs/>
        </w:rPr>
      </w:pPr>
    </w:p>
    <w:p w:rsidRDefault="00C305F5" w:rsidP="00B46226" w:rsidR="00C305F5">
      <w:pPr>
        <w:jc w:val="both"/>
        <w:rPr>
          <w:bCs/>
        </w:rPr>
      </w:pPr>
    </w:p>
    <w:p w:rsidRDefault="00B46226" w:rsidP="00C305F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A73279">
        <w:rPr>
          <w:bCs/>
        </w:rPr>
        <w:t>z zemljišnih knjiga temeljem članka</w:t>
      </w:r>
      <w:r w:rsidR="00C305F5">
        <w:rPr>
          <w:bCs/>
        </w:rPr>
        <w:t xml:space="preserve"> 105. i 118. Ovršnog zakona (Narodne novine broj 57/96, 29/99, 42/00, 173/03, 194/03, 151/04, 88/05, 121/05, 67/08, 139/10, 112/12, 25/13 i 93/14) u  svezi  s  člankom </w:t>
      </w:r>
      <w:r w:rsidR="00AD01FD">
        <w:rPr>
          <w:bCs/>
        </w:rPr>
        <w:t>164</w:t>
      </w:r>
      <w:r w:rsidR="00872240">
        <w:rPr>
          <w:bCs/>
        </w:rPr>
        <w:t>.</w:t>
      </w:r>
      <w:r w:rsidR="00B4313E">
        <w:rPr>
          <w:bCs/>
        </w:rPr>
        <w:t xml:space="preserve"> i člankom 170. </w:t>
      </w:r>
      <w:r w:rsidR="00872240">
        <w:rPr>
          <w:bCs/>
        </w:rPr>
        <w:t xml:space="preserve"> </w:t>
      </w:r>
      <w:r w:rsidR="00523FAA">
        <w:rPr>
          <w:bCs/>
        </w:rPr>
        <w:t xml:space="preserve">Stečajnog zakona (Narodne novine broj  44/96, 29/99, 129/00, 123/03, 82/06, 116/10, 25/12, 133/12 u vezi s člankom 441. Stečajnog zakona Narodne novine 71/15)  </w:t>
      </w:r>
      <w:r>
        <w:rPr>
          <w:bCs/>
        </w:rPr>
        <w:t>doneseno je rješenje kao u izreci.</w:t>
      </w:r>
    </w:p>
    <w:p w:rsidRDefault="007C7FA1" w:rsidP="00DB518A" w:rsidR="007C7FA1">
      <w:pPr>
        <w:jc w:val="both"/>
        <w:rPr>
          <w:bCs/>
        </w:rPr>
      </w:pPr>
    </w:p>
    <w:p w:rsidRDefault="00E4580F" w:rsidP="00DB518A" w:rsidR="00E4580F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 xml:space="preserve">sijeku </w:t>
      </w:r>
      <w:r w:rsidR="00872240">
        <w:rPr>
          <w:bCs/>
        </w:rPr>
        <w:t>2</w:t>
      </w:r>
      <w:r w:rsidR="005442E5">
        <w:rPr>
          <w:bCs/>
        </w:rPr>
        <w:t>8</w:t>
      </w:r>
      <w:r w:rsidR="00872240">
        <w:rPr>
          <w:bCs/>
        </w:rPr>
        <w:t>.</w:t>
      </w:r>
      <w:r w:rsidR="006204BE">
        <w:rPr>
          <w:bCs/>
        </w:rPr>
        <w:t xml:space="preserve"> studeni 2</w:t>
      </w:r>
      <w:r w:rsidR="00872240">
        <w:rPr>
          <w:bCs/>
        </w:rPr>
        <w:t xml:space="preserve">017. </w:t>
      </w:r>
    </w:p>
    <w:p w:rsidRDefault="00C305F5" w:rsidP="00DB518A" w:rsidR="00C305F5">
      <w:pPr>
        <w:jc w:val="center"/>
        <w:rPr>
          <w:bCs/>
        </w:rPr>
      </w:pPr>
    </w:p>
    <w:p w:rsidRDefault="00DB518A" w:rsidP="00C305F5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872240" w:rsidP="00B46226" w:rsidR="00B46226">
      <w:pPr>
        <w:rPr>
          <w:bCs/>
        </w:rPr>
      </w:pPr>
      <w:r>
        <w:rPr>
          <w:bCs/>
        </w:rPr>
        <w:t xml:space="preserve">Maja Kocijan 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C305F5" w:rsidP="00B46226" w:rsidR="00C305F5">
      <w:pPr>
        <w:rPr>
          <w:bCs/>
        </w:rPr>
      </w:pPr>
    </w:p>
    <w:p w:rsidRDefault="00C305F5" w:rsidP="00B46226" w:rsidR="00C305F5">
      <w:pPr>
        <w:rPr>
          <w:bCs/>
        </w:rPr>
      </w:pP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6E4501" w:rsidP="00DB518A" w:rsidR="00DB518A">
      <w:pPr>
        <w:pStyle w:val="Tijeloteksta"/>
        <w:numPr>
          <w:ilvl w:val="0"/>
          <w:numId w:val="17"/>
        </w:numPr>
        <w:jc w:val="left"/>
      </w:pPr>
      <w:r>
        <w:t>stečajna</w:t>
      </w:r>
      <w:r w:rsidR="00DB518A">
        <w:t xml:space="preserve"> upravitelj</w:t>
      </w:r>
      <w:r>
        <w:t>ica</w:t>
      </w:r>
      <w:r w:rsidR="00C305F5">
        <w:t xml:space="preserve"> </w:t>
      </w:r>
      <w:r w:rsidR="00B4313E">
        <w:t>Julka Bandić</w:t>
      </w:r>
    </w:p>
    <w:p w:rsidRDefault="00DB518A" w:rsidP="007C7FA1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B4313E">
        <w:t>Sberbank d.d. Zagreb, Zagreb, Varšavska 9</w:t>
      </w:r>
    </w:p>
    <w:p w:rsidRDefault="00B4313E" w:rsidP="007C7FA1" w:rsidR="00B4313E">
      <w:pPr>
        <w:pStyle w:val="Tijeloteksta"/>
        <w:numPr>
          <w:ilvl w:val="0"/>
          <w:numId w:val="17"/>
        </w:numPr>
      </w:pPr>
      <w:r>
        <w:t>razlučni vjerovnik RH MF Porezna uprava PU Slavonije i Baranje po ŽDO Osijek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B4313E">
        <w:t>19/12</w:t>
      </w:r>
    </w:p>
    <w:sectPr w:rsidSect="00020318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2C0" w:rsidR="00D422C0">
      <w:r>
        <w:separator/>
      </w:r>
    </w:p>
  </w:endnote>
  <w:endnote w:id="0" w:type="continuationSeparator">
    <w:p w:rsidRDefault="00D422C0" w:rsidR="00D42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2C0" w:rsidR="00D422C0">
      <w:r>
        <w:separator/>
      </w:r>
    </w:p>
  </w:footnote>
  <w:footnote w:id="0" w:type="continuationSeparator">
    <w:p w:rsidRDefault="00D422C0" w:rsidR="00D422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4F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8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8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0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1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E46B0D"/>
    <w:multiLevelType w:val="hybridMultilevel"/>
    <w:tmpl w:val="B0C85E9E"/>
    <w:lvl w:tplc="3DE4B65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1"/>
  </w:num>
  <w:num w:numId="5">
    <w:abstractNumId w:val="8"/>
  </w:num>
  <w:num w:numId="6">
    <w:abstractNumId w:val="2"/>
  </w:num>
  <w:num w:numId="7">
    <w:abstractNumId w:val="16"/>
  </w:num>
  <w:num w:numId="8">
    <w:abstractNumId w:val="7"/>
  </w:num>
  <w:num w:numId="9">
    <w:abstractNumId w:val="15"/>
  </w:num>
  <w:num w:numId="10">
    <w:abstractNumId w:val="20"/>
  </w:num>
  <w:num w:numId="11">
    <w:abstractNumId w:val="18"/>
  </w:num>
  <w:num w:numId="12">
    <w:abstractNumId w:val="9"/>
  </w:num>
  <w:num w:numId="13">
    <w:abstractNumId w:val="1"/>
  </w:num>
  <w:num w:numId="14">
    <w:abstractNumId w:val="17"/>
  </w:num>
  <w:num w:numId="15">
    <w:abstractNumId w:val="0"/>
  </w:num>
  <w:num w:numId="16">
    <w:abstractNumId w:val="21"/>
  </w:num>
  <w:num w:numId="17">
    <w:abstractNumId w:val="4"/>
  </w:num>
  <w:num w:numId="18">
    <w:abstractNumId w:val="5"/>
  </w:num>
  <w:num w:numId="19">
    <w:abstractNumId w:val="6"/>
  </w:num>
  <w:num w:numId="20">
    <w:abstractNumId w:val="2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0318"/>
    <w:rsid w:val="0002110A"/>
    <w:rsid w:val="0002494E"/>
    <w:rsid w:val="000261C5"/>
    <w:rsid w:val="00045672"/>
    <w:rsid w:val="000461E2"/>
    <w:rsid w:val="00051B31"/>
    <w:rsid w:val="00086370"/>
    <w:rsid w:val="000B21D0"/>
    <w:rsid w:val="000E2089"/>
    <w:rsid w:val="001031A5"/>
    <w:rsid w:val="0012374A"/>
    <w:rsid w:val="00126CDC"/>
    <w:rsid w:val="00134A4C"/>
    <w:rsid w:val="00167296"/>
    <w:rsid w:val="0018516E"/>
    <w:rsid w:val="00195D74"/>
    <w:rsid w:val="00197F09"/>
    <w:rsid w:val="001D59FD"/>
    <w:rsid w:val="001E75A9"/>
    <w:rsid w:val="001F327B"/>
    <w:rsid w:val="001F35B4"/>
    <w:rsid w:val="00221394"/>
    <w:rsid w:val="00226FD0"/>
    <w:rsid w:val="00250507"/>
    <w:rsid w:val="00286214"/>
    <w:rsid w:val="002D2788"/>
    <w:rsid w:val="002E278D"/>
    <w:rsid w:val="00315A07"/>
    <w:rsid w:val="00325090"/>
    <w:rsid w:val="003335AE"/>
    <w:rsid w:val="00367C2A"/>
    <w:rsid w:val="003C7258"/>
    <w:rsid w:val="003D1418"/>
    <w:rsid w:val="00400893"/>
    <w:rsid w:val="004069B0"/>
    <w:rsid w:val="00421E90"/>
    <w:rsid w:val="0042344F"/>
    <w:rsid w:val="00433C01"/>
    <w:rsid w:val="004513B5"/>
    <w:rsid w:val="004B1CB8"/>
    <w:rsid w:val="004B55DA"/>
    <w:rsid w:val="004C676F"/>
    <w:rsid w:val="004F4FEC"/>
    <w:rsid w:val="00500B60"/>
    <w:rsid w:val="00512812"/>
    <w:rsid w:val="005162BC"/>
    <w:rsid w:val="00523FAA"/>
    <w:rsid w:val="005442E5"/>
    <w:rsid w:val="005504C9"/>
    <w:rsid w:val="005C77B1"/>
    <w:rsid w:val="00613BD7"/>
    <w:rsid w:val="006204BE"/>
    <w:rsid w:val="00633778"/>
    <w:rsid w:val="00643E3A"/>
    <w:rsid w:val="006562C2"/>
    <w:rsid w:val="006603B6"/>
    <w:rsid w:val="00686B74"/>
    <w:rsid w:val="0068706E"/>
    <w:rsid w:val="006B4296"/>
    <w:rsid w:val="006C252A"/>
    <w:rsid w:val="006C4F0B"/>
    <w:rsid w:val="006D02B0"/>
    <w:rsid w:val="006E00C0"/>
    <w:rsid w:val="006E21A5"/>
    <w:rsid w:val="006E4501"/>
    <w:rsid w:val="006F014C"/>
    <w:rsid w:val="006F15B6"/>
    <w:rsid w:val="00741F85"/>
    <w:rsid w:val="00762C68"/>
    <w:rsid w:val="00773ED1"/>
    <w:rsid w:val="007855BB"/>
    <w:rsid w:val="007C761A"/>
    <w:rsid w:val="007C7FA1"/>
    <w:rsid w:val="007D6E23"/>
    <w:rsid w:val="007E4881"/>
    <w:rsid w:val="007E6926"/>
    <w:rsid w:val="007E6A23"/>
    <w:rsid w:val="00800E59"/>
    <w:rsid w:val="0080694E"/>
    <w:rsid w:val="00872240"/>
    <w:rsid w:val="008D0A55"/>
    <w:rsid w:val="00901F1A"/>
    <w:rsid w:val="00917A8F"/>
    <w:rsid w:val="00933D9C"/>
    <w:rsid w:val="0093456B"/>
    <w:rsid w:val="00952A0F"/>
    <w:rsid w:val="009713C3"/>
    <w:rsid w:val="00985376"/>
    <w:rsid w:val="0099547C"/>
    <w:rsid w:val="009F6ED2"/>
    <w:rsid w:val="00A12D8C"/>
    <w:rsid w:val="00A40209"/>
    <w:rsid w:val="00A40817"/>
    <w:rsid w:val="00A4385A"/>
    <w:rsid w:val="00A73279"/>
    <w:rsid w:val="00A80EDF"/>
    <w:rsid w:val="00A83E1E"/>
    <w:rsid w:val="00A90274"/>
    <w:rsid w:val="00A94B2F"/>
    <w:rsid w:val="00AA75EA"/>
    <w:rsid w:val="00AD01FD"/>
    <w:rsid w:val="00AD44A7"/>
    <w:rsid w:val="00AE620C"/>
    <w:rsid w:val="00B20894"/>
    <w:rsid w:val="00B4313E"/>
    <w:rsid w:val="00B46226"/>
    <w:rsid w:val="00B63DDA"/>
    <w:rsid w:val="00B96DFF"/>
    <w:rsid w:val="00BA6D3F"/>
    <w:rsid w:val="00BC0451"/>
    <w:rsid w:val="00BC2E1E"/>
    <w:rsid w:val="00BE50F4"/>
    <w:rsid w:val="00C13E3A"/>
    <w:rsid w:val="00C305F5"/>
    <w:rsid w:val="00C4366D"/>
    <w:rsid w:val="00C4387E"/>
    <w:rsid w:val="00C54F9D"/>
    <w:rsid w:val="00C70638"/>
    <w:rsid w:val="00C72B08"/>
    <w:rsid w:val="00CD1571"/>
    <w:rsid w:val="00D049C5"/>
    <w:rsid w:val="00D06980"/>
    <w:rsid w:val="00D30E3B"/>
    <w:rsid w:val="00D36B32"/>
    <w:rsid w:val="00D414FF"/>
    <w:rsid w:val="00D422C0"/>
    <w:rsid w:val="00D917C5"/>
    <w:rsid w:val="00DA708B"/>
    <w:rsid w:val="00DA72F2"/>
    <w:rsid w:val="00DA7DBA"/>
    <w:rsid w:val="00DB518A"/>
    <w:rsid w:val="00DE23D8"/>
    <w:rsid w:val="00DE446C"/>
    <w:rsid w:val="00DF22A6"/>
    <w:rsid w:val="00DF341F"/>
    <w:rsid w:val="00E22357"/>
    <w:rsid w:val="00E301DF"/>
    <w:rsid w:val="00E4580F"/>
    <w:rsid w:val="00E56DA3"/>
    <w:rsid w:val="00E825AC"/>
    <w:rsid w:val="00EB1826"/>
    <w:rsid w:val="00EB1A77"/>
    <w:rsid w:val="00EF3C63"/>
    <w:rsid w:val="00F1003E"/>
    <w:rsid w:val="00F6724D"/>
    <w:rsid w:val="00FA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41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4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41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4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926685-90E1-40E7-AB2C-9C7CB8054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1718</properties:Words>
  <properties:Characters>9052</properties:Characters>
  <properties:Lines>240</properties:Lines>
  <properties:Paragraphs>80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10984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2017-11-28T11:20:00Z</dcterms:created>
  <dc:creator>HermanJ</dc:creator>
  <cp:lastModifiedBy>Maja Kocijan</cp:lastModifiedBy>
  <cp:lastPrinted>2017-11-28T12:20:00Z</cp:lastPrinted>
  <dcterms:modified xmlns:xsi="http://www.w3.org/2001/XMLSchema-instance" xsi:type="dcterms:W3CDTF">2017-11-28T12:24:00Z</dcterms:modified>
  <cp:revision>5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