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87b5" w14:paraId="c4c87b5" w:rsidRDefault="00A8118F" w:rsidP="00A8118F" w:rsidR="00A8118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7116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A8118F" w:rsidP="00A8118F" w:rsidR="00A8118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A8118F" w:rsidP="00A8118F" w:rsidR="00A811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8118F" w:rsidP="00A8118F" w:rsidR="00A811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</w:t>
      </w:r>
      <w:r w:rsidR="000A5D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SOPAR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INTERNATIONAL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OIB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32685740393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, Zagreb, Anina 4 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0A5D60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lipnja 2017. </w:t>
      </w:r>
    </w:p>
    <w:p w:rsidRDefault="00A8118F" w:rsidP="00A8118F" w:rsidR="00A8118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0A5D60" w:rsidR="000A5D6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SOPAR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INTERNATIONAL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j.d.o.o.,</w:t>
      </w:r>
    </w:p>
    <w:p w:rsidRDefault="000A5D60" w:rsidP="000A5D60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32685740393</w:t>
      </w:r>
      <w:proofErr w:type="spellEnd"/>
      <w:r>
        <w:rPr>
          <w:rFonts w:cs="Times New Roman" w:eastAsia="Times New Roman"/>
          <w:szCs w:val="24"/>
          <w:lang w:eastAsia="hr-HR"/>
        </w:rPr>
        <w:t>, Zagreb, Anina 4.</w:t>
      </w:r>
    </w:p>
    <w:p w:rsidRDefault="00A8118F" w:rsidP="000A5D60" w:rsidR="00272D4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r w:rsidR="000A5D60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lipnja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0A5D60">
        <w:rPr>
          <w:rFonts w:cs="Times New Roman" w:eastAsia="Times New Roman"/>
          <w:szCs w:val="24"/>
          <w:lang w:eastAsia="hr-HR"/>
        </w:rPr>
        <w:t>4</w:t>
      </w:r>
      <w:proofErr w:type="spellEnd"/>
      <w:r>
        <w:rPr>
          <w:rFonts w:cs="Times New Roman" w:eastAsia="Times New Roman"/>
          <w:szCs w:val="24"/>
          <w:lang w:eastAsia="hr-HR"/>
        </w:rPr>
        <w:t>,00 sati</w:t>
      </w:r>
      <w:r w:rsidR="00272D4C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272D4C">
        <w:rPr>
          <w:rFonts w:cs="Times New Roman" w:eastAsia="Times New Roman"/>
          <w:szCs w:val="24"/>
          <w:lang w:eastAsia="hr-HR"/>
        </w:rPr>
        <w:t>30</w:t>
      </w:r>
      <w:proofErr w:type="spellEnd"/>
      <w:r w:rsidR="00272D4C">
        <w:rPr>
          <w:rFonts w:cs="Times New Roman" w:eastAsia="Times New Roman"/>
          <w:szCs w:val="24"/>
          <w:lang w:eastAsia="hr-HR"/>
        </w:rPr>
        <w:t xml:space="preserve"> minuta</w:t>
      </w:r>
      <w:r>
        <w:rPr>
          <w:rFonts w:cs="Times New Roman" w:eastAsia="Times New Roman"/>
          <w:szCs w:val="24"/>
          <w:lang w:eastAsia="hr-HR"/>
        </w:rPr>
        <w:t>, kad je ovo</w:t>
      </w:r>
    </w:p>
    <w:p w:rsidRDefault="00272D4C" w:rsidP="00272D4C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</w:t>
      </w:r>
      <w:r w:rsidR="00A8118F">
        <w:rPr>
          <w:rFonts w:cs="Times New Roman" w:eastAsia="Times New Roman"/>
          <w:szCs w:val="24"/>
          <w:lang w:eastAsia="hr-HR"/>
        </w:rPr>
        <w:t>ješenje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8118F"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272D4C" w:rsidR="00272D4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272D4C">
        <w:rPr>
          <w:rFonts w:cs="Times New Roman" w:eastAsia="Times New Roman"/>
          <w:szCs w:val="24"/>
          <w:lang w:eastAsia="hr-HR"/>
        </w:rPr>
        <w:t>Vedran Grčić,</w:t>
      </w:r>
    </w:p>
    <w:p w:rsidRDefault="00272D4C" w:rsidP="00272D4C" w:rsidR="00272D4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28045499425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Karlovca, Dr. Ante Starčevića 15. </w:t>
      </w:r>
    </w:p>
    <w:p w:rsidRDefault="00A8118F" w:rsidP="00A8118F" w:rsidR="00A8118F">
      <w:pPr>
        <w:pStyle w:val="BodyText21"/>
        <w:ind w:firstLine="0" w:left="0"/>
        <w:rPr>
          <w:szCs w:val="24"/>
        </w:rPr>
      </w:pPr>
    </w:p>
    <w:p w:rsidRDefault="00A8118F" w:rsidP="000A5D60" w:rsidR="000A5D6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SOPAR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INTERNATIONAL</w:t>
      </w:r>
      <w:proofErr w:type="spellEnd"/>
    </w:p>
    <w:p w:rsidRDefault="000A5D60" w:rsidP="000A5D60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32685740393</w:t>
      </w:r>
      <w:proofErr w:type="spellEnd"/>
      <w:r>
        <w:rPr>
          <w:rFonts w:cs="Times New Roman" w:eastAsia="Times New Roman"/>
          <w:szCs w:val="24"/>
          <w:lang w:eastAsia="hr-HR"/>
        </w:rPr>
        <w:t>, Zagreb, Anina 4.</w:t>
      </w: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A8118F" w:rsidP="000A5D60" w:rsidR="000A5D6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="000A5D6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SOPAR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5D60">
        <w:rPr>
          <w:rFonts w:cs="Times New Roman" w:eastAsia="Times New Roman"/>
          <w:szCs w:val="24"/>
          <w:lang w:eastAsia="hr-HR"/>
        </w:rPr>
        <w:t>INTERNATIONAL</w:t>
      </w:r>
      <w:proofErr w:type="spellEnd"/>
      <w:r w:rsidR="000A5D60">
        <w:rPr>
          <w:rFonts w:cs="Times New Roman" w:eastAsia="Times New Roman"/>
          <w:szCs w:val="24"/>
          <w:lang w:eastAsia="hr-HR"/>
        </w:rPr>
        <w:t xml:space="preserve"> j.d.o.o.,</w:t>
      </w:r>
    </w:p>
    <w:p w:rsidRDefault="000A5D60" w:rsidP="000A5D60" w:rsidR="000A5D6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32685740393</w:t>
      </w:r>
      <w:proofErr w:type="spellEnd"/>
      <w:r>
        <w:rPr>
          <w:rFonts w:cs="Times New Roman" w:eastAsia="Times New Roman"/>
          <w:szCs w:val="24"/>
          <w:lang w:eastAsia="hr-HR"/>
        </w:rPr>
        <w:t>, Zagreb, Anina 4.</w:t>
      </w:r>
    </w:p>
    <w:p w:rsidRDefault="00A8118F" w:rsidP="000A5D60" w:rsidR="00A811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0A5D60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A8118F" w:rsidP="00A8118F" w:rsidR="00A811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0A5D60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0A5D60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9</w:t>
      </w:r>
      <w:r w:rsidR="000A5D60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spisa) iz čega proizlazi da dužnik nema zaposlenika.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A8118F" w:rsidP="00A8118F" w:rsidR="00A8118F">
      <w:pPr>
        <w:jc w:val="both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r w:rsidR="000A5D60">
        <w:rPr>
          <w:rFonts w:cs="Times New Roman" w:eastAsia="Times New Roman"/>
          <w:szCs w:val="20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>. lipnja 2017.</w:t>
      </w:r>
    </w:p>
    <w:p w:rsidRDefault="00A8118F" w:rsidP="00A8118F" w:rsidR="00A8118F">
      <w:pPr>
        <w:jc w:val="center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A8118F" w:rsidP="00A8118F" w:rsidR="00A811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C36C58">
        <w:rPr>
          <w:rFonts w:cs="Times New Roman" w:eastAsia="Times New Roman"/>
          <w:szCs w:val="20"/>
          <w:lang w:eastAsia="hr-HR"/>
        </w:rPr>
        <w:t>,v.r.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C36C58" w:rsidP="00A8118F" w:rsidR="00C36C5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C36C58" w:rsidP="00A8118F" w:rsidR="00C36C5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A8118F" w:rsidP="00A8118F" w:rsidR="00A811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</w:p>
    <w:p w:rsidRDefault="00A8118F" w:rsidP="00A8118F" w:rsidR="00A811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8118F" w:rsidP="00A8118F" w:rsidR="00A811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A8118F" w:rsidP="00A8118F" w:rsidR="00A8118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A8118F" w:rsidP="00A8118F" w:rsidR="00A8118F">
      <w:bookmarkStart w:name="_GoBack" w:id="0"/>
      <w:bookmarkEnd w:id="0"/>
    </w:p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A8118F" w:rsidP="00A8118F" w:rsidR="00A8118F"/>
    <w:p w:rsidRDefault="00F72FD7" w:rsidR="00F72FD7"/>
    <w:sectPr w:rsidSect="00C16418" w:rsidR="00F72FD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4D2" w:rsidP="000A5D60" w:rsidR="00B404D2">
      <w:r>
        <w:separator/>
      </w:r>
    </w:p>
  </w:endnote>
  <w:endnote w:id="0" w:type="continuationSeparator">
    <w:p w:rsidRDefault="00B404D2" w:rsidP="000A5D60" w:rsidR="00B40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4D2" w:rsidP="000A5D60" w:rsidR="00B404D2">
      <w:r>
        <w:separator/>
      </w:r>
    </w:p>
  </w:footnote>
  <w:footnote w:id="0" w:type="continuationSeparator">
    <w:p w:rsidRDefault="00B404D2" w:rsidP="000A5D60" w:rsidR="00B40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D4C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6C58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7</w:t>
    </w:r>
    <w:r w:rsidR="000A5D60">
      <w:t>116</w:t>
    </w:r>
    <w:proofErr w:type="spellEnd"/>
    <w:r>
      <w:t>/</w:t>
    </w:r>
    <w:proofErr w:type="spellStart"/>
    <w:r>
      <w:t>16</w:t>
    </w:r>
    <w:proofErr w:type="spellEnd"/>
  </w:p>
  <w:p w:rsidRDefault="00B404D2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18F"/>
    <w:rsid w:val="000A5D60"/>
    <w:rsid w:val="001B12AD"/>
    <w:rsid w:val="00272D4C"/>
    <w:rsid w:val="00A8118F"/>
    <w:rsid w:val="00B404D2"/>
    <w:rsid w:val="00C36C58"/>
    <w:rsid w:val="00CE6866"/>
    <w:rsid w:val="00F7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1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11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118F"/>
  </w:style>
  <w:style w:customStyle="true" w:styleId="BodyText21" w:type="paragraph">
    <w:name w:val="Body Text 21"/>
    <w:basedOn w:val="Normal"/>
    <w:rsid w:val="00A8118F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1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1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5D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5D60"/>
  </w:style>
  <w:style w:styleId="Tekstrezerviranogmjesta" w:type="character">
    <w:name w:val="Placeholder Text"/>
    <w:basedOn w:val="Zadanifontodlomka"/>
    <w:uiPriority w:val="99"/>
    <w:semiHidden/>
    <w:rsid w:val="00272D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2D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2D4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2D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2D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1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11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118F"/>
  </w:style>
  <w:style w:customStyle="1" w:styleId="BodyText21" w:type="paragraph">
    <w:name w:val="Body Text 21"/>
    <w:basedOn w:val="Normal"/>
    <w:rsid w:val="00A8118F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1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1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5D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5D60"/>
  </w:style>
  <w:style w:styleId="Tekstrezerviranogmjesta" w:type="character">
    <w:name w:val="Placeholder Text"/>
    <w:basedOn w:val="Zadanifontodlomka"/>
    <w:uiPriority w:val="99"/>
    <w:semiHidden/>
    <w:rsid w:val="00272D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2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2D4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2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2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St-7116/2016-7</izvorni_sadrzaj>
    <derivirana_varijabla naziv="DomainObject.Oznaka_1">St-7116/2016-7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7116</izvorni_sadrzaj>
    <derivirana_varijabla naziv="DomainObject.Predmet.Broj_1">7116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St-7116/2016</izvorni_sadrzaj>
    <derivirana_varijabla naziv="DomainObject.Predmet.OznakaBroj_1">St-7116/2016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SOPAR INTERNATIONAL jednostavno društvo s ograničenom odgovornošću za usluge</izvorni_sadrzaj>
    <derivirana_varijabla naziv="DomainObject.Predmet.ProtustrankaFormated_1">  SOPAR INTERNATIONAL jednostavno društvo s ograničenom odgovornošću za usluge</derivirana_varijabla>
  </DomainObject.Predmet.ProtustrankaFormated>
  <DomainObject.Predmet.ProtustrankaFormatedOIB>
    <izvorni_sadrzaj>  SOPAR INTERNATIONAL jednostavno društvo s ograničenom odgovornošću za usluge, OIB 32685740393</izvorni_sadrzaj>
    <derivirana_varijabla naziv="DomainObject.Predmet.ProtustrankaFormatedOIB_1">  SOPAR INTERNATIONAL jednostavno društvo s ograničenom odgovornošću za usluge, OIB 32685740393</derivirana_varijabla>
  </DomainObject.Predmet.ProtustrankaFormatedOIB>
  <DomainObject.Predmet.ProtustrankaFormatedWithAdress>
    <izvorni_sadrzaj> SOPAR INTERNATIONAL jednostavno društvo s ograničenom odgovornošću za usluge, 2. Anina 4, 10000 Zagreb</izvorni_sadrzaj>
    <derivirana_varijabla naziv="DomainObject.Predmet.ProtustrankaFormatedWithAdress_1"> SOPAR INTERNATIONAL jednostavno društvo s ograničenom odgovornošću za usluge, 2. Anina 4, 10000 Zagreb</derivirana_varijabla>
  </DomainObject.Predmet.ProtustrankaFormatedWithAdress>
  <DomainObject.Predmet.ProtustrankaFormatedWithAdressOIB>
    <izvorni_sadrzaj> SOPAR INTERNATIONAL jednostavno društvo s ograničenom odgovornošću za usluge, OIB 32685740393, 2. Anina 4, 10000 Zagreb</izvorni_sadrzaj>
    <derivirana_varijabla naziv="DomainObject.Predmet.ProtustrankaFormatedWithAdressOIB_1"> SOPAR INTERNATIONAL jednostavno društvo s ograničenom odgovornošću za usluge, OIB 32685740393, 2. Anina 4, 10000 Zagreb</derivirana_varijabla>
  </DomainObject.Predmet.ProtustrankaFormatedWithAdressOIB>
  <DomainObject.Predmet.ProtustrankaWithAdress>
    <izvorni_sadrzaj>SOPAR INTERNATIONAL jednostavno društvo s ograničenom odgovornošću za usluge 2. Anina 4, 10000 Zagreb</izvorni_sadrzaj>
    <derivirana_varijabla naziv="DomainObject.Predmet.ProtustrankaWithAdress_1">SOPAR INTERNATIONAL jednostavno društvo s ograničenom odgovornošću za usluge 2. Anina 4, 10000 Zagreb</derivirana_varijabla>
  </DomainObject.Predmet.ProtustrankaWithAdress>
  <DomainObject.Predmet.ProtustrankaWithAdressOIB>
    <izvorni_sadrzaj>SOPAR INTERNATIONAL jednostavno društvo s ograničenom odgovornošću za usluge, OIB 32685740393, 2. Anina 4, 10000 Zagreb</izvorni_sadrzaj>
    <derivirana_varijabla naziv="DomainObject.Predmet.ProtustrankaWithAdressOIB_1">SOPAR INTERNATIONAL jednostavno društvo s ograničenom odgovornošću za usluge, OIB 32685740393, 2. Anina 4, 10000 Zagreb</derivirana_varijabla>
  </DomainObject.Predmet.ProtustrankaWithAdressOIB>
  <DomainObject.Predmet.ProtustrankaNazivFormated>
    <izvorni_sadrzaj>SOPAR INTERNATIONAL jednostavno društvo s ograničenom odgovornošću za usluge</izvorni_sadrzaj>
    <derivirana_varijabla naziv="DomainObject.Predmet.ProtustrankaNazivFormated_1">SOPAR INTERNATIONAL jednostavno društvo s ograničenom odgovornošću za usluge</derivirana_varijabla>
  </DomainObject.Predmet.ProtustrankaNazivFormated>
  <DomainObject.Predmet.ProtustrankaNazivFormatedOIB>
    <izvorni_sadrzaj>SOPAR INTERNATIONAL jednostavno društvo s ograničenom odgovornošću za usluge, OIB 32685740393</izvorni_sadrzaj>
    <derivirana_varijabla naziv="DomainObject.Predmet.ProtustrankaNazivFormatedOIB_1">SOPAR INTERNATIONAL jednostavno društvo s ograničenom odgovornošću za usluge, OIB 32685740393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SOPAR INTERNATIONAL jednostavno društvo s ograničenom odgovornošću za usluge</item>
    </izvorni_sadrzaj>
    <derivirana_varijabla naziv="DomainObject.Predmet.ProtuStrankaListFormated_1">
      <item>SOPAR INTERNATIONAL jednostavno društvo s ograničenom odgovornošću za usluge</item>
    </derivirana_varijabla>
  </DomainObject.Predmet.ProtuStrankaListFormated>
  <DomainObject.Predmet.ProtuStrankaListFormatedOIB>
    <izvorni_sadrzaj>
      <item>SOPAR INTERNATIONAL jednostavno društvo s ograničenom odgovornošću za usluge, OIB 32685740393</item>
    </izvorni_sadrzaj>
    <derivirana_varijabla naziv="DomainObject.Predmet.ProtuStrankaListFormatedOIB_1">
      <item>SOPAR INTERNATIONAL jednostavno društvo s ograničenom odgovornošću za usluge, OIB 32685740393</item>
    </derivirana_varijabla>
  </DomainObject.Predmet.ProtuStrankaListFormatedOIB>
  <DomainObject.Predmet.ProtuStrankaListFormatedWithAdress>
    <izvorni_sadrzaj>
      <item>SOPAR INTERNATIONAL jednostavno društvo s ograničenom odgovornošću za usluge, 2. Anina 4, 10000 Zagreb</item>
    </izvorni_sadrzaj>
    <derivirana_varijabla naziv="DomainObject.Predmet.ProtuStrankaListFormatedWithAdress_1">
      <item>SOPAR INTERNATIONAL jednostavno društvo s ograničenom odgovornošću za usluge, 2. Anina 4, 10000 Zagreb</item>
    </derivirana_varijabla>
  </DomainObject.Predmet.ProtuStrankaListFormatedWithAdress>
  <DomainObject.Predmet.ProtuStrankaListFormatedWithAdressOIB>
    <izvorni_sadrzaj>
      <item>SOPAR INTERNATIONAL jednostavno društvo s ograničenom odgovornošću za usluge, OIB 32685740393, 2. Anina 4, 10000 Zagreb</item>
    </izvorni_sadrzaj>
    <derivirana_varijabla naziv="DomainObject.Predmet.ProtuStrankaListFormatedWithAdressOIB_1">
      <item>SOPAR INTERNATIONAL jednostavno društvo s ograničenom odgovornošću za usluge, OIB 32685740393, 2. Anina 4, 10000 Zagreb</item>
    </derivirana_varijabla>
  </DomainObject.Predmet.ProtuStrankaListFormatedWithAdressOIB>
  <DomainObject.Predmet.ProtuStrankaListNazivFormated>
    <izvorni_sadrzaj>
      <item>SOPAR INTERNATIONAL jednostavno društvo s ograničenom odgovornošću za usluge</item>
    </izvorni_sadrzaj>
    <derivirana_varijabla naziv="DomainObject.Predmet.ProtuStrankaListNazivFormated_1">
      <item>SOPAR INTERNATIONAL jednostavno društvo s ograničenom odgovornošću za usluge</item>
    </derivirana_varijabla>
  </DomainObject.Predmet.ProtuStrankaListNazivFormated>
  <DomainObject.Predmet.ProtuStrankaListNazivFormatedOIB>
    <izvorni_sadrzaj>
      <item>SOPAR INTERNATIONAL jednostavno društvo s ograničenom odgovornošću za usluge, OIB 32685740393</item>
    </izvorni_sadrzaj>
    <derivirana_varijabla naziv="DomainObject.Predmet.ProtuStrankaListNazivFormatedOIB_1">
      <item>SOPAR INTERNATIONAL jednostavno društvo s ograničenom odgovornošću za usluge, OIB 32685740393</item>
    </derivirana_varijabla>
  </DomainObject.Predmet.ProtuStrankaListNazivFormatedOIB>
  <DomainObject.Predmet.OstaliListFormated>
    <izvorni_sadrzaj>
      <item>Michael Šopar</item>
    </izvorni_sadrzaj>
    <derivirana_varijabla naziv="DomainObject.Predmet.OstaliListFormated_1">
      <item>Michael Šopar</item>
    </derivirana_varijabla>
  </DomainObject.Predmet.OstaliListFormated>
  <DomainObject.Predmet.OstaliListFormatedOIB>
    <izvorni_sadrzaj>
      <item>Michael Šopar, OIB 59029924830</item>
    </izvorni_sadrzaj>
    <derivirana_varijabla naziv="DomainObject.Predmet.OstaliListFormatedOIB_1">
      <item>Michael Šopar, OIB 59029924830</item>
    </derivirana_varijabla>
  </DomainObject.Predmet.OstaliListFormatedOIB>
  <DomainObject.Predmet.OstaliListFormatedWithAdress>
    <izvorni_sadrzaj>
      <item>Michael Šopar, II. Anina ulica 4, 10000 Zagreb</item>
    </izvorni_sadrzaj>
    <derivirana_varijabla naziv="DomainObject.Predmet.OstaliListFormatedWithAdress_1">
      <item>Michael Šopar, II. Anina ulica 4, 10000 Zagreb</item>
    </derivirana_varijabla>
  </DomainObject.Predmet.OstaliListFormatedWithAdress>
  <DomainObject.Predmet.OstaliListFormatedWithAdressOIB>
    <izvorni_sadrzaj>
      <item>Michael Šopar, OIB 59029924830, II. Anina ulica 4, 10000 Zagreb</item>
    </izvorni_sadrzaj>
    <derivirana_varijabla naziv="DomainObject.Predmet.OstaliListFormatedWithAdressOIB_1">
      <item>Michael Šopar, OIB 59029924830, II. Anina ulica 4, 10000 Zagreb</item>
    </derivirana_varijabla>
  </DomainObject.Predmet.OstaliListFormatedWithAdressOIB>
  <DomainObject.Predmet.OstaliListNazivFormated>
    <izvorni_sadrzaj>
      <item>Michael Šopar</item>
    </izvorni_sadrzaj>
    <derivirana_varijabla naziv="DomainObject.Predmet.OstaliListNazivFormated_1">
      <item>Michael Šopar</item>
    </derivirana_varijabla>
  </DomainObject.Predmet.OstaliListNazivFormated>
  <DomainObject.Predmet.OstaliListNazivFormatedOIB>
    <izvorni_sadrzaj>
      <item>Michael Šopar, OIB 59029924830</item>
    </izvorni_sadrzaj>
    <derivirana_varijabla naziv="DomainObject.Predmet.OstaliListNazivFormatedOIB_1">
      <item>Michael Šopar, OIB 59029924830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St-7116/2016-7</izvorni_sadrzaj>
    <derivirana_varijabla naziv="DomainObject.PoslovniBrojDokumenta_1">St-7116/2016-7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SOPAR INTERNATIONAL jednostavno društvo s ograničenom odgovornošću za usluge</izvorni_sadrzaj>
    <derivirana_varijabla naziv="DomainObject.Predmet.ProtustrankaIDrugi_1">SOPAR INTERNATIONAL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SOPAR INTERNATIONAL jednostavno društvo s ograničenom odgovornošću za usluge, OIB 32685740393, 2. Anina 4, 10000 Zagreb</izvorni_sadrzaj>
    <derivirana_varijabla naziv="DomainObject.Predmet.ProtustrankaIDrugiAdressOIB_1">SOPAR INTERNATIONAL jednostavno društvo s ograničenom odgovornošću za usluge, OIB 32685740393, 2. Anina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SOPAR INTERNATIONAL jednostavno društvo s ograničenom odgovornošću za usluge</item>
      <item>Michael Šopar</item>
    </izvorni_sadrzaj>
    <derivirana_varijabla naziv="DomainObject.Predmet.SudioniciListNaziv_1">
      <item>FINA Regionalni centar Zagreb</item>
      <item>SOPAR INTERNATIONAL jednostavno društvo s ograničenom odgovornošću za usluge</item>
      <item>Michael Šopar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SOPAR INTERNATIONAL jednostavno društvo s ograničenom odgovornošću za usluge, OIB 32685740393, 2. Anina 4,10000 Zagreb</item>
      <item>Michael Šopar, OIB 59029924830, II. Anina ulica 4,10000 Zagreb</item>
    </izvorni_sadrzaj>
    <derivirana_varijabla naziv="DomainObject.Predmet.SudioniciListAdressOIB_1">
      <item>FINA Regionalni centar Zagreb, OIB 85821130368, Trg svibanjskih žrtava 1995. br. 1,10000 Zagreb</item>
      <item>SOPAR INTERNATIONAL jednostavno društvo s ograničenom odgovornošću za usluge, OIB 32685740393, 2. Anina 4,10000 Zagreb</item>
      <item>Michael Šopar, OIB 59029924830, II. Anina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32685740393</item>
      <item>, OIB 59029924830</item>
    </izvorni_sadrzaj>
    <derivirana_varijabla naziv="DomainObject.Predmet.SudioniciListNazivOIB_1">
      <item>, OIB 85821130368</item>
      <item>, OIB 32685740393</item>
      <item>, OIB 59029924830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2340</properties:Characters>
  <properties:Lines>88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2017-06-01T11:22:00Z</dcterms:created>
  <dc:creator>Nikolina Mikulić</dc:creator>
  <cp:lastModifiedBy>Željka Kordić</cp:lastModifiedBy>
  <cp:lastPrinted>2017-06-02T06:36:00Z</cp:lastPrinted>
  <dcterms:modified xmlns:xsi="http://www.w3.org/2001/XMLSchema-instance" xsi:type="dcterms:W3CDTF">2017-06-02T06:38:00Z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St-7116/2016-7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